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03079" w14:paraId="ed0307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C1BAF">
        <w:t>4106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CC1BAF">
        <w:rPr>
          <w:rFonts w:eastAsia="Calibri"/>
          <w:lang w:eastAsia="en-US"/>
        </w:rPr>
        <w:t>SLAVICA NAMJEŠTAJ d.o.o., Velika Gorica, Dr. Andrije Mohorovičića 2, OIB: 51961115713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E7C7F">
        <w:t>1</w:t>
      </w:r>
      <w:r w:rsidR="00357A3F">
        <w:t>9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C1BAF">
        <w:rPr>
          <w:rFonts w:eastAsia="Calibri"/>
          <w:lang w:eastAsia="en-US"/>
        </w:rPr>
        <w:t>SLAVICA NAMJEŠTAJ d.o.o., Velika Gorica, Dr. Andrije Mohorovičića 2, OIB: 51961115713.</w:t>
      </w:r>
      <w:r w:rsidR="00410421">
        <w:t xml:space="preserve"> </w:t>
      </w:r>
      <w:r w:rsidRPr="00AF1EFD">
        <w:t xml:space="preserve">Stečajni postupak je otvoren dana </w:t>
      </w:r>
      <w:r w:rsidR="00EE7C7F">
        <w:t>1</w:t>
      </w:r>
      <w:r w:rsidR="00357A3F">
        <w:t>9</w:t>
      </w:r>
      <w:r w:rsidR="00EE7C7F">
        <w:t>. listopada 2017</w:t>
      </w:r>
      <w:r w:rsidR="00410421">
        <w:t>.</w:t>
      </w:r>
      <w:r w:rsidRPr="00AF1EFD">
        <w:t xml:space="preserve"> u </w:t>
      </w:r>
      <w:r w:rsidR="00C241E6">
        <w:t>1</w:t>
      </w:r>
      <w:r w:rsidR="00357A3F">
        <w:t>3</w:t>
      </w:r>
      <w:r w:rsidR="00C241E6">
        <w:t>,</w:t>
      </w:r>
      <w:r w:rsidR="00CC1BAF">
        <w:t>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C1BAF">
        <w:t>Matko Ljuban, Zagreb, Hrvatskih iseljenika 3, OIB: 28695463260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C1BAF">
        <w:rPr>
          <w:rFonts w:eastAsia="Calibri"/>
          <w:lang w:eastAsia="en-US"/>
        </w:rPr>
        <w:t>SLAVICA NAMJEŠTAJ d.o.o., Velika Gorica, Dr. Andrije Mohorovičića 2, OIB: 51961115713</w:t>
      </w:r>
      <w:r w:rsidR="00C241E6">
        <w:rPr>
          <w:rFonts w:eastAsia="Calibri"/>
          <w:lang w:eastAsia="en-US"/>
        </w:rPr>
        <w:t xml:space="preserve">, sa danom </w:t>
      </w:r>
      <w:r w:rsidR="00EE7C7F">
        <w:rPr>
          <w:rFonts w:eastAsia="Calibri"/>
          <w:lang w:eastAsia="en-US"/>
        </w:rPr>
        <w:t>1</w:t>
      </w:r>
      <w:r w:rsidR="00357A3F">
        <w:rPr>
          <w:rFonts w:eastAsia="Calibri"/>
          <w:lang w:eastAsia="en-US"/>
        </w:rPr>
        <w:t>9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C1BAF">
        <w:rPr>
          <w:rFonts w:eastAsia="Calibri"/>
          <w:lang w:eastAsia="en-US"/>
        </w:rPr>
        <w:t>SLAVICA NAMJEŠTAJ d.o.o., Velika Gorica, Dr. Andrije Mohorovičića 2, OIB: 51961115713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CC1BAF">
        <w:rPr>
          <w:rFonts w:eastAsia="Calibri"/>
          <w:lang w:eastAsia="en-US"/>
        </w:rPr>
        <w:t>SLAVICA NAMJEŠTAJ d.o.o., Velika Gorica, Dr. Andrije Mohorovičića 2, OIB: 51961115713</w:t>
      </w:r>
      <w:r w:rsidR="00631A90">
        <w:t xml:space="preserve">, dana </w:t>
      </w:r>
      <w:r w:rsidR="00857DA5">
        <w:t>2</w:t>
      </w:r>
      <w:r w:rsidR="00EE7C7F">
        <w:t xml:space="preserve">. svibnja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CC1BAF">
        <w:t>4106</w:t>
      </w:r>
      <w:r w:rsidR="00B0604A">
        <w:t>/16</w:t>
      </w:r>
      <w:r>
        <w:t xml:space="preserve"> od </w:t>
      </w:r>
      <w:r w:rsidR="00CC1BAF">
        <w:t>6.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CC1BAF">
        <w:t>9. ožujka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CC1BAF">
        <w:t>28. travnja 2016</w:t>
      </w:r>
      <w:r w:rsidR="00B0604A">
        <w:t xml:space="preserve">. </w:t>
      </w:r>
      <w:r>
        <w:t xml:space="preserve">ima evidentirane neizvršene osnove za plaćanje u iznosu od </w:t>
      </w:r>
      <w:r w:rsidR="00CC1BAF">
        <w:t>157.414,81</w:t>
      </w:r>
      <w:r w:rsidR="00AF1B3C">
        <w:t xml:space="preserve"> kn</w:t>
      </w:r>
      <w:r>
        <w:t xml:space="preserve"> i </w:t>
      </w:r>
      <w:r w:rsidR="00CC1BAF">
        <w:t>120</w:t>
      </w:r>
      <w:r>
        <w:t xml:space="preserve"> dana neprekidne blokade (list </w:t>
      </w:r>
      <w:r w:rsidR="00CC1BAF">
        <w:t>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CC1BAF">
        <w:t>13</w:t>
      </w:r>
      <w:r>
        <w:t xml:space="preserve"> spisa).</w:t>
      </w:r>
    </w:p>
    <w:p w:rsidRDefault="00CC1BAF" w:rsidP="00F6264F" w:rsidR="00CC1BAF">
      <w:pPr>
        <w:ind w:firstLine="708"/>
        <w:jc w:val="both"/>
      </w:pPr>
    </w:p>
    <w:p w:rsidRDefault="00CC1BAF" w:rsidP="00F6264F" w:rsidR="00CC1BAF">
      <w:pPr>
        <w:ind w:firstLine="708"/>
        <w:jc w:val="both"/>
      </w:pPr>
      <w:r>
        <w:t>Iz potvrde Porezne uprave, Područni ured Središnja Hrvatska, Ispostava Velika Gorica, od 18. svibnja 2017. proizlazi da dužnik nije evidentiran kao vlasnik nekretnina (list 14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</w:t>
      </w:r>
      <w:r w:rsidR="00857DA5">
        <w:t xml:space="preserve">Policijske uprave </w:t>
      </w:r>
      <w:r w:rsidR="00CC1BAF">
        <w:t>zagrebačke, Policijska postaja Velika Gorica</w:t>
      </w:r>
      <w:r>
        <w:t xml:space="preserve"> od </w:t>
      </w:r>
      <w:r w:rsidR="00CC1BAF">
        <w:t>6</w:t>
      </w:r>
      <w:r w:rsidR="00EE7C7F">
        <w:t>. lipnja</w:t>
      </w:r>
      <w:r>
        <w:t xml:space="preserve"> 2017. proizlazi da dužnik nije evidentiran kao vlasnik vozila (list </w:t>
      </w:r>
      <w:r w:rsidR="00CC1BAF">
        <w:t>16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CC1BAF">
        <w:t>4106</w:t>
      </w:r>
      <w:r w:rsidR="00B0604A">
        <w:t>/16</w:t>
      </w:r>
      <w:r>
        <w:t xml:space="preserve"> od </w:t>
      </w:r>
      <w:r w:rsidR="00C241E6">
        <w:t>12. srpnja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C241E6">
        <w:t>12. srpnja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857DA5">
        <w:t>19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044A34" w:rsidP="00857DA5" w:rsidR="00044A34">
      <w:pPr>
        <w:tabs>
          <w:tab w:pos="6735" w:val="left"/>
        </w:tabs>
        <w:jc w:val="both"/>
      </w:pPr>
    </w:p>
    <w:p w:rsidRDefault="00044A34" w:rsidP="00857DA5" w:rsidR="00044A34">
      <w:pPr>
        <w:tabs>
          <w:tab w:pos="6735" w:val="left"/>
        </w:tabs>
        <w:jc w:val="both"/>
      </w:pPr>
    </w:p>
    <w:p w:rsidRDefault="00044A34" w:rsidP="00857DA5" w:rsidR="00044A34">
      <w:pPr>
        <w:tabs>
          <w:tab w:pos="6735" w:val="left"/>
        </w:tabs>
        <w:jc w:val="both"/>
      </w:pPr>
    </w:p>
    <w:p w:rsidRDefault="00857DA5" w:rsidP="00857DA5" w:rsidR="00857DA5" w:rsidRPr="00AF1EFD">
      <w:pPr>
        <w:tabs>
          <w:tab w:pos="6735" w:val="left"/>
        </w:tabs>
        <w:jc w:val="both"/>
      </w:pP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590" w:rsidR="00F06590">
      <w:r>
        <w:separator/>
      </w:r>
    </w:p>
  </w:endnote>
  <w:endnote w:id="0" w:type="continuationSeparator">
    <w:p w:rsidRDefault="00F06590" w:rsidR="00F06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590" w:rsidR="00F06590">
      <w:r>
        <w:separator/>
      </w:r>
    </w:p>
  </w:footnote>
  <w:footnote w:id="0" w:type="continuationSeparator">
    <w:p w:rsidRDefault="00F06590" w:rsidR="00F065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A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C1BAF">
      <w:t>4106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4A34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57A3F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C1BAF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0659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4106</izvorni_sadrzaj>
    <derivirana_varijabla naziv="DomainObject.Predmet.Broj_1">4106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St-4106/2016</izvorni_sadrzaj>
    <derivirana_varijabla naziv="DomainObject.Predmet.OznakaBroj_1">St-4106/2016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SLAVICA NAMJEŠTAJ d.o.o. zastupanog po punomoćniku Slavka Sedlić</izvorni_sadrzaj>
    <derivirana_varijabla naziv="DomainObject.Predmet.ProtustrankaFormated_1">  SLAVICA NAMJEŠTAJ d.o.o. zastupanog po punomoćniku Slavka Sedlić</derivirana_varijabla>
  </DomainObject.Predmet.ProtustrankaFormated>
  <DomainObject.Predmet.ProtustrankaFormatedOIB>
    <izvorni_sadrzaj>  SLAVICA NAMJEŠTAJ d.o.o., OIB 51961115713 zastupanog po punomoćniku Slavka Sedlić</izvorni_sadrzaj>
    <derivirana_varijabla naziv="DomainObject.Predmet.ProtustrankaFormatedOIB_1">  SLAVICA NAMJEŠTAJ d.o.o., OIB 51961115713 zastupanog po punomoćniku Slavka Sedlić</derivirana_varijabla>
  </DomainObject.Predmet.ProtustrankaFormatedOIB>
  <DomainObject.Predmet.ProtustrankaFormatedWithAdress>
    <izvorni_sadrzaj> SLAVICA NAMJEŠTAJ d.o.o., Dr. Andrije Mohorovičića 2, 10410 Velika Gorica zastupanog po punomoćniku Slavka Sedlić</izvorni_sadrzaj>
    <derivirana_varijabla naziv="DomainObject.Predmet.ProtustrankaFormatedWithAdress_1"> SLAVICA NAMJEŠTAJ d.o.o., Dr. Andrije Mohorovičića 2, 10410 Velika Gorica zastupanog po punomoćniku Slavka Sedlić</derivirana_varijabla>
  </DomainObject.Predmet.ProtustrankaFormatedWithAdress>
  <DomainObject.Predmet.ProtustrankaFormatedWithAdressOIB>
    <izvorni_sadrzaj> SLAVICA NAMJEŠTAJ d.o.o., OIB 51961115713, Dr. Andrije Mohorovičića 2, 10410 Velika Gorica zastupanog po punomoćniku Slavka Sedlić</izvorni_sadrzaj>
    <derivirana_varijabla naziv="DomainObject.Predmet.ProtustrankaFormatedWithAdressOIB_1"> SLAVICA NAMJEŠTAJ d.o.o., OIB 51961115713, Dr. Andrije Mohorovičića 2, 10410 Velika Gorica zastupanog po punomoćniku Slavka Sedlić</derivirana_varijabla>
  </DomainObject.Predmet.ProtustrankaFormatedWithAdressOIB>
  <DomainObject.Predmet.ProtustrankaWithAdress>
    <izvorni_sadrzaj>SLAVICA NAMJEŠTAJ d.o.o. Dr. Andrije Mohorovičića 2, 10410 Velika Gorica</izvorni_sadrzaj>
    <derivirana_varijabla naziv="DomainObject.Predmet.ProtustrankaWithAdress_1">SLAVICA NAMJEŠTAJ d.o.o. Dr. Andrije Mohorovičića 2, 10410 Velika Gorica</derivirana_varijabla>
  </DomainObject.Predmet.ProtustrankaWithAdress>
  <DomainObject.Predmet.ProtustrankaWithAdressOIB>
    <izvorni_sadrzaj>SLAVICA NAMJEŠTAJ d.o.o., OIB 51961115713, Dr. Andrije Mohorovičića 2, 10410 Velika Gorica</izvorni_sadrzaj>
    <derivirana_varijabla naziv="DomainObject.Predmet.ProtustrankaWithAdressOIB_1">SLAVICA NAMJEŠTAJ d.o.o., OIB 51961115713, Dr. Andrije Mohorovičića 2, 10410 Velika Gorica</derivirana_varijabla>
  </DomainObject.Predmet.ProtustrankaWithAdressOIB>
  <DomainObject.Predmet.ProtustrankaNazivFormated>
    <izvorni_sadrzaj>SLAVICA NAMJEŠTAJ d.o.o.</izvorni_sadrzaj>
    <derivirana_varijabla naziv="DomainObject.Predmet.ProtustrankaNazivFormated_1">SLAVICA NAMJEŠTAJ d.o.o.</derivirana_varijabla>
  </DomainObject.Predmet.ProtustrankaNazivFormated>
  <DomainObject.Predmet.ProtustrankaNazivFormatedOIB>
    <izvorni_sadrzaj>SLAVICA NAMJEŠTAJ d.o.o., OIB 51961115713</izvorni_sadrzaj>
    <derivirana_varijabla naziv="DomainObject.Predmet.ProtustrankaNazivFormatedOIB_1">SLAVICA NAMJEŠTAJ d.o.o., OIB 51961115713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SLAVICA NAMJEŠTAJ d.o.o. zastupanog po punomoćniku Slavka Sedlić</item>
    </izvorni_sadrzaj>
    <derivirana_varijabla naziv="DomainObject.Predmet.ProtuStrankaListFormated_1">
      <item>SLAVICA NAMJEŠTAJ d.o.o. zastupanog po punomoćniku Slavka Sedlić</item>
    </derivirana_varijabla>
  </DomainObject.Predmet.ProtuStrankaListFormated>
  <DomainObject.Predmet.ProtuStrankaListFormatedOIB>
    <izvorni_sadrzaj>
      <item>SLAVICA NAMJEŠTAJ d.o.o., OIB 51961115713 zastupanog po punomoćniku Slavka Sedlić</item>
    </izvorni_sadrzaj>
    <derivirana_varijabla naziv="DomainObject.Predmet.ProtuStrankaListFormatedOIB_1">
      <item>SLAVICA NAMJEŠTAJ d.o.o., OIB 51961115713 zastupanog po punomoćniku Slavka Sedlić</item>
    </derivirana_varijabla>
  </DomainObject.Predmet.ProtuStrankaListFormatedOIB>
  <DomainObject.Predmet.ProtuStrankaListFormatedWithAdress>
    <izvorni_sadrzaj>
      <item>SLAVICA NAMJEŠTAJ d.o.o., Dr. Andrije Mohorovičića 2, 10410 Velika Gorica zastupanog po punomoćniku Slavka Sedlić</item>
    </izvorni_sadrzaj>
    <derivirana_varijabla naziv="DomainObject.Predmet.ProtuStrankaListFormatedWithAdress_1">
      <item>SLAVICA NAMJEŠTAJ d.o.o., Dr. Andrije Mohorovičića 2, 10410 Velika Gorica zastupanog po punomoćniku Slavka Sedlić</item>
    </derivirana_varijabla>
  </DomainObject.Predmet.ProtuStrankaListFormatedWithAdress>
  <DomainObject.Predmet.ProtuStrankaListFormatedWithAdressOIB>
    <izvorni_sadrzaj>
      <item>SLAVICA NAMJEŠTAJ d.o.o., OIB 51961115713, Dr. Andrije Mohorovičića 2, 10410 Velika Gorica zastupanog po punomoćniku Slavka Sedlić</item>
    </izvorni_sadrzaj>
    <derivirana_varijabla naziv="DomainObject.Predmet.ProtuStrankaListFormatedWithAdressOIB_1">
      <item>SLAVICA NAMJEŠTAJ d.o.o., OIB 51961115713, Dr. Andrije Mohorovičića 2, 10410 Velika Gorica zastupanog po punomoćniku Slavka Sedlić</item>
    </derivirana_varijabla>
  </DomainObject.Predmet.ProtuStrankaListFormatedWithAdressOIB>
  <DomainObject.Predmet.ProtuStrankaListNazivFormated>
    <izvorni_sadrzaj>
      <item>SLAVICA NAMJEŠTAJ d.o.o.</item>
    </izvorni_sadrzaj>
    <derivirana_varijabla naziv="DomainObject.Predmet.ProtuStrankaListNazivFormated_1">
      <item>SLAVICA NAMJEŠTAJ d.o.o.</item>
    </derivirana_varijabla>
  </DomainObject.Predmet.ProtuStrankaListNazivFormated>
  <DomainObject.Predmet.ProtuStrankaListNazivFormatedOIB>
    <izvorni_sadrzaj>
      <item>SLAVICA NAMJEŠTAJ d.o.o., OIB 51961115713</item>
    </izvorni_sadrzaj>
    <derivirana_varijabla naziv="DomainObject.Predmet.ProtuStrankaListNazivFormatedOIB_1">
      <item>SLAVICA NAMJEŠTAJ d.o.o., OIB 51961115713</item>
    </derivirana_varijabla>
  </DomainObject.Predmet.ProtuStrankaListNazivFormatedOIB>
  <DomainObject.Predmet.OstaliListFormated>
    <izvorni_sadrzaj>
      <item>Slavka Sedlić punomoćnik sudionika u postupku SLAVICA NAMJEŠTAJ d.o.o.</item>
    </izvorni_sadrzaj>
    <derivirana_varijabla naziv="DomainObject.Predmet.OstaliListFormated_1">
      <item>Slavka Sedlić punomoćnik sudionika u postupku SLAVICA NAMJEŠTAJ d.o.o.</item>
    </derivirana_varijabla>
  </DomainObject.Predmet.OstaliListFormated>
  <DomainObject.Predmet.OstaliListFormatedOIB>
    <izvorni_sadrzaj>
      <item>Slavka Sedlić, OIB 48058123019 punomoćnik sudionika u postupku SLAVICA NAMJEŠTAJ d.o.o.</item>
    </izvorni_sadrzaj>
    <derivirana_varijabla naziv="DomainObject.Predmet.OstaliListFormatedOIB_1">
      <item>Slavka Sedlić, OIB 48058123019 punomoćnik sudionika u postupku SLAVICA NAMJEŠTAJ d.o.o.</item>
    </derivirana_varijabla>
  </DomainObject.Predmet.OstaliListFormatedOIB>
  <DomainObject.Predmet.OstaliListFormatedWithAdress>
    <izvorni_sadrzaj>
      <item>Slavka Sedlić, Dr. Andrije Mohorovičića 2, 10410 Velika Gorica punomoćnik sudionika u postupku SLAVICA NAMJEŠTAJ d.o.o.</item>
    </izvorni_sadrzaj>
    <derivirana_varijabla naziv="DomainObject.Predmet.OstaliListFormatedWithAdress_1">
      <item>Slavka Sedlić, Dr. Andrije Mohorovičića 2, 10410 Velika Gorica punomoćnik sudionika u postupku SLAVICA NAMJEŠTAJ d.o.o.</item>
    </derivirana_varijabla>
  </DomainObject.Predmet.OstaliListFormatedWithAdress>
  <DomainObject.Predmet.OstaliListFormatedWithAdressOIB>
    <izvorni_sadrzaj>
      <item>Slavka Sedlić, OIB 48058123019, Dr. Andrije Mohorovičića 2, 10410 Velika Gorica punomoćnik sudionika u postupku SLAVICA NAMJEŠTAJ d.o.o.</item>
    </izvorni_sadrzaj>
    <derivirana_varijabla naziv="DomainObject.Predmet.OstaliListFormatedWithAdressOIB_1">
      <item>Slavka Sedlić, OIB 48058123019, Dr. Andrije Mohorovičića 2, 10410 Velika Gorica punomoćnik sudionika u postupku SLAVICA NAMJEŠTAJ d.o.o.</item>
    </derivirana_varijabla>
  </DomainObject.Predmet.OstaliListFormatedWithAdressOIB>
  <DomainObject.Predmet.OstaliListNazivFormated>
    <izvorni_sadrzaj>
      <item>Slavka Sedlić</item>
    </izvorni_sadrzaj>
    <derivirana_varijabla naziv="DomainObject.Predmet.OstaliListNazivFormated_1">
      <item>Slavka Sedlić</item>
    </derivirana_varijabla>
  </DomainObject.Predmet.OstaliListNazivFormated>
  <DomainObject.Predmet.OstaliListNazivFormatedOIB>
    <izvorni_sadrzaj>
      <item>Slavka Sedlić, OIB 48058123019</item>
    </izvorni_sadrzaj>
    <derivirana_varijabla naziv="DomainObject.Predmet.OstaliListNazivFormatedOIB_1">
      <item>Slavka Sedlić, OIB 48058123019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SLAVICA NAMJEŠTAJ d.o.o.</izvorni_sadrzaj>
    <derivirana_varijabla naziv="DomainObject.Predmet.ProtustrankaIDrugi_1">SLAVICA NAMJEŠTAJ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SLAVICA NAMJEŠTAJ d.o.o., OIB 51961115713, Dr. Andrije Mohorovičića 2, 10410 Velika Gorica</izvorni_sadrzaj>
    <derivirana_varijabla naziv="DomainObject.Predmet.ProtustrankaIDrugiAdressOIB_1">SLAVICA NAMJEŠTAJ d.o.o., OIB 51961115713, Dr. Andrije Mohorovičića 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SLAVICA NAMJEŠTAJ d.o.o.</item>
      <item>Slavka Sedlić</item>
    </izvorni_sadrzaj>
    <derivirana_varijabla naziv="DomainObject.Predmet.SudioniciListNaziv_1">
      <item>FINA Regionalni centar Zagreb</item>
      <item>SLAVICA NAMJEŠTAJ d.o.o.</item>
      <item>Slavka Sedlić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SLAVICA NAMJEŠTAJ d.o.o., OIB 51961115713, Dr. Andrije Mohorovičića 2,10410 Velika Gorica</item>
      <item>Slavka Sedlić, OIB 48058123019, Dr. Andrije Mohorovičića 2,10410 Velika Gorica</item>
    </izvorni_sadrzaj>
    <derivirana_varijabla naziv="DomainObject.Predmet.SudioniciListAdressOIB_1">
      <item>FINA Regionalni centar Zagreb, OIB 85821130368, Trg svibanjskih žrtava 1995. br. 1,10000 Zagreb</item>
      <item>SLAVICA NAMJEŠTAJ d.o.o., OIB 51961115713, Dr. Andrije Mohorovičića 2,10410 Velika Gorica</item>
      <item>Slavka Sedlić, OIB 48058123019, Dr. Andrije Mohorovičića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51961115713</item>
      <item>, OIB 48058123019</item>
    </izvorni_sadrzaj>
    <derivirana_varijabla naziv="DomainObject.Predmet.SudioniciListNazivOIB_1">
      <item>, OIB 85821130368</item>
      <item>, OIB 51961115713</item>
      <item>, OIB 48058123019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EADBB-2087-434B-9AA5-624982F68BA6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593</properties:Words>
  <properties:Characters>3145</properties:Characters>
  <properties:Lines>98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2017-10-19T11:24:00Z</dcterms:created>
  <dc:creator>Korisnik</dc:creator>
  <cp:lastModifiedBy>Draženka Prpić</cp:lastModifiedBy>
  <cp:lastPrinted>2017-10-19T11:25:00Z</cp:lastPrinted>
  <dcterms:modified xmlns:xsi="http://www.w3.org/2001/XMLSchema-instance" xsi:type="dcterms:W3CDTF">2017-10-19T11:26:00Z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