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0753" w14:paraId="4c60753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7B6306">
        <w:t>1383</w:t>
      </w:r>
      <w:r w:rsidR="007F19C5">
        <w:t>/17</w:t>
      </w:r>
      <w:r w:rsidR="0072710A">
        <w:t>-</w:t>
      </w:r>
      <w:r w:rsidR="007B6306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05563A">
      <w:pPr>
        <w:ind w:hanging="720" w:left="360"/>
        <w:rPr>
          <w:sz w:val="22"/>
          <w:szCs w:val="22"/>
        </w:rPr>
      </w:pPr>
    </w:p>
    <w:p w:rsidRDefault="00E17696" w:rsidP="00E17696" w:rsidR="00E17696" w:rsidRPr="0005563A">
      <w:pPr>
        <w:jc w:val="center"/>
      </w:pPr>
    </w:p>
    <w:p w:rsidRDefault="005E5D90" w:rsidP="00E17696" w:rsidR="00451DD6" w:rsidRPr="0005563A">
      <w:pPr>
        <w:jc w:val="center"/>
      </w:pPr>
      <w:r w:rsidRPr="0005563A">
        <w:t>Z A K L J U Č A K</w:t>
      </w:r>
    </w:p>
    <w:p w:rsidRDefault="00451DD6" w:rsidP="004B741D" w:rsidR="00451DD6" w:rsidRPr="0005563A"/>
    <w:p w:rsidRDefault="00857D02" w:rsidP="00857D02" w:rsidR="00857D02" w:rsidRPr="0005563A">
      <w:pPr>
        <w:pStyle w:val="Tijeloteksta"/>
      </w:pPr>
      <w:r w:rsidRPr="0005563A">
        <w:tab/>
      </w:r>
      <w:r w:rsidR="00451DD6" w:rsidRPr="0005563A">
        <w:t>Trgovački sud u Osijeku, po stečajno</w:t>
      </w:r>
      <w:r w:rsidR="009E4A1C" w:rsidRPr="0005563A">
        <w:t>j sutkinji</w:t>
      </w:r>
      <w:r w:rsidR="00451DD6" w:rsidRPr="0005563A">
        <w:t xml:space="preserve"> Nadi Roso, </w:t>
      </w:r>
      <w:r w:rsidR="00F24BBF" w:rsidRPr="0005563A">
        <w:t xml:space="preserve">u stečajnom predmetu predlagatelja </w:t>
      </w:r>
      <w:r w:rsidR="00491C03" w:rsidRPr="0005563A">
        <w:t>Financijska agencija, RC Osijek</w:t>
      </w:r>
      <w:r w:rsidR="002B005B" w:rsidRPr="0005563A">
        <w:t xml:space="preserve">, Osijek, L. </w:t>
      </w:r>
      <w:proofErr w:type="spellStart"/>
      <w:r w:rsidR="002B005B" w:rsidRPr="0005563A">
        <w:t>Jagera</w:t>
      </w:r>
      <w:proofErr w:type="spellEnd"/>
      <w:r w:rsidR="002B005B" w:rsidRPr="0005563A">
        <w:t xml:space="preserve"> 3</w:t>
      </w:r>
      <w:r w:rsidR="00F24BBF" w:rsidRPr="0005563A">
        <w:t>, za otvaranje stečajnog  postupka nad dužnikom</w:t>
      </w:r>
      <w:r w:rsidR="007B6306" w:rsidRPr="0005563A">
        <w:t xml:space="preserve"> POKI jednostavno društvo s ograničenom odgovornošću za trgovinu i usluge</w:t>
      </w:r>
      <w:r w:rsidR="000E65AC" w:rsidRPr="0005563A">
        <w:t xml:space="preserve">, </w:t>
      </w:r>
      <w:r w:rsidR="007B6306" w:rsidRPr="0005563A">
        <w:t>Vukovar</w:t>
      </w:r>
      <w:r w:rsidR="000E65AC" w:rsidRPr="0005563A">
        <w:t xml:space="preserve">, </w:t>
      </w:r>
      <w:r w:rsidR="007B6306" w:rsidRPr="0005563A">
        <w:t>Mostarska 20</w:t>
      </w:r>
      <w:r w:rsidR="000E65AC" w:rsidRPr="0005563A">
        <w:t>, OIB:</w:t>
      </w:r>
      <w:r w:rsidR="007B6306" w:rsidRPr="0005563A">
        <w:t xml:space="preserve"> 18913555448</w:t>
      </w:r>
      <w:r w:rsidR="000E65AC" w:rsidRPr="0005563A">
        <w:t>, MBS:</w:t>
      </w:r>
      <w:r w:rsidR="007B6306" w:rsidRPr="0005563A">
        <w:t>030168534</w:t>
      </w:r>
      <w:r w:rsidR="0072710A" w:rsidRPr="0005563A">
        <w:t xml:space="preserve">, </w:t>
      </w:r>
      <w:r w:rsidR="003B4C28" w:rsidRPr="0005563A">
        <w:t xml:space="preserve">dana </w:t>
      </w:r>
      <w:r w:rsidR="007B6306" w:rsidRPr="0005563A">
        <w:t xml:space="preserve">14. rujna </w:t>
      </w:r>
      <w:r w:rsidR="002A27C9" w:rsidRPr="0005563A">
        <w:t xml:space="preserve">2017. </w:t>
      </w:r>
      <w:r w:rsidR="007B6306" w:rsidRPr="0005563A">
        <w:t>g.</w:t>
      </w:r>
    </w:p>
    <w:p w:rsidRDefault="00253A6A" w:rsidP="00253A6A" w:rsidR="00366021" w:rsidRPr="0005563A">
      <w:pPr>
        <w:tabs>
          <w:tab w:pos="2670" w:val="left"/>
        </w:tabs>
        <w:jc w:val="both"/>
      </w:pPr>
      <w:r w:rsidRPr="0005563A">
        <w:tab/>
      </w:r>
    </w:p>
    <w:p w:rsidRDefault="00E17696" w:rsidP="004B741D" w:rsidR="00E17696" w:rsidRPr="0005563A">
      <w:pPr>
        <w:jc w:val="both"/>
      </w:pPr>
    </w:p>
    <w:p w:rsidRDefault="005E5D90" w:rsidP="00E17696" w:rsidR="004B741D" w:rsidRPr="0005563A">
      <w:pPr>
        <w:jc w:val="center"/>
      </w:pPr>
      <w:r w:rsidRPr="0005563A">
        <w:t>z a k l j u č i o  j e :</w:t>
      </w:r>
    </w:p>
    <w:p w:rsidRDefault="00E17696" w:rsidP="004B741D" w:rsidR="00E17696" w:rsidRPr="0005563A">
      <w:pPr>
        <w:pStyle w:val="Tijeloteksta"/>
        <w:rPr>
          <w:bCs/>
        </w:rPr>
      </w:pPr>
    </w:p>
    <w:p w:rsidRDefault="000209AD" w:rsidP="009B61F0" w:rsidR="009B61F0" w:rsidRPr="0005563A">
      <w:pPr>
        <w:jc w:val="both"/>
      </w:pPr>
      <w:r w:rsidRPr="0005563A">
        <w:rPr>
          <w:bCs/>
        </w:rPr>
        <w:tab/>
      </w:r>
      <w:r w:rsidR="009B61F0" w:rsidRPr="0005563A">
        <w:t>1.</w:t>
      </w:r>
      <w:r w:rsidR="009B61F0" w:rsidRPr="0005563A">
        <w:tab/>
        <w:t>Poziva</w:t>
      </w:r>
      <w:r w:rsidR="000777DD" w:rsidRPr="0005563A">
        <w:t xml:space="preserve"> </w:t>
      </w:r>
      <w:r w:rsidR="005E5D90" w:rsidRPr="0005563A">
        <w:t>se zakonsk</w:t>
      </w:r>
      <w:r w:rsidR="0072710A" w:rsidRPr="0005563A">
        <w:t>i</w:t>
      </w:r>
      <w:r w:rsidR="005E5D90" w:rsidRPr="0005563A">
        <w:t xml:space="preserve"> zastupni</w:t>
      </w:r>
      <w:r w:rsidR="007F19C5" w:rsidRPr="0005563A">
        <w:t>k</w:t>
      </w:r>
      <w:r w:rsidR="005E5D90" w:rsidRPr="0005563A">
        <w:t xml:space="preserve"> </w:t>
      </w:r>
      <w:r w:rsidR="00253A6A" w:rsidRPr="0005563A">
        <w:t xml:space="preserve">dužnika </w:t>
      </w:r>
      <w:r w:rsidR="007B6306" w:rsidRPr="0005563A">
        <w:t>Božo Šarić, OIB: 01459068807</w:t>
      </w:r>
      <w:r w:rsidR="000E65AC" w:rsidRPr="0005563A">
        <w:t xml:space="preserve">, </w:t>
      </w:r>
      <w:r w:rsidR="007B6306" w:rsidRPr="0005563A">
        <w:t>Đakovo</w:t>
      </w:r>
      <w:r w:rsidR="000E65AC" w:rsidRPr="0005563A">
        <w:t xml:space="preserve">, </w:t>
      </w:r>
      <w:r w:rsidR="007B6306" w:rsidRPr="0005563A">
        <w:t>Jakova Gotovca 79</w:t>
      </w:r>
      <w:r w:rsidR="000E65AC" w:rsidRPr="0005563A">
        <w:t>,</w:t>
      </w:r>
      <w:r w:rsidR="00C34EAB" w:rsidRPr="0005563A">
        <w:t xml:space="preserve"> </w:t>
      </w:r>
      <w:r w:rsidR="005E5D90" w:rsidRPr="0005563A">
        <w:t>da u roku od 8 dana od dan</w:t>
      </w:r>
      <w:r w:rsidR="00B37B42" w:rsidRPr="0005563A">
        <w:t xml:space="preserve">a primitka ovog </w:t>
      </w:r>
      <w:r w:rsidR="007F19C5" w:rsidRPr="0005563A">
        <w:t>zaključka uplati</w:t>
      </w:r>
      <w:r w:rsidR="005E5D90" w:rsidRPr="0005563A">
        <w:t xml:space="preserve"> </w:t>
      </w:r>
      <w:r w:rsidR="0072710A" w:rsidRPr="0005563A">
        <w:t xml:space="preserve">iznos od 1.000,00 kn predujma za namirenje troškova stečajnog postupka u Fond za namirenje troškova stečajnog postupka </w:t>
      </w:r>
      <w:r w:rsidR="005E5D90" w:rsidRPr="0005563A">
        <w:t>na depozitni račun Trgovačkog suda u Osijeku broj HR31 2390 0011 3000 0020 0 model HR05 272-</w:t>
      </w:r>
      <w:r w:rsidR="007B6306" w:rsidRPr="0005563A">
        <w:t>1383</w:t>
      </w:r>
      <w:r w:rsidR="009E4A1C" w:rsidRPr="0005563A">
        <w:t>-</w:t>
      </w:r>
      <w:r w:rsidR="0072710A" w:rsidRPr="0005563A">
        <w:t>8500</w:t>
      </w:r>
      <w:r w:rsidR="005E5D90" w:rsidRPr="0005563A">
        <w:t xml:space="preserve"> koji se vodi kod Hrvatske poštanske banke d.d. za stečajnog dužnika</w:t>
      </w:r>
      <w:r w:rsidR="007B6306" w:rsidRPr="0005563A">
        <w:t xml:space="preserve"> POKI jednostavno društvo s ograničenom odgovornošću za trgovinu i usluge, Vukovar, Mostarska 20, OIB: 18913555448, MBS:030168534</w:t>
      </w:r>
      <w:r w:rsidR="00B37A22" w:rsidRPr="0005563A">
        <w:t xml:space="preserve"> </w:t>
      </w:r>
      <w:r w:rsidR="00A276A6" w:rsidRPr="0005563A">
        <w:t>(</w:t>
      </w:r>
      <w:r w:rsidR="005E5D90" w:rsidRPr="0005563A">
        <w:t>čl. 113 st. 1 Stečajnog zakona – NN 71/15</w:t>
      </w:r>
      <w:r w:rsidR="00344C74" w:rsidRPr="0005563A">
        <w:t xml:space="preserve"> u vezi s čl. 114 st. 1 SZ).</w:t>
      </w:r>
    </w:p>
    <w:p w:rsidRDefault="00E17696" w:rsidP="009B61F0" w:rsidR="00E17696" w:rsidRPr="0005563A">
      <w:pPr>
        <w:jc w:val="both"/>
      </w:pPr>
    </w:p>
    <w:p w:rsidRDefault="009B61F0" w:rsidP="00F81165" w:rsidR="009B61F0" w:rsidRPr="0005563A">
      <w:pPr>
        <w:ind w:firstLine="720"/>
        <w:jc w:val="both"/>
      </w:pPr>
      <w:r w:rsidRPr="0005563A">
        <w:t>2.</w:t>
      </w:r>
      <w:r w:rsidRPr="0005563A">
        <w:tab/>
        <w:t xml:space="preserve">Ako </w:t>
      </w:r>
      <w:r w:rsidR="00A276A6" w:rsidRPr="0005563A">
        <w:t xml:space="preserve">zakonski zastupnik </w:t>
      </w:r>
      <w:r w:rsidR="007B6306" w:rsidRPr="0005563A">
        <w:t xml:space="preserve">Božo Šarić, OIB: 01459068807, Đakovo, Jakova Gotovca 79 </w:t>
      </w:r>
      <w:r w:rsidR="005E5D90" w:rsidRPr="0005563A">
        <w:t>ne plat</w:t>
      </w:r>
      <w:r w:rsidR="00A276A6" w:rsidRPr="0005563A">
        <w:t>i</w:t>
      </w:r>
      <w:r w:rsidR="005E5D90" w:rsidRPr="0005563A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 w:rsidRPr="0005563A">
      <w:pPr>
        <w:ind w:firstLine="720"/>
        <w:jc w:val="both"/>
      </w:pPr>
    </w:p>
    <w:p w:rsidRDefault="00344C74" w:rsidP="00F81165" w:rsidR="00344C74" w:rsidRPr="0005563A">
      <w:pPr>
        <w:ind w:firstLine="720"/>
        <w:jc w:val="both"/>
      </w:pPr>
      <w:r w:rsidRPr="0005563A">
        <w:t xml:space="preserve">3. </w:t>
      </w:r>
      <w:r w:rsidRPr="0005563A">
        <w:tab/>
      </w:r>
      <w:r w:rsidR="00E17696" w:rsidRPr="0005563A">
        <w:t xml:space="preserve">Poziva se </w:t>
      </w:r>
      <w:r w:rsidR="00A276A6" w:rsidRPr="0005563A">
        <w:t xml:space="preserve">zakonski zastupnik dužnika </w:t>
      </w:r>
      <w:r w:rsidR="007B6306" w:rsidRPr="0005563A">
        <w:t>Božo Šarić, OIB: 01459068807, Đakovo, Jakova Gotovca 79</w:t>
      </w:r>
      <w:r w:rsidR="009855A5" w:rsidRPr="0005563A">
        <w:t xml:space="preserve"> </w:t>
      </w:r>
      <w:r w:rsidRPr="0005563A"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 w:rsidRPr="0005563A">
      <w:pPr>
        <w:ind w:firstLine="720"/>
        <w:jc w:val="both"/>
      </w:pPr>
    </w:p>
    <w:p w:rsidRDefault="00344C74" w:rsidP="00F81165" w:rsidR="00344C74" w:rsidRPr="0005563A">
      <w:pPr>
        <w:ind w:firstLine="720"/>
        <w:jc w:val="both"/>
      </w:pPr>
      <w:r w:rsidRPr="0005563A">
        <w:t xml:space="preserve">4. </w:t>
      </w:r>
      <w:r w:rsidRPr="0005563A">
        <w:tab/>
        <w:t xml:space="preserve">Ukoliko </w:t>
      </w:r>
      <w:r w:rsidR="00A276A6" w:rsidRPr="0005563A">
        <w:t xml:space="preserve">zakonski zastupnik dužnika </w:t>
      </w:r>
      <w:r w:rsidR="007B6306" w:rsidRPr="0005563A">
        <w:t>Božo Šarić, OIB: 01459068807, Đakovo, Jakova Gotovca 79</w:t>
      </w:r>
      <w:r w:rsidR="005210E0" w:rsidRPr="0005563A">
        <w:t xml:space="preserve"> </w:t>
      </w:r>
      <w:r w:rsidRPr="0005563A">
        <w:t>ne postup</w:t>
      </w:r>
      <w:r w:rsidR="00A276A6" w:rsidRPr="0005563A">
        <w:t>i</w:t>
      </w:r>
      <w:r w:rsidRPr="0005563A">
        <w:t xml:space="preserve"> po točki 3. ovoga zaključka odgovara vjerovnicima osobno za naknadu štete koju </w:t>
      </w:r>
      <w:r w:rsidR="00E17696" w:rsidRPr="0005563A">
        <w:t>im</w:t>
      </w:r>
      <w:r w:rsidRPr="0005563A">
        <w:t xml:space="preserve"> </w:t>
      </w:r>
      <w:r w:rsidR="000777DD" w:rsidRPr="0005563A">
        <w:t xml:space="preserve">je </w:t>
      </w:r>
      <w:r w:rsidRPr="0005563A">
        <w:t>prouzroči</w:t>
      </w:r>
      <w:r w:rsidR="000777DD" w:rsidRPr="0005563A">
        <w:t>o</w:t>
      </w:r>
      <w:r w:rsidRPr="0005563A">
        <w:t xml:space="preserve"> uskratom davanja ili davanjem netočnih ili nepotpunih podataka, obavijesti i izvješća prema odredbama st. 1 i 2 čl. 117 SZ.</w:t>
      </w:r>
    </w:p>
    <w:p w:rsidRDefault="00E17696" w:rsidP="00F81165" w:rsidR="00E17696" w:rsidRPr="0005563A">
      <w:pPr>
        <w:ind w:firstLine="720"/>
        <w:jc w:val="both"/>
      </w:pPr>
    </w:p>
    <w:p w:rsidRDefault="00A276A6" w:rsidP="00F81165" w:rsidR="00A276A6" w:rsidRPr="0005563A">
      <w:pPr>
        <w:ind w:firstLine="720"/>
        <w:jc w:val="both"/>
      </w:pPr>
    </w:p>
    <w:p w:rsidRDefault="00EE3DEE" w:rsidP="00F81165" w:rsidR="00EE3DEE" w:rsidRPr="0005563A">
      <w:pPr>
        <w:ind w:firstLine="720"/>
        <w:jc w:val="both"/>
      </w:pPr>
    </w:p>
    <w:p w:rsidRDefault="00EE3DEE" w:rsidP="00F81165" w:rsidR="00EE3DEE" w:rsidRPr="0005563A">
      <w:pPr>
        <w:ind w:firstLine="720"/>
        <w:jc w:val="both"/>
      </w:pPr>
    </w:p>
    <w:p w:rsidRDefault="00B37B42" w:rsidP="00F81165" w:rsidR="00B37B42" w:rsidRPr="0005563A">
      <w:pPr>
        <w:ind w:firstLine="720"/>
        <w:jc w:val="both"/>
      </w:pPr>
    </w:p>
    <w:p w:rsidRDefault="00B37B42" w:rsidP="00F81165" w:rsidR="00B37B42" w:rsidRPr="0005563A">
      <w:pPr>
        <w:ind w:firstLine="720"/>
        <w:jc w:val="both"/>
      </w:pPr>
    </w:p>
    <w:p w:rsidRDefault="00B37B42" w:rsidP="00B37B42" w:rsidR="00B37B42" w:rsidRPr="0005563A">
      <w:pPr>
        <w:jc w:val="right"/>
      </w:pPr>
      <w:r w:rsidRPr="0005563A">
        <w:t>Broj: 6 St-</w:t>
      </w:r>
      <w:r w:rsidR="007B6306" w:rsidRPr="0005563A">
        <w:t>1383</w:t>
      </w:r>
      <w:r w:rsidR="00A276A6" w:rsidRPr="0005563A">
        <w:t>/17</w:t>
      </w:r>
      <w:r w:rsidR="007B6306" w:rsidRPr="0005563A">
        <w:t>-3</w:t>
      </w:r>
    </w:p>
    <w:p w:rsidRDefault="00B37B42" w:rsidP="00F81165" w:rsidR="00B37B42" w:rsidRPr="0005563A">
      <w:pPr>
        <w:ind w:firstLine="720"/>
        <w:jc w:val="both"/>
      </w:pPr>
    </w:p>
    <w:p w:rsidRDefault="00B37B42" w:rsidP="00F81165" w:rsidR="00B37B42" w:rsidRPr="0005563A">
      <w:pPr>
        <w:ind w:firstLine="720"/>
        <w:jc w:val="both"/>
      </w:pPr>
    </w:p>
    <w:p w:rsidRDefault="00F24BBF" w:rsidP="00B37B42" w:rsidR="00E17696" w:rsidRPr="0005563A">
      <w:pPr>
        <w:ind w:firstLine="720"/>
        <w:jc w:val="both"/>
      </w:pPr>
      <w:r w:rsidRPr="0005563A">
        <w:t>5.</w:t>
      </w:r>
      <w:r w:rsidRPr="0005563A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Pr="0005563A">
        <w:t>prokazni</w:t>
      </w:r>
      <w:proofErr w:type="spellEnd"/>
      <w:r w:rsidRPr="0005563A">
        <w:t xml:space="preserve"> popis imovine).</w:t>
      </w:r>
    </w:p>
    <w:p w:rsidRDefault="00E17696" w:rsidP="00F81165" w:rsidR="00E17696" w:rsidRPr="0005563A">
      <w:pPr>
        <w:ind w:firstLine="720"/>
        <w:jc w:val="both"/>
      </w:pPr>
    </w:p>
    <w:p w:rsidRDefault="00F24BBF" w:rsidP="00F81165" w:rsidR="00F24BBF" w:rsidRPr="0005563A">
      <w:pPr>
        <w:ind w:firstLine="720"/>
        <w:jc w:val="both"/>
      </w:pPr>
      <w:r w:rsidRPr="0005563A">
        <w:t xml:space="preserve">6. </w:t>
      </w:r>
      <w:r w:rsidR="002A27C9" w:rsidRPr="0005563A">
        <w:tab/>
      </w:r>
      <w:r w:rsidRPr="0005563A">
        <w:t>Za davanje neistinitog ili nepotpunog popisa imovine i obveza, dužnik odgovara kao za davanje lažnoga iskaza u postupku pred sudom (čl. 17 st. 3 SZ).</w:t>
      </w:r>
    </w:p>
    <w:p w:rsidRDefault="00E17696" w:rsidP="00F81165" w:rsidR="00E17696" w:rsidRPr="0005563A">
      <w:pPr>
        <w:ind w:firstLine="720"/>
        <w:jc w:val="both"/>
      </w:pPr>
    </w:p>
    <w:p w:rsidRDefault="009E4A1C" w:rsidP="00B37B42" w:rsidR="009E4A1C" w:rsidRPr="0005563A">
      <w:pPr>
        <w:ind w:firstLine="705"/>
        <w:jc w:val="both"/>
      </w:pPr>
      <w:r w:rsidRPr="0005563A">
        <w:t xml:space="preserve">7. </w:t>
      </w:r>
      <w:r w:rsidR="002A27C9" w:rsidRPr="0005563A">
        <w:tab/>
      </w:r>
      <w:r w:rsidRPr="0005563A">
        <w:t>Poziva</w:t>
      </w:r>
      <w:r w:rsidR="00A276A6" w:rsidRPr="0005563A">
        <w:t xml:space="preserve"> se</w:t>
      </w:r>
      <w:r w:rsidR="00B37B42" w:rsidRPr="0005563A">
        <w:t xml:space="preserve"> </w:t>
      </w:r>
      <w:r w:rsidR="00A276A6" w:rsidRPr="0005563A">
        <w:t xml:space="preserve">zakonski zastupnik dužnika </w:t>
      </w:r>
      <w:r w:rsidR="007B6306" w:rsidRPr="0005563A">
        <w:t xml:space="preserve">Božo Šarić, OIB: 01459068807, Đakovo, Jakova Gotovca 79 </w:t>
      </w:r>
      <w:r w:rsidRPr="0005563A">
        <w:t>da u roku od 8 dana od dana primitka ovog zaključka, u dogovoru s</w:t>
      </w:r>
      <w:r w:rsidR="00B37B42" w:rsidRPr="0005563A">
        <w:t>a stečajnim upraviteljem sastave</w:t>
      </w:r>
      <w:r w:rsidRPr="0005563A">
        <w:t xml:space="preserve"> Zapisnik o arhiviranju poslovne dokumentacije </w:t>
      </w:r>
      <w:r w:rsidR="00B37B42" w:rsidRPr="0005563A">
        <w:t>dužnika te isti potpisan dostave</w:t>
      </w:r>
      <w:r w:rsidRPr="0005563A">
        <w:t xml:space="preserve"> u spis a u kojem će se navesti da će se arhivska građa čuvati kod </w:t>
      </w:r>
      <w:proofErr w:type="spellStart"/>
      <w:r w:rsidRPr="0005563A">
        <w:t>z.z</w:t>
      </w:r>
      <w:proofErr w:type="spellEnd"/>
      <w:r w:rsidRPr="0005563A">
        <w:t>. dužnika, pod zakonskim posljedicama.</w:t>
      </w:r>
    </w:p>
    <w:p w:rsidRDefault="009E4A1C" w:rsidP="00F81165" w:rsidR="009E4A1C" w:rsidRPr="0005563A">
      <w:pPr>
        <w:ind w:firstLine="720"/>
        <w:jc w:val="both"/>
      </w:pPr>
    </w:p>
    <w:p w:rsidRDefault="00E17696" w:rsidP="00F81165" w:rsidR="00E17696" w:rsidRPr="0005563A">
      <w:pPr>
        <w:ind w:firstLine="720"/>
        <w:jc w:val="both"/>
      </w:pPr>
    </w:p>
    <w:p w:rsidRDefault="00E17696" w:rsidP="00EE3DEE" w:rsidR="00E17696" w:rsidRPr="0005563A">
      <w:pPr>
        <w:jc w:val="both"/>
      </w:pPr>
    </w:p>
    <w:p w:rsidRDefault="00CE19FA" w:rsidP="004B741D" w:rsidR="00CE19FA" w:rsidRPr="0005563A">
      <w:pPr>
        <w:pStyle w:val="Tijeloteksta"/>
      </w:pPr>
    </w:p>
    <w:p w:rsidRDefault="00B41F79" w:rsidP="004B741D" w:rsidR="004B741D" w:rsidRPr="0005563A">
      <w:pPr>
        <w:pStyle w:val="Tijeloteksta"/>
        <w:jc w:val="center"/>
      </w:pPr>
      <w:r w:rsidRPr="0005563A">
        <w:t xml:space="preserve">U </w:t>
      </w:r>
      <w:r w:rsidR="00857D02" w:rsidRPr="0005563A">
        <w:t xml:space="preserve">Osijeku </w:t>
      </w:r>
      <w:r w:rsidR="007B6306" w:rsidRPr="0005563A">
        <w:t>14. rujna 2017.g.</w:t>
      </w:r>
    </w:p>
    <w:p w:rsidRDefault="007242CD" w:rsidP="004B741D" w:rsidR="007242CD" w:rsidRPr="0005563A">
      <w:pPr>
        <w:pStyle w:val="Tijeloteksta"/>
        <w:jc w:val="left"/>
      </w:pPr>
    </w:p>
    <w:p w:rsidRDefault="00E17696" w:rsidP="004B741D" w:rsidR="00E17696" w:rsidRPr="0005563A">
      <w:pPr>
        <w:pStyle w:val="Tijeloteksta"/>
        <w:jc w:val="left"/>
      </w:pPr>
    </w:p>
    <w:p w:rsidRDefault="00E17696" w:rsidP="004B741D" w:rsidR="00E17696" w:rsidRPr="0005563A">
      <w:pPr>
        <w:pStyle w:val="Tijeloteksta"/>
        <w:jc w:val="left"/>
      </w:pPr>
    </w:p>
    <w:p w:rsidRDefault="00960C63" w:rsidP="004B741D" w:rsidR="004B741D" w:rsidRPr="0005563A">
      <w:pPr>
        <w:pStyle w:val="Tijeloteksta"/>
        <w:jc w:val="left"/>
      </w:pPr>
      <w:r w:rsidRPr="0005563A">
        <w:t xml:space="preserve">Zapisničar: </w:t>
      </w:r>
      <w:r w:rsidR="002A27C9" w:rsidRPr="0005563A">
        <w:t xml:space="preserve">Žana Bem </w:t>
      </w:r>
      <w:r w:rsidR="004B741D" w:rsidRPr="0005563A">
        <w:tab/>
      </w:r>
      <w:r w:rsidR="004B741D" w:rsidRPr="0005563A">
        <w:tab/>
      </w:r>
      <w:r w:rsidRPr="0005563A">
        <w:t xml:space="preserve">                                                </w:t>
      </w:r>
      <w:r w:rsidR="009E4A1C" w:rsidRPr="0005563A">
        <w:t>STEČAJNA SUTKINJA</w:t>
      </w:r>
    </w:p>
    <w:p w:rsidRDefault="004B741D" w:rsidP="004B741D" w:rsidR="00857D02" w:rsidRPr="0005563A">
      <w:pPr>
        <w:pStyle w:val="Tijeloteksta"/>
        <w:jc w:val="left"/>
      </w:pPr>
      <w:r w:rsidRPr="0005563A">
        <w:tab/>
      </w:r>
      <w:r w:rsidRPr="0005563A">
        <w:tab/>
      </w:r>
      <w:r w:rsidRPr="0005563A">
        <w:tab/>
      </w:r>
      <w:r w:rsidRPr="0005563A">
        <w:tab/>
      </w:r>
      <w:r w:rsidRPr="0005563A">
        <w:tab/>
      </w:r>
      <w:r w:rsidRPr="0005563A">
        <w:tab/>
      </w:r>
      <w:r w:rsidRPr="0005563A">
        <w:tab/>
        <w:t xml:space="preserve">   </w:t>
      </w:r>
      <w:r w:rsidR="00857D02" w:rsidRPr="0005563A">
        <w:tab/>
        <w:t xml:space="preserve">   </w:t>
      </w:r>
      <w:r w:rsidR="00CE19FA" w:rsidRPr="0005563A">
        <w:t xml:space="preserve">                   </w:t>
      </w:r>
      <w:r w:rsidR="00857D02" w:rsidRPr="0005563A">
        <w:t xml:space="preserve"> </w:t>
      </w:r>
      <w:r w:rsidR="00451DD6" w:rsidRPr="0005563A">
        <w:t>Nada Roso</w:t>
      </w:r>
    </w:p>
    <w:p w:rsidRDefault="00E17696" w:rsidP="004B741D" w:rsidR="00E17696" w:rsidRPr="0005563A">
      <w:pPr>
        <w:pStyle w:val="Tijeloteksta"/>
        <w:jc w:val="left"/>
      </w:pPr>
    </w:p>
    <w:p w:rsidRDefault="00E17696" w:rsidP="004B741D" w:rsidR="00E17696" w:rsidRPr="0005563A">
      <w:pPr>
        <w:pStyle w:val="Tijeloteksta"/>
        <w:jc w:val="left"/>
      </w:pPr>
    </w:p>
    <w:p w:rsidRDefault="00E17696" w:rsidP="004B741D" w:rsidR="00E17696" w:rsidRPr="0005563A">
      <w:pPr>
        <w:pStyle w:val="Tijeloteksta"/>
        <w:jc w:val="left"/>
      </w:pPr>
    </w:p>
    <w:p w:rsidRDefault="004B741D" w:rsidP="004B741D" w:rsidR="004B741D" w:rsidRPr="0005563A">
      <w:pPr>
        <w:pStyle w:val="Tijeloteksta"/>
        <w:jc w:val="left"/>
      </w:pPr>
      <w:r w:rsidRPr="0005563A">
        <w:t>POUKA O PRAVNOM LIJEKU:</w:t>
      </w:r>
    </w:p>
    <w:p w:rsidRDefault="004B741D" w:rsidP="004B741D" w:rsidR="004B741D" w:rsidRPr="0005563A">
      <w:pPr>
        <w:pStyle w:val="Tijeloteksta"/>
        <w:jc w:val="left"/>
      </w:pPr>
      <w:r w:rsidRPr="0005563A">
        <w:t xml:space="preserve">Protiv ovog </w:t>
      </w:r>
      <w:r w:rsidR="00E9392A" w:rsidRPr="0005563A">
        <w:t>zaključka</w:t>
      </w:r>
      <w:r w:rsidRPr="0005563A">
        <w:t xml:space="preserve"> nije dopuštena posebna žalba (čl. </w:t>
      </w:r>
      <w:r w:rsidR="00E9392A" w:rsidRPr="0005563A">
        <w:t>19</w:t>
      </w:r>
      <w:r w:rsidRPr="0005563A">
        <w:t xml:space="preserve">. st. </w:t>
      </w:r>
      <w:r w:rsidR="00E9392A" w:rsidRPr="0005563A">
        <w:t>7</w:t>
      </w:r>
      <w:r w:rsidRPr="0005563A">
        <w:t>. Stečajnog zakona).</w:t>
      </w:r>
    </w:p>
    <w:p w:rsidRDefault="004B741D" w:rsidP="004B741D" w:rsidR="004B741D" w:rsidRPr="0005563A">
      <w:pPr>
        <w:pStyle w:val="Tijeloteksta"/>
        <w:jc w:val="left"/>
      </w:pPr>
    </w:p>
    <w:p w:rsidRDefault="00E17696" w:rsidP="004B741D" w:rsidR="00E17696" w:rsidRPr="0005563A">
      <w:pPr>
        <w:pStyle w:val="Tijeloteksta"/>
        <w:jc w:val="left"/>
      </w:pPr>
    </w:p>
    <w:p w:rsidRDefault="00E17696" w:rsidP="004B741D" w:rsidR="00E17696" w:rsidRPr="0005563A">
      <w:pPr>
        <w:pStyle w:val="Tijeloteksta"/>
        <w:jc w:val="left"/>
      </w:pPr>
    </w:p>
    <w:p w:rsidRDefault="004B741D" w:rsidP="004B741D" w:rsidR="004B741D" w:rsidRPr="0005563A">
      <w:pPr>
        <w:pStyle w:val="Tijeloteksta"/>
        <w:jc w:val="left"/>
      </w:pPr>
      <w:r w:rsidRPr="0005563A">
        <w:t>DNA</w:t>
      </w:r>
    </w:p>
    <w:p w:rsidRDefault="00E9392A" w:rsidP="00E9392A" w:rsidR="00366021" w:rsidRPr="0005563A">
      <w:pPr>
        <w:pStyle w:val="Tijeloteksta"/>
        <w:tabs>
          <w:tab w:pos="3165" w:val="left"/>
        </w:tabs>
        <w:ind w:left="720"/>
        <w:jc w:val="left"/>
      </w:pPr>
      <w:r w:rsidRPr="0005563A">
        <w:tab/>
      </w:r>
    </w:p>
    <w:p w:rsidRDefault="00AA2127" w:rsidP="00470B34" w:rsidR="00AA2127" w:rsidRPr="0005563A">
      <w:pPr>
        <w:numPr>
          <w:ilvl w:val="0"/>
          <w:numId w:val="6"/>
        </w:numPr>
        <w:jc w:val="both"/>
      </w:pPr>
      <w:proofErr w:type="spellStart"/>
      <w:r w:rsidRPr="0005563A">
        <w:t>z.z</w:t>
      </w:r>
      <w:proofErr w:type="spellEnd"/>
      <w:r w:rsidRPr="0005563A">
        <w:t xml:space="preserve">. dužnika </w:t>
      </w:r>
    </w:p>
    <w:p w:rsidRDefault="00F81165" w:rsidP="00470B34" w:rsidR="00B37B42" w:rsidRPr="0005563A">
      <w:pPr>
        <w:numPr>
          <w:ilvl w:val="0"/>
          <w:numId w:val="6"/>
        </w:numPr>
        <w:jc w:val="both"/>
      </w:pPr>
      <w:r w:rsidRPr="0005563A">
        <w:t>e-</w:t>
      </w:r>
      <w:r w:rsidR="00470B34" w:rsidRPr="0005563A">
        <w:t>oglasna ploča</w:t>
      </w:r>
      <w:r w:rsidR="00253A6A" w:rsidRPr="0005563A">
        <w:t xml:space="preserve"> </w:t>
      </w:r>
    </w:p>
    <w:p w:rsidRDefault="00470B34" w:rsidP="00470B34" w:rsidR="00470B34" w:rsidRPr="0005563A">
      <w:pPr>
        <w:numPr>
          <w:ilvl w:val="0"/>
          <w:numId w:val="6"/>
        </w:numPr>
        <w:jc w:val="both"/>
      </w:pPr>
      <w:r w:rsidRPr="0005563A">
        <w:t>kal</w:t>
      </w:r>
      <w:r w:rsidR="00AA35FA" w:rsidRPr="0005563A">
        <w:t xml:space="preserve">. </w:t>
      </w:r>
      <w:r w:rsidR="007B6306" w:rsidRPr="0005563A">
        <w:t>14/10</w:t>
      </w:r>
    </w:p>
    <w:p w:rsidRDefault="004B741D" w:rsidP="00470B34" w:rsidR="004B741D" w:rsidRPr="0005563A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05563A">
      <w:pPr>
        <w:pStyle w:val="Tijeloteksta"/>
        <w:ind w:left="360"/>
        <w:jc w:val="left"/>
      </w:pPr>
    </w:p>
    <w:p w:rsidRDefault="00470B34" w:rsidP="004B741D" w:rsidR="00470B34" w:rsidRPr="0005563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67F" w:rsidR="0090067F">
      <w:r>
        <w:separator/>
      </w:r>
    </w:p>
  </w:endnote>
  <w:endnote w:id="0" w:type="continuationSeparator">
    <w:p w:rsidRDefault="0090067F" w:rsidR="00900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67F" w:rsidR="0090067F">
      <w:r>
        <w:separator/>
      </w:r>
    </w:p>
  </w:footnote>
  <w:footnote w:id="0" w:type="continuationSeparator">
    <w:p w:rsidRDefault="0090067F" w:rsidR="00900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27F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2D70"/>
    <w:rsid w:val="0003531D"/>
    <w:rsid w:val="0005396D"/>
    <w:rsid w:val="0005563A"/>
    <w:rsid w:val="000777DD"/>
    <w:rsid w:val="00086232"/>
    <w:rsid w:val="000C20F1"/>
    <w:rsid w:val="000C7F37"/>
    <w:rsid w:val="000E414B"/>
    <w:rsid w:val="000E65AC"/>
    <w:rsid w:val="000F22FF"/>
    <w:rsid w:val="0016016C"/>
    <w:rsid w:val="00163019"/>
    <w:rsid w:val="001635ED"/>
    <w:rsid w:val="001742E1"/>
    <w:rsid w:val="0019752C"/>
    <w:rsid w:val="001A0170"/>
    <w:rsid w:val="001A6201"/>
    <w:rsid w:val="001B585A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210E0"/>
    <w:rsid w:val="0055624C"/>
    <w:rsid w:val="005B403D"/>
    <w:rsid w:val="005E5D90"/>
    <w:rsid w:val="005F40FF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B27FF"/>
    <w:rsid w:val="007B6306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0067F"/>
    <w:rsid w:val="0093450C"/>
    <w:rsid w:val="00935547"/>
    <w:rsid w:val="00960C63"/>
    <w:rsid w:val="00961D63"/>
    <w:rsid w:val="00963406"/>
    <w:rsid w:val="009807E2"/>
    <w:rsid w:val="009855A5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A35FA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6572E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27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2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27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2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St-1383/2017</izvorni_sadrzaj>
    <derivirana_varijabla naziv="DomainObject.Predmet.OznakaBroj_1">St-1383/2017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POKI jednostavno društvo s ograničenom odgovornošću za trgovinu i usluge</izvorni_sadrzaj>
    <derivirana_varijabla naziv="DomainObject.Predmet.ProtustrankaFormated_1">  POKI jednostavno društvo s ograničenom odgovornošću za trgovinu i usluge</derivirana_varijabla>
  </DomainObject.Predmet.ProtustrankaFormated>
  <DomainObject.Predmet.ProtustrankaFormatedOIB>
    <izvorni_sadrzaj>  POKI jednostavno društvo s ograničenom odgovornošću za trgovinu i usluge, OIB 18913555448</izvorni_sadrzaj>
    <derivirana_varijabla naziv="DomainObject.Predmet.ProtustrankaFormatedOIB_1">  POKI jednostavno društvo s ograničenom odgovornošću za trgovinu i usluge, OIB 18913555448</derivirana_varijabla>
  </DomainObject.Predmet.ProtustrankaFormatedOIB>
  <DomainObject.Predmet.ProtustrankaFormatedWithAdress>
    <izvorni_sadrzaj> POKI jednostavno društvo s ograničenom odgovornošću za trgovinu i usluge, Mostarska 20, 32000 Vukovar</izvorni_sadrzaj>
    <derivirana_varijabla naziv="DomainObject.Predmet.ProtustrankaFormatedWithAdress_1"> POKI jednostavno društvo s ograničenom odgovornošću za trgovinu i usluge, Mostarska 20, 32000 Vukovar</derivirana_varijabla>
  </DomainObject.Predmet.ProtustrankaFormatedWithAdress>
  <DomainObject.Predmet.ProtustrankaFormatedWithAdressOIB>
    <izvorni_sadrzaj> POKI jednostavno društvo s ograničenom odgovornošću za trgovinu i usluge, OIB 18913555448, Mostarska 20, 32000 Vukovar</izvorni_sadrzaj>
    <derivirana_varijabla naziv="DomainObject.Predmet.ProtustrankaFormatedWithAdressOIB_1"> POKI jednostavno društvo s ograničenom odgovornošću za trgovinu i usluge, OIB 18913555448, Mostarska 20, 32000 Vukovar</derivirana_varijabla>
  </DomainObject.Predmet.ProtustrankaFormatedWithAdressOIB>
  <DomainObject.Predmet.ProtustrankaWithAdress>
    <izvorni_sadrzaj>POKI jednostavno društvo s ograničenom odgovornošću za trgovinu i usluge Mostarska 20, 32000 Vukovar</izvorni_sadrzaj>
    <derivirana_varijabla naziv="DomainObject.Predmet.ProtustrankaWithAdress_1">POKI jednostavno društvo s ograničenom odgovornošću za trgovinu i usluge Mostarska 20, 32000 Vukovar</derivirana_varijabla>
  </DomainObject.Predmet.ProtustrankaWithAdress>
  <DomainObject.Predmet.ProtustrankaWithAdressOIB>
    <izvorni_sadrzaj>POKI jednostavno društvo s ograničenom odgovornošću za trgovinu i usluge, OIB 18913555448, Mostarska 20, 32000 Vukovar</izvorni_sadrzaj>
    <derivirana_varijabla naziv="DomainObject.Predmet.ProtustrankaWithAdressOIB_1">POKI jednostavno društvo s ograničenom odgovornošću za trgovinu i usluge, OIB 18913555448, Mostarska 20, 32000 Vukovar</derivirana_varijabla>
  </DomainObject.Predmet.ProtustrankaWithAdressOIB>
  <DomainObject.Predmet.ProtustrankaNazivFormated>
    <izvorni_sadrzaj>POKI jednostavno društvo s ograničenom odgovornošću za trgovinu i usluge</izvorni_sadrzaj>
    <derivirana_varijabla naziv="DomainObject.Predmet.ProtustrankaNazivFormated_1">POKI jednostavno društvo s ograničenom odgovornošću za trgovinu i usluge</derivirana_varijabla>
  </DomainObject.Predmet.ProtustrankaNazivFormated>
  <DomainObject.Predmet.ProtustrankaNazivFormatedOIB>
    <izvorni_sadrzaj>POKI jednostavno društvo s ograničenom odgovornošću za trgovinu i usluge, OIB 18913555448</izvorni_sadrzaj>
    <derivirana_varijabla naziv="DomainObject.Predmet.ProtustrankaNazivFormatedOIB_1">POKI jednostavno društvo s ograničenom odgovornošću za trgovinu i usluge, OIB 18913555448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POKI jednostavno društvo s ograničenom odgovornošću za trgovinu i usluge</item>
    </izvorni_sadrzaj>
    <derivirana_varijabla naziv="DomainObject.Predmet.ProtuStrankaListFormated_1">
      <item>POKI jednostavno društvo s ograničenom odgovornošću za trgovinu i usluge</item>
    </derivirana_varijabla>
  </DomainObject.Predmet.ProtuStrankaListFormated>
  <DomainObject.Predmet.ProtuStrankaListFormatedOIB>
    <izvorni_sadrzaj>
      <item>POKI jednostavno društvo s ograničenom odgovornošću za trgovinu i usluge, OIB 18913555448</item>
    </izvorni_sadrzaj>
    <derivirana_varijabla naziv="DomainObject.Predmet.ProtuStrankaListFormatedOIB_1">
      <item>POKI jednostavno društvo s ograničenom odgovornošću za trgovinu i usluge, OIB 18913555448</item>
    </derivirana_varijabla>
  </DomainObject.Predmet.ProtuStrankaListFormatedOIB>
  <DomainObject.Predmet.ProtuStrankaListFormatedWithAdress>
    <izvorni_sadrzaj>
      <item>POKI jednostavno društvo s ograničenom odgovornošću za trgovinu i usluge, Mostarska 20, 32000 Vukovar</item>
    </izvorni_sadrzaj>
    <derivirana_varijabla naziv="DomainObject.Predmet.ProtuStrankaListFormatedWithAdress_1">
      <item>POKI jednostavno društvo s ograničenom odgovornošću za trgovinu i usluge, Mostarska 20, 32000 Vukovar</item>
    </derivirana_varijabla>
  </DomainObject.Predmet.ProtuStrankaListFormatedWithAdress>
  <DomainObject.Predmet.ProtuStrankaListFormatedWithAdressOIB>
    <izvorni_sadrzaj>
      <item>POKI jednostavno društvo s ograničenom odgovornošću za trgovinu i usluge, OIB 18913555448, Mostarska 20, 32000 Vukovar</item>
    </izvorni_sadrzaj>
    <derivirana_varijabla naziv="DomainObject.Predmet.ProtuStrankaListFormatedWithAdressOIB_1">
      <item>POKI jednostavno društvo s ograničenom odgovornošću za trgovinu i usluge, OIB 18913555448, Mostarska 20, 32000 Vukovar</item>
    </derivirana_varijabla>
  </DomainObject.Predmet.ProtuStrankaListFormatedWithAdressOIB>
  <DomainObject.Predmet.ProtuStrankaListNazivFormated>
    <izvorni_sadrzaj>
      <item>POKI jednostavno društvo s ograničenom odgovornošću za trgovinu i usluge</item>
    </izvorni_sadrzaj>
    <derivirana_varijabla naziv="DomainObject.Predmet.ProtuStrankaListNazivFormated_1">
      <item>POKI jednostavno društvo s ograničenom odgovornošću za trgovinu i usluge</item>
    </derivirana_varijabla>
  </DomainObject.Predmet.ProtuStrankaListNazivFormated>
  <DomainObject.Predmet.ProtuStrankaListNazivFormatedOIB>
    <izvorni_sadrzaj>
      <item>POKI jednostavno društvo s ograničenom odgovornošću za trgovinu i usluge, OIB 18913555448</item>
    </izvorni_sadrzaj>
    <derivirana_varijabla naziv="DomainObject.Predmet.ProtuStrankaListNazivFormatedOIB_1">
      <item>POKI jednostavno društvo s ograničenom odgovornošću za trgovinu i usluge, OIB 18913555448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POKI jednostavno društvo s ograničenom odgovornošću za trgovinu i usluge</izvorni_sadrzaj>
    <derivirana_varijabla naziv="DomainObject.Predmet.ProtustrankaIDrugi_1">POKI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POKI jednostavno društvo s ograničenom odgovornošću za trgovinu i usluge, OIB 18913555448, Mostarska 20, 32000 Vukovar</izvorni_sadrzaj>
    <derivirana_varijabla naziv="DomainObject.Predmet.ProtustrankaIDrugiAdressOIB_1">POKI jednostavno društvo s ograničenom odgovornošću za trgovinu i usluge, OIB 18913555448, Mostarska 20,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POKI jednostavno društvo s ograničenom odgovornošću za trgovinu i usluge</item>
    </izvorni_sadrzaj>
    <derivirana_varijabla naziv="DomainObject.Predmet.SudioniciListNaziv_1">
      <item>FINA RC OSIJEK</item>
      <item>POKI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POKI jednostavno društvo s ograničenom odgovornošću za trgovinu i usluge, OIB 18913555448, Mostarska 20,32000 Vukovar</item>
    </izvorni_sadrzaj>
    <derivirana_varijabla naziv="DomainObject.Predmet.SudioniciListAdressOIB_1">
      <item>FINA RC OSIJEK, OIB 85821130368</item>
      <item>POKI jednostavno društvo s ograničenom odgovornošću za trgovinu i usluge, OIB 18913555448, Mostarska 20,32000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18913555448</item>
    </izvorni_sadrzaj>
    <derivirana_varijabla naziv="DomainObject.Predmet.SudioniciListNazivOIB_1">
      <item>, OIB 85821130368</item>
      <item>, OIB 18913555448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7B559-778A-4A9A-A289-299A10E8D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491</properties:Words>
  <properties:Characters>2525</properties:Characters>
  <properties:Lines>94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2017-09-14T11:33:00Z</dcterms:created>
  <dc:creator>hermanj</dc:creator>
  <cp:lastModifiedBy>Snježana Markotić Jurić</cp:lastModifiedBy>
  <cp:lastPrinted>2017-09-14T11:30:00Z</cp:lastPrinted>
  <dcterms:modified xmlns:xsi="http://www.w3.org/2001/XMLSchema-instance" xsi:type="dcterms:W3CDTF">2017-09-14T11:34:00Z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