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5fc8" w14:paraId="7445fc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FB6025">
        <w:t>13</w:t>
      </w:r>
      <w:r w:rsidR="00C572D2">
        <w:t xml:space="preserve">. </w:t>
      </w:r>
      <w:r w:rsidR="00FB6025">
        <w:t>srpnja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B6025">
        <w:t xml:space="preserve">DOMICIL INVEST d.o.o. Pirovac, </w:t>
      </w:r>
      <w:r w:rsidR="00FB6025" w:rsidRPr="00FB6025">
        <w:t>Kralja Tomislava 6, OIB: 49987865789</w:t>
      </w:r>
      <w:r w:rsidR="0039437A" w:rsidRPr="0039437A">
        <w:t>,</w:t>
      </w:r>
      <w:r w:rsidR="00EF3F9E">
        <w:t xml:space="preserve"> </w:t>
      </w:r>
      <w:r w:rsidR="006C2799">
        <w:rPr>
          <w:color w:themeColor="text1" w:val="000000"/>
        </w:rPr>
        <w:t>24</w:t>
      </w:r>
      <w:r w:rsidR="00FA455C" w:rsidRPr="0018461F">
        <w:rPr>
          <w:color w:themeColor="text1" w:val="000000"/>
        </w:rPr>
        <w:t>.</w:t>
      </w:r>
      <w:r w:rsidR="00FA455C" w:rsidRPr="00222950">
        <w:rPr>
          <w:color w:val="FF0000"/>
        </w:rPr>
        <w:t xml:space="preserve"> </w:t>
      </w:r>
      <w:r w:rsidR="00527E3E">
        <w:rPr>
          <w:color w:themeColor="text1" w:val="000000"/>
        </w:rPr>
        <w:t>listopada</w:t>
      </w:r>
      <w:r w:rsidR="00FA455C" w:rsidRPr="001F452A">
        <w:rPr>
          <w:color w:themeColor="text1" w:val="000000"/>
        </w:rPr>
        <w:t xml:space="preserve">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B6025">
        <w:t xml:space="preserve">DOMICIL INVEST d.o.o. Pirovac, </w:t>
      </w:r>
      <w:r w:rsidR="00FB6025" w:rsidRPr="00FB6025">
        <w:t>Kralja Tomislava 6, OIB: 49987865789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6C2799">
        <w:rPr>
          <w:color w:themeColor="text1" w:val="000000"/>
        </w:rPr>
        <w:t>24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8461F">
        <w:rPr>
          <w:color w:themeColor="text1" w:val="000000"/>
        </w:rPr>
        <w:t xml:space="preserve"> </w:t>
      </w:r>
      <w:r w:rsidR="0039437A" w:rsidRPr="0018461F">
        <w:rPr>
          <w:color w:themeColor="text1" w:val="000000"/>
        </w:rPr>
        <w:t>2017</w:t>
      </w:r>
      <w:r w:rsidR="003825AE" w:rsidRPr="0018461F">
        <w:rPr>
          <w:color w:themeColor="text1" w:val="000000"/>
        </w:rPr>
        <w:t xml:space="preserve">. </w:t>
      </w:r>
      <w:r w:rsidRPr="0018461F">
        <w:rPr>
          <w:color w:themeColor="text1" w:val="000000"/>
        </w:rPr>
        <w:t>u</w:t>
      </w:r>
      <w:r w:rsidR="003825AE" w:rsidRPr="0018461F">
        <w:rPr>
          <w:color w:themeColor="text1" w:val="000000"/>
        </w:rPr>
        <w:t xml:space="preserve"> </w:t>
      </w:r>
      <w:r w:rsidR="008B1938">
        <w:rPr>
          <w:color w:themeColor="text1" w:val="000000"/>
        </w:rPr>
        <w:t>10</w:t>
      </w:r>
      <w:r w:rsidR="00B72C42">
        <w:rPr>
          <w:color w:themeColor="text1" w:val="000000"/>
        </w:rPr>
        <w:t>,</w:t>
      </w:r>
      <w:r w:rsidR="008B1938">
        <w:rPr>
          <w:color w:themeColor="text1" w:val="000000"/>
        </w:rPr>
        <w:t>13</w:t>
      </w:r>
      <w:r w:rsidR="00B72C42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D10088" w:rsidRPr="00D10088">
        <w:rPr>
          <w:color w:themeColor="text1" w:val="000000"/>
        </w:rPr>
        <w:t xml:space="preserve"> </w:t>
      </w:r>
      <w:r w:rsidR="008B1938" w:rsidRPr="008B1938">
        <w:rPr>
          <w:color w:themeColor="text1" w:val="000000"/>
        </w:rPr>
        <w:t>Danko Šinka iz Osijeka, Trg slobode 8, OIB: 43572319915</w:t>
      </w:r>
      <w:r w:rsidR="00D10088">
        <w:rPr>
          <w:color w:themeColor="text1" w:val="000000"/>
        </w:rPr>
        <w:t>.</w:t>
      </w:r>
    </w:p>
    <w:p w:rsidRDefault="00D10088" w:rsidP="001F452A" w:rsidR="00D10088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D10088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F452A">
        <w:t xml:space="preserve">stečajni postupak nad dužnikom </w:t>
      </w:r>
      <w:r w:rsidR="00FB6025" w:rsidRPr="00FB6025">
        <w:t>DOMICIL INVEST d.o.o. Pirovac (Općina Pirovac), Kralja Tomislava 6, OIB: 49987865789</w:t>
      </w:r>
      <w:r w:rsidR="00742C32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F452A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D10088" w:rsidP="001F452A" w:rsidR="00D10088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7560A7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FB6025">
        <w:t>13</w:t>
      </w:r>
      <w:r w:rsidR="00C572D2">
        <w:t xml:space="preserve">. </w:t>
      </w:r>
      <w:r w:rsidR="00FB6025">
        <w:t>srpnja</w:t>
      </w:r>
      <w:r w:rsidR="00527E3E">
        <w:t xml:space="preserve"> </w:t>
      </w:r>
      <w:r w:rsidR="000361DB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FB6025">
        <w:t>7</w:t>
      </w:r>
      <w:r w:rsidR="0079567A" w:rsidRPr="00EF3F9E">
        <w:t xml:space="preserve">. </w:t>
      </w:r>
      <w:r w:rsidR="00FB6025">
        <w:t>srpnja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FB6025">
        <w:t>15</w:t>
      </w:r>
      <w:r w:rsidR="000361DB">
        <w:t>.</w:t>
      </w:r>
      <w:r w:rsidR="00FB6025">
        <w:t>531</w:t>
      </w:r>
      <w:r w:rsidR="000361DB">
        <w:t>,</w:t>
      </w:r>
      <w:r w:rsidR="00FB6025">
        <w:t>92</w:t>
      </w:r>
      <w:r w:rsidR="006C2799">
        <w:t xml:space="preserve"> </w:t>
      </w:r>
      <w:r w:rsidR="00193657" w:rsidRPr="00EF3F9E">
        <w:t xml:space="preserve">kuna, da nema zaposlenih, </w:t>
      </w:r>
      <w:r w:rsidRPr="00EF3F9E">
        <w:t xml:space="preserve">da </w:t>
      </w:r>
      <w:r w:rsidR="001518F5">
        <w:t xml:space="preserve">ima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FB6025">
        <w:t>Erste &amp; Steiermarkischen bank</w:t>
      </w:r>
      <w:r w:rsidR="00527E3E">
        <w:t xml:space="preserve"> </w:t>
      </w:r>
      <w:r w:rsidR="00D257C0">
        <w:t>d.d.</w:t>
      </w:r>
      <w:r w:rsidR="00527E3E">
        <w:t>,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FB6025">
        <w:t>25</w:t>
      </w:r>
      <w:r w:rsidR="00131DF8">
        <w:t xml:space="preserve">. </w:t>
      </w:r>
      <w:r w:rsidR="00527E3E">
        <w:t>kolovoza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6C2799">
        <w:rPr>
          <w:color w:themeColor="text1" w:val="000000"/>
        </w:rPr>
        <w:t>24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8461F">
        <w:rPr>
          <w:color w:themeColor="text1" w:val="000000"/>
        </w:rPr>
        <w:t xml:space="preserve"> </w:t>
      </w:r>
      <w:r w:rsidRPr="0018461F">
        <w:rPr>
          <w:color w:themeColor="text1" w:val="000000"/>
        </w:rPr>
        <w:t>201</w:t>
      </w:r>
      <w:r w:rsidR="00D93CA6" w:rsidRPr="0018461F">
        <w:rPr>
          <w:color w:themeColor="text1" w:val="000000"/>
        </w:rPr>
        <w:t>7</w:t>
      </w:r>
      <w:r w:rsidRPr="0018461F">
        <w:rPr>
          <w:color w:themeColor="text1" w:val="000000"/>
        </w:rPr>
        <w:t xml:space="preserve">. proizlazi da je račun dužnika </w:t>
      </w:r>
      <w:r w:rsidR="00EE0861" w:rsidRPr="0018461F">
        <w:rPr>
          <w:color w:themeColor="text1" w:val="000000"/>
        </w:rPr>
        <w:t xml:space="preserve">i dalje u blokadi zbog neizvršenih osnova za plaćanje </w:t>
      </w:r>
      <w:r w:rsidR="00EF3F9E" w:rsidRPr="0018461F">
        <w:rPr>
          <w:color w:themeColor="text1" w:val="000000"/>
        </w:rPr>
        <w:t xml:space="preserve">u iznosu od </w:t>
      </w:r>
      <w:r w:rsidR="00FB6025">
        <w:rPr>
          <w:color w:themeColor="text1" w:val="000000"/>
        </w:rPr>
        <w:t>15</w:t>
      </w:r>
      <w:r w:rsidR="00B72C42" w:rsidRPr="00B72C42">
        <w:rPr>
          <w:color w:themeColor="text1" w:val="000000"/>
        </w:rPr>
        <w:t>.</w:t>
      </w:r>
      <w:r w:rsidR="00FB6025">
        <w:rPr>
          <w:color w:themeColor="text1" w:val="000000"/>
        </w:rPr>
        <w:t>736</w:t>
      </w:r>
      <w:r w:rsidR="00B72C42" w:rsidRPr="00B72C42">
        <w:rPr>
          <w:color w:themeColor="text1" w:val="000000"/>
        </w:rPr>
        <w:t>,</w:t>
      </w:r>
      <w:r w:rsidR="00FB6025">
        <w:rPr>
          <w:color w:themeColor="text1" w:val="000000"/>
        </w:rPr>
        <w:t>34</w:t>
      </w:r>
      <w:r w:rsidR="00B72C42" w:rsidRPr="00B72C42">
        <w:rPr>
          <w:color w:themeColor="text1" w:val="000000"/>
        </w:rPr>
        <w:t xml:space="preserve"> </w:t>
      </w:r>
      <w:r w:rsidR="00EF3F9E" w:rsidRPr="0018461F">
        <w:rPr>
          <w:color w:themeColor="text1" w:val="000000"/>
        </w:rPr>
        <w:t xml:space="preserve">kuna </w:t>
      </w:r>
      <w:r w:rsidR="00EE0861" w:rsidRPr="0018461F">
        <w:rPr>
          <w:color w:themeColor="text1" w:val="000000"/>
        </w:rPr>
        <w:t>u neprekinutom razdoblju od</w:t>
      </w:r>
      <w:r w:rsidR="00EE0861" w:rsidRPr="00222950">
        <w:rPr>
          <w:color w:val="FF0000"/>
        </w:rPr>
        <w:t xml:space="preserve"> </w:t>
      </w:r>
      <w:r w:rsidR="00FB6025">
        <w:rPr>
          <w:color w:themeColor="text1" w:val="000000"/>
        </w:rPr>
        <w:t>227</w:t>
      </w:r>
      <w:r w:rsidR="00B72C42" w:rsidRPr="00B72C42">
        <w:rPr>
          <w:color w:themeColor="text1" w:val="000000"/>
        </w:rPr>
        <w:t xml:space="preserve"> </w:t>
      </w:r>
      <w:r w:rsidR="00EE0861" w:rsidRPr="0018461F">
        <w:rPr>
          <w:color w:themeColor="text1" w:val="000000"/>
        </w:rPr>
        <w:t>dana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1F452A">
        <w:t>,</w:t>
      </w:r>
      <w:r w:rsidR="00FE1568">
        <w:t xml:space="preserve"> </w:t>
      </w:r>
      <w:r w:rsidR="006C2799">
        <w:rPr>
          <w:color w:themeColor="text1" w:val="000000"/>
        </w:rPr>
        <w:t>24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F452A">
        <w:rPr>
          <w:color w:themeColor="text1" w:val="000000"/>
        </w:rPr>
        <w:t xml:space="preserve"> </w:t>
      </w:r>
      <w:r w:rsidR="0039437A" w:rsidRPr="001F452A">
        <w:rPr>
          <w:color w:themeColor="text1" w:val="000000"/>
        </w:rPr>
        <w:t>2017</w:t>
      </w:r>
      <w:r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52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8B1938">
      <w:t>343/17-10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FB6025">
      <w:t>343</w:t>
    </w:r>
    <w:r>
      <w:t>/1</w:t>
    </w:r>
    <w:r w:rsidR="000361DB">
      <w:t>7</w:t>
    </w:r>
    <w:r>
      <w:t>-</w:t>
    </w:r>
    <w:r w:rsidR="008B1938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461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216B4"/>
    <w:rsid w:val="00222950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27E3E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152D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2799"/>
    <w:rsid w:val="00722809"/>
    <w:rsid w:val="00724163"/>
    <w:rsid w:val="0072570A"/>
    <w:rsid w:val="00742C32"/>
    <w:rsid w:val="00753EDD"/>
    <w:rsid w:val="007560A7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66207"/>
    <w:rsid w:val="008828D3"/>
    <w:rsid w:val="00894966"/>
    <w:rsid w:val="008A2FC2"/>
    <w:rsid w:val="008A31D0"/>
    <w:rsid w:val="008B1938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297F"/>
    <w:rsid w:val="00B34FFD"/>
    <w:rsid w:val="00B41A83"/>
    <w:rsid w:val="00B51AEF"/>
    <w:rsid w:val="00B541D9"/>
    <w:rsid w:val="00B654E8"/>
    <w:rsid w:val="00B72C42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575A3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088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B6025"/>
    <w:rsid w:val="00FD50B2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5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5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5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5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5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5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5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5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DOMICIL INVEST društvo s ograničenom odgovornošću za poslovanje nekretninama</izvorni_sadrzaj>
    <derivirana_varijabla naziv="DomainObject.Predmet.ProtustrankaFormated_1">  DOMICIL INVEST društvo s ograničenom odgovornošću za poslovanje nekretninama</derivirana_varijabla>
  </DomainObject.Predmet.ProtustrankaFormated>
  <DomainObject.Predmet.ProtustrankaFormatedOIB>
    <izvorni_sadrzaj>  DOMICIL INVEST društvo s ograničenom odgovornošću za poslovanje nekretninama, OIB 49987865789</izvorni_sadrzaj>
    <derivirana_varijabla naziv="DomainObject.Predmet.ProtustrankaFormatedOIB_1">  DOMICIL INVEST društvo s ograničenom odgovornošću za poslovanje nekretninama, OIB 49987865789</derivirana_varijabla>
  </DomainObject.Predmet.ProtustrankaFormatedOIB>
  <DomainObject.Predmet.ProtustrankaFormatedWithAdress>
    <izvorni_sadrzaj> DOMICIL INVEST društvo s ograničenom odgovornošću za poslovanje nekretninama, Kralja Tomislava 6 , 22213 Pirovac</izvorni_sadrzaj>
    <derivirana_varijabla naziv="DomainObject.Predmet.ProtustrankaFormatedWithAdress_1"> DOMICIL INVEST društvo s ograničenom odgovornošću za poslovanje nekretninama, Kralja Tomislava 6 , 22213 Pirovac</derivirana_varijabla>
  </DomainObject.Predmet.ProtustrankaFormatedWithAdress>
  <DomainObject.Predmet.ProtustrankaFormatedWithAdressOIB>
    <izvorni_sadrzaj> DOMICIL INVEST društvo s ograničenom odgovornošću za poslovanje nekretninama, OIB 49987865789, Kralja Tomislava 6 , 22213 Pirovac</izvorni_sadrzaj>
    <derivirana_varijabla naziv="DomainObject.Predmet.ProtustrankaFormatedWithAdressOIB_1"> DOMICIL INVEST društvo s ograničenom odgovornošću za poslovanje nekretninama, OIB 49987865789, Kralja Tomislava 6 , 22213 Pirovac</derivirana_varijabla>
  </DomainObject.Predmet.ProtustrankaFormatedWithAdressOIB>
  <DomainObject.Predmet.ProtustrankaWithAdress>
    <izvorni_sadrzaj>DOMICIL INVEST društvo s ograničenom odgovornošću za poslovanje nekretninama Kralja Tomislava 6 , 22213 Pirovac</izvorni_sadrzaj>
    <derivirana_varijabla naziv="DomainObject.Predmet.ProtustrankaWithAdress_1">DOMICIL INVEST društvo s ograničenom odgovornošću za poslovanje nekretninama Kralja Tomislava 6 , 22213 Pirovac</derivirana_varijabla>
  </DomainObject.Predmet.ProtustrankaWithAdress>
  <DomainObject.Predmet.ProtustrankaWithAdressOIB>
    <izvorni_sadrzaj>DOMICIL INVEST društvo s ograničenom odgovornošću za poslovanje nekretninama, OIB 49987865789, Kralja Tomislava 6 , 22213 Pirovac</izvorni_sadrzaj>
    <derivirana_varijabla naziv="DomainObject.Predmet.ProtustrankaWithAdressOIB_1">DOMICIL INVEST društvo s ograničenom odgovornošću za poslovanje nekretninama, OIB 49987865789, Kralja Tomislava 6 , 22213 Pirovac</derivirana_varijabla>
  </DomainObject.Predmet.ProtustrankaWithAdressOIB>
  <DomainObject.Predmet.ProtustrankaNazivFormated>
    <izvorni_sadrzaj>DOMICIL INVEST društvo s ograničenom odgovornošću za poslovanje nekretninama</izvorni_sadrzaj>
    <derivirana_varijabla naziv="DomainObject.Predmet.ProtustrankaNazivFormated_1">DOMICIL INVEST društvo s ograničenom odgovornošću za poslovanje nekretninama</derivirana_varijabla>
  </DomainObject.Predmet.ProtustrankaNazivFormated>
  <DomainObject.Predmet.ProtustrankaNazivFormatedOIB>
    <izvorni_sadrzaj>DOMICIL INVEST društvo s ograničenom odgovornošću za poslovanje nekretninama, OIB 49987865789</izvorni_sadrzaj>
    <derivirana_varijabla naziv="DomainObject.Predmet.ProtustrankaNazivFormatedOIB_1">DOMICIL INVEST društvo s ograničenom odgovornošću za poslovanje nekretninama, OIB 49987865789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DOMICIL INVEST društvo s ograničenom odgovornošću za poslovanje nekretninama</item>
    </izvorni_sadrzaj>
    <derivirana_varijabla naziv="DomainObject.Predmet.ProtuStrankaListFormated_1">
      <item>DOMICIL INVEST društvo s ograničenom odgovornošću za poslovanje nekretninama</item>
    </derivirana_varijabla>
  </DomainObject.Predmet.ProtuStrankaListFormated>
  <DomainObject.Predmet.ProtuStrankaListFormatedOIB>
    <izvorni_sadrzaj>
      <item>DOMICIL INVEST društvo s ograničenom odgovornošću za poslovanje nekretninama, OIB 49987865789</item>
    </izvorni_sadrzaj>
    <derivirana_varijabla naziv="DomainObject.Predmet.ProtuStrankaListFormatedOIB_1">
      <item>DOMICIL INVEST društvo s ograničenom odgovornošću za poslovanje nekretninama, OIB 49987865789</item>
    </derivirana_varijabla>
  </DomainObject.Predmet.ProtuStrankaListFormatedOIB>
  <DomainObject.Predmet.ProtuStrankaListFormatedWithAdress>
    <izvorni_sadrzaj>
      <item>DOMICIL INVEST društvo s ograničenom odgovornošću za poslovanje nekretninama, Kralja Tomislava 6 , 22213 Pirovac</item>
    </izvorni_sadrzaj>
    <derivirana_varijabla naziv="DomainObject.Predmet.ProtuStrankaListFormatedWithAdress_1">
      <item>DOMICIL INVEST društvo s ograničenom odgovornošću za poslovanje nekretninama, Kralja Tomislava 6 , 22213 Pirovac</item>
    </derivirana_varijabla>
  </DomainObject.Predmet.ProtuStrankaListFormatedWithAdress>
  <DomainObject.Predmet.ProtuStrankaListFormatedWithAdressOIB>
    <izvorni_sadrzaj>
      <item>DOMICIL INVEST društvo s ograničenom odgovornošću za poslovanje nekretninama, OIB 49987865789, Kralja Tomislava 6 , 22213 Pirovac</item>
    </izvorni_sadrzaj>
    <derivirana_varijabla naziv="DomainObject.Predmet.ProtuStrankaListFormatedWithAdressOIB_1">
      <item>DOMICIL INVEST društvo s ograničenom odgovornošću za poslovanje nekretninama, OIB 49987865789, Kralja Tomislava 6 , 22213 Pirovac</item>
    </derivirana_varijabla>
  </DomainObject.Predmet.ProtuStrankaListFormatedWithAdressOIB>
  <DomainObject.Predmet.ProtuStrankaListNazivFormated>
    <izvorni_sadrzaj>
      <item>DOMICIL INVEST društvo s ograničenom odgovornošću za poslovanje nekretninama</item>
    </izvorni_sadrzaj>
    <derivirana_varijabla naziv="DomainObject.Predmet.ProtuStrankaListNazivFormated_1">
      <item>DOMICIL INVEST društvo s ograničenom odgovornošću za poslovanje nekretninama</item>
    </derivirana_varijabla>
  </DomainObject.Predmet.ProtuStrankaListNazivFormated>
  <DomainObject.Predmet.ProtuStrankaListNazivFormatedOIB>
    <izvorni_sadrzaj>
      <item>DOMICIL INVEST društvo s ograničenom odgovornošću za poslovanje nekretninama, OIB 49987865789</item>
    </izvorni_sadrzaj>
    <derivirana_varijabla naziv="DomainObject.Predmet.ProtuStrankaListNazivFormatedOIB_1">
      <item>DOMICIL INVEST društvo s ograničenom odgovornošću za poslovanje nekretninama, OIB 49987865789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DOMICIL INVEST društvo s ograničenom odgovornošću za poslovanje nekretninama</izvorni_sadrzaj>
    <derivirana_varijabla naziv="DomainObject.Predmet.ProtustrankaIDrugi_1">DOMICIL INVEST društvo s ograničenom odgovornošću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DOMICIL INVEST društvo s ograničenom odgovornošću za poslovanje nekretninama, OIB 49987865789, Kralja Tomislava 6 , 22213 Pirovac</izvorni_sadrzaj>
    <derivirana_varijabla naziv="DomainObject.Predmet.ProtustrankaIDrugiAdressOIB_1">DOMICIL INVEST društvo s ograničenom odgovornošću za poslovanje nekretninama, OIB 49987865789, Kralja Tomislava 6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DOMICIL INVEST društvo s ograničenom odgovornošću za poslovanje nekretninama</item>
    </izvorni_sadrzaj>
    <derivirana_varijabla naziv="DomainObject.Predmet.SudioniciListNaziv_1">
      <item>FINA - Podružnica Šibenik</item>
      <item>DOMICIL INVEST društvo s ograničenom odgovornošću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DOMICIL INVEST društvo s ograničenom odgovornošću za poslovanje nekretninama, OIB 49987865789, Kralja Tomislava 6 ,22213 Pirovac</item>
    </izvorni_sadrzaj>
    <derivirana_varijabla naziv="DomainObject.Predmet.SudioniciListAdressOIB_1">
      <item>FINA - Podružnica Šibenik, OIB 85821130368, Perivoj L. Marune 1,22000 Šibenik</item>
      <item>DOMICIL INVEST društvo s ograničenom odgovornošću za poslovanje nekretninama, OIB 49987865789, Kralja Tomislava 6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49987865789</item>
    </izvorni_sadrzaj>
    <derivirana_varijabla naziv="DomainObject.Predmet.SudioniciListNazivOIB_1">
      <item>, OIB 85821130368</item>
      <item>, OIB 49987865789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1CFC3-F600-4234-80F5-8A75B0416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1007</properties:Words>
  <properties:Characters>5455</properties:Characters>
  <properties:Lines>165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2017-10-24T06:24:00Z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2017-10-24T08:12:00Z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