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7865" w14:paraId="1ea7865" w:rsidRDefault="00584583" w:rsidP="00584583" w:rsidR="00584583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4583" w:rsidP="00584583" w:rsidR="00584583" w:rsidRPr="006572C0">
      <w:pPr>
        <w:jc w:val="both"/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2 St-371/2017-</w:t>
      </w:r>
      <w:r w:rsidR="000F4269">
        <w:t>40</w:t>
      </w:r>
    </w:p>
    <w:p w:rsidRDefault="00584583" w:rsidP="00584583" w:rsidR="00584583" w:rsidRPr="006572C0">
      <w:pPr>
        <w:jc w:val="both"/>
      </w:pPr>
      <w:r w:rsidRPr="006572C0">
        <w:t>TRGOVAČKI SUD U PAZINU</w:t>
      </w:r>
    </w:p>
    <w:p w:rsidRDefault="00584583" w:rsidP="00584583" w:rsidR="00584583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84583" w:rsidP="00584583" w:rsidR="00584583">
      <w:pPr>
        <w:jc w:val="both"/>
      </w:pPr>
    </w:p>
    <w:p w:rsidRDefault="00584583" w:rsidP="00584583" w:rsidR="00584583" w:rsidRPr="006572C0">
      <w:pPr>
        <w:jc w:val="both"/>
      </w:pPr>
    </w:p>
    <w:p w:rsidRDefault="00584583" w:rsidP="00584583" w:rsidR="00584583">
      <w:pPr>
        <w:jc w:val="center"/>
      </w:pPr>
      <w:r w:rsidRPr="006572C0">
        <w:t>R E P U B L I K A  H R V A T S K A</w:t>
      </w:r>
    </w:p>
    <w:p w:rsidRDefault="00584583" w:rsidP="00584583" w:rsidR="00584583" w:rsidRPr="006572C0">
      <w:pPr>
        <w:jc w:val="center"/>
      </w:pPr>
    </w:p>
    <w:p w:rsidRDefault="00584583" w:rsidP="00584583" w:rsidR="00584583" w:rsidRPr="006572C0">
      <w:pPr>
        <w:jc w:val="center"/>
      </w:pPr>
      <w:r w:rsidRPr="006572C0">
        <w:t>R J E Š E N J E</w:t>
      </w:r>
    </w:p>
    <w:p w:rsidRDefault="00584583" w:rsidP="00584583" w:rsidR="00584583" w:rsidRPr="006572C0">
      <w:pPr>
        <w:jc w:val="center"/>
      </w:pPr>
    </w:p>
    <w:p w:rsidRDefault="00584583" w:rsidP="00584583" w:rsidR="00584583" w:rsidRPr="00AB094C">
      <w:pPr>
        <w:jc w:val="both"/>
      </w:pPr>
      <w:r w:rsidRPr="006572C0">
        <w:tab/>
        <w:t>Trgovački sud u Pazinu, po stečajnom sucu Adrijani Labinjan Skok, u stečajnom postupku nad</w:t>
      </w:r>
      <w:r w:rsidRPr="0048264D">
        <w:t xml:space="preserve"> </w:t>
      </w:r>
      <w:r w:rsidRPr="007E1EA9">
        <w:t>Stečajnom masom iza MIRT d.o.o. u stečaju, Buzet, Sportska 2, OIB: 68634975</w:t>
      </w:r>
      <w:r w:rsidRPr="000F4269">
        <w:t>268, 14. prosinca 201</w:t>
      </w:r>
      <w:r w:rsidRPr="00AB094C">
        <w:t>7.</w:t>
      </w:r>
    </w:p>
    <w:p w:rsidRDefault="00584583" w:rsidP="00584583" w:rsidR="00584583" w:rsidRPr="006572C0">
      <w:pPr>
        <w:jc w:val="center"/>
      </w:pPr>
    </w:p>
    <w:p w:rsidRDefault="00584583" w:rsidP="00584583" w:rsidR="00584583" w:rsidRPr="006572C0">
      <w:pPr>
        <w:jc w:val="center"/>
      </w:pPr>
      <w:r w:rsidRPr="006572C0">
        <w:t>r i j e š i o  j e</w:t>
      </w:r>
    </w:p>
    <w:p w:rsidRDefault="00584583" w:rsidP="00584583" w:rsidR="00584583" w:rsidRPr="006572C0">
      <w:pPr>
        <w:jc w:val="center"/>
      </w:pPr>
    </w:p>
    <w:p w:rsidRDefault="00584583" w:rsidP="00584583" w:rsidR="00584583" w:rsidRPr="00252CC9">
      <w:pPr>
        <w:jc w:val="both"/>
      </w:pPr>
      <w:r w:rsidRPr="00252CC9">
        <w:tab/>
        <w:t xml:space="preserve">U stečajnom postupku nad </w:t>
      </w:r>
      <w:r w:rsidRPr="007E1EA9">
        <w:t>Stečajnom masom iza MIRT d.o.o. u stečaju, Buzet, Sportska 2, OIB: 68634975268</w:t>
      </w:r>
      <w:r w:rsidRPr="00252CC9">
        <w:t>, utvrđene su:</w:t>
      </w:r>
    </w:p>
    <w:p w:rsidRDefault="00584583" w:rsidP="00584583" w:rsidR="00584583" w:rsidRPr="00252CC9">
      <w:pPr>
        <w:jc w:val="both"/>
      </w:pPr>
    </w:p>
    <w:p w:rsidRDefault="00584583" w:rsidP="00584583" w:rsidR="00584583" w:rsidRPr="00252CC9">
      <w:pPr>
        <w:jc w:val="both"/>
      </w:pPr>
      <w:r w:rsidRPr="00252CC9">
        <w:tab/>
        <w:t>A) tražbine prvog višeg isplatnog reda:</w:t>
      </w:r>
    </w:p>
    <w:p w:rsidRDefault="00584583" w:rsidP="00584583" w:rsidR="00584583" w:rsidRPr="00252CC9">
      <w:pPr>
        <w:jc w:val="both"/>
      </w:pPr>
    </w:p>
    <w:p w:rsidRDefault="00584583" w:rsidP="00584583" w:rsidR="00584583" w:rsidRPr="00252CC9">
      <w:pPr>
        <w:jc w:val="both"/>
      </w:pPr>
      <w:r w:rsidRPr="00252CC9">
        <w:tab/>
      </w:r>
      <w:r w:rsidR="00BE0B23">
        <w:t xml:space="preserve">1. </w:t>
      </w:r>
      <w:r w:rsidR="00BE0B23" w:rsidRPr="00C044C1">
        <w:t>R</w:t>
      </w:r>
      <w:r w:rsidR="00BE0B23">
        <w:t xml:space="preserve">epublika </w:t>
      </w:r>
      <w:r w:rsidR="00BE0B23" w:rsidRPr="00C044C1">
        <w:t>H</w:t>
      </w:r>
      <w:r w:rsidR="00BE0B23">
        <w:t>rvatska,</w:t>
      </w:r>
      <w:r w:rsidR="00BE0B23" w:rsidRPr="00C044C1">
        <w:t xml:space="preserve"> M</w:t>
      </w:r>
      <w:r w:rsidR="00BE0B23">
        <w:t>inistarstvo financija,</w:t>
      </w:r>
      <w:r w:rsidR="00BE0B23" w:rsidRPr="00C044C1">
        <w:t xml:space="preserve"> P</w:t>
      </w:r>
      <w:r w:rsidR="00BE0B23">
        <w:t>orezna uprava,</w:t>
      </w:r>
      <w:r w:rsidR="00BE0B23" w:rsidRPr="00C044C1">
        <w:t xml:space="preserve"> </w:t>
      </w:r>
      <w:r w:rsidR="00BE0B23">
        <w:t>Područni u</w:t>
      </w:r>
      <w:r w:rsidR="00BE0B23" w:rsidRPr="00C044C1">
        <w:t>red Pazin</w:t>
      </w:r>
      <w:r w:rsidR="00BE0B23">
        <w:t>,</w:t>
      </w:r>
      <w:r w:rsidR="00BE0B23" w:rsidRPr="00C044C1">
        <w:t xml:space="preserve"> OIB: 52634238587, u iznosu od </w:t>
      </w:r>
      <w:r w:rsidRPr="00C044C1">
        <w:t>19.017,35</w:t>
      </w:r>
      <w:r w:rsidRPr="001712A6">
        <w:t xml:space="preserve"> kn</w:t>
      </w:r>
      <w:r>
        <w:t>.</w:t>
      </w:r>
    </w:p>
    <w:p w:rsidRDefault="00584583" w:rsidP="00584583" w:rsidR="00584583" w:rsidRPr="00252CC9">
      <w:pPr>
        <w:ind w:firstLine="708"/>
        <w:jc w:val="both"/>
      </w:pPr>
    </w:p>
    <w:p w:rsidRDefault="00584583" w:rsidP="00584583" w:rsidR="00584583" w:rsidRPr="00252CC9">
      <w:pPr>
        <w:jc w:val="both"/>
      </w:pPr>
      <w:r w:rsidRPr="00252CC9">
        <w:tab/>
        <w:t>B)  tražbine drugog višeg isplatnog reda:</w:t>
      </w:r>
    </w:p>
    <w:p w:rsidRDefault="00584583" w:rsidP="00584583" w:rsidR="00584583" w:rsidRPr="00252CC9">
      <w:pPr>
        <w:jc w:val="both"/>
      </w:pPr>
    </w:p>
    <w:p w:rsidRDefault="00584583" w:rsidP="00584583" w:rsidR="00584583" w:rsidRPr="000A147C">
      <w:pPr>
        <w:ind w:firstLine="708"/>
        <w:jc w:val="both"/>
      </w:pPr>
      <w:r w:rsidRPr="004F2CA3">
        <w:t xml:space="preserve">2. </w:t>
      </w:r>
      <w:r w:rsidR="00BE0B23" w:rsidRPr="00C044C1">
        <w:t>R</w:t>
      </w:r>
      <w:r w:rsidR="00BE0B23">
        <w:t xml:space="preserve">epublika </w:t>
      </w:r>
      <w:r w:rsidR="00BE0B23" w:rsidRPr="00C044C1">
        <w:t>H</w:t>
      </w:r>
      <w:r w:rsidR="00BE0B23">
        <w:t>rvatska,</w:t>
      </w:r>
      <w:r w:rsidR="00BE0B23" w:rsidRPr="00C044C1">
        <w:t xml:space="preserve"> M</w:t>
      </w:r>
      <w:r w:rsidR="00BE0B23">
        <w:t>inistarstvo financija,</w:t>
      </w:r>
      <w:r w:rsidR="00BE0B23" w:rsidRPr="00C044C1">
        <w:t xml:space="preserve"> P</w:t>
      </w:r>
      <w:r w:rsidR="00BE0B23">
        <w:t>orezna uprava,</w:t>
      </w:r>
      <w:r w:rsidR="00BE0B23" w:rsidRPr="00C044C1">
        <w:t xml:space="preserve"> </w:t>
      </w:r>
      <w:r w:rsidR="00BE0B23">
        <w:t>Područni u</w:t>
      </w:r>
      <w:r w:rsidR="00BE0B23" w:rsidRPr="00C044C1">
        <w:t>red Pazin</w:t>
      </w:r>
      <w:r w:rsidR="00BE0B23">
        <w:t>,</w:t>
      </w:r>
      <w:r w:rsidR="00BE0B23" w:rsidRPr="00C044C1">
        <w:t xml:space="preserve"> OIB: 52634238587</w:t>
      </w:r>
      <w:r>
        <w:t xml:space="preserve">, </w:t>
      </w:r>
      <w:r w:rsidRPr="0095537B">
        <w:t xml:space="preserve">u iznosu od </w:t>
      </w:r>
      <w:r w:rsidRPr="00C044C1">
        <w:t>127.617,21</w:t>
      </w:r>
      <w:r w:rsidRPr="0095537B">
        <w:t xml:space="preserve"> kn</w:t>
      </w:r>
      <w:r w:rsidRPr="000A147C">
        <w:t>.</w:t>
      </w:r>
    </w:p>
    <w:p w:rsidRDefault="00584583" w:rsidP="00584583" w:rsidR="00584583">
      <w:pPr>
        <w:ind w:firstLine="540"/>
        <w:jc w:val="center"/>
      </w:pPr>
    </w:p>
    <w:p w:rsidRDefault="00584583" w:rsidP="00584583" w:rsidR="00584583" w:rsidRPr="00252CC9">
      <w:pPr>
        <w:ind w:firstLine="540"/>
        <w:jc w:val="center"/>
      </w:pPr>
    </w:p>
    <w:p w:rsidRDefault="00584583" w:rsidP="00584583" w:rsidR="00584583" w:rsidRPr="00252CC9">
      <w:pPr>
        <w:ind w:left="360"/>
        <w:jc w:val="center"/>
      </w:pPr>
      <w:r w:rsidRPr="00252CC9">
        <w:t>Obrazloženje</w:t>
      </w:r>
    </w:p>
    <w:p w:rsidRDefault="00584583" w:rsidP="00584583" w:rsidR="00584583" w:rsidRPr="00252CC9">
      <w:pPr>
        <w:ind w:left="360"/>
        <w:jc w:val="center"/>
      </w:pPr>
    </w:p>
    <w:p w:rsidRDefault="00584583" w:rsidP="00584583" w:rsidR="00584583" w:rsidRPr="00252CC9">
      <w:pPr>
        <w:jc w:val="both"/>
      </w:pPr>
      <w:r w:rsidRPr="00252CC9">
        <w:tab/>
        <w:t xml:space="preserve">Na ispitnom ročištu održanom </w:t>
      </w:r>
      <w:r>
        <w:t>14. prosinca</w:t>
      </w:r>
      <w:r w:rsidRPr="00252CC9">
        <w:t xml:space="preserve"> 2017. ispitane su prijave tražbina prema svojim iznosima i redu. Stečajni sudac je temeljem čl. 264. Stečajnog zakona (dalje: SZ, NN 71/15</w:t>
      </w:r>
      <w:r>
        <w:t>, 104/17</w:t>
      </w:r>
      <w:r w:rsidRPr="00252CC9">
        <w:t>) sastavio tablicu ispitanih tražbina u kojoj su za svaku tražbinu uneseni podaci u kojoj je mjeri tražbina utvrđena prema svom iznosu i svom redu.</w:t>
      </w:r>
    </w:p>
    <w:p w:rsidRDefault="00584583" w:rsidP="00584583" w:rsidR="00584583" w:rsidRPr="00252CC9">
      <w:pPr>
        <w:jc w:val="both"/>
      </w:pPr>
      <w:r w:rsidRPr="00252CC9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584583" w:rsidP="00584583" w:rsidR="00584583">
      <w:pPr>
        <w:jc w:val="both"/>
        <w:rPr>
          <w:color w:val="00B050"/>
        </w:rPr>
      </w:pPr>
    </w:p>
    <w:p w:rsidRDefault="00584583" w:rsidP="00584583" w:rsidR="00584583" w:rsidRPr="000C4F40">
      <w:pPr>
        <w:jc w:val="both"/>
        <w:rPr>
          <w:color w:val="00B050"/>
        </w:rPr>
      </w:pPr>
    </w:p>
    <w:p w:rsidRDefault="00584583" w:rsidP="00584583" w:rsidR="00584583" w:rsidRPr="00AB094C">
      <w:pPr>
        <w:ind w:firstLine="708"/>
        <w:jc w:val="center"/>
      </w:pPr>
      <w:r w:rsidRPr="006572C0">
        <w:t>U P</w:t>
      </w:r>
      <w:r w:rsidRPr="00A87A66">
        <w:t>az</w:t>
      </w:r>
      <w:r w:rsidRPr="000F4269">
        <w:t>inu 14. prosinca 201</w:t>
      </w:r>
      <w:r w:rsidRPr="00AB094C">
        <w:t>7.</w:t>
      </w:r>
    </w:p>
    <w:p w:rsidRDefault="00584583" w:rsidP="00584583" w:rsidR="00584583" w:rsidRPr="006572C0">
      <w:pPr>
        <w:ind w:firstLine="708"/>
        <w:jc w:val="center"/>
      </w:pPr>
    </w:p>
    <w:p w:rsidRDefault="00584583" w:rsidP="00584583" w:rsidR="00584583" w:rsidRPr="006572C0">
      <w:pPr>
        <w:ind w:firstLine="708" w:left="5664"/>
        <w:jc w:val="center"/>
      </w:pPr>
      <w:r>
        <w:t>Stečajna sutkinja</w:t>
      </w:r>
    </w:p>
    <w:p w:rsidRDefault="00584583" w:rsidP="00584583" w:rsidR="00584583">
      <w:pPr>
        <w:ind w:firstLine="708" w:left="4956"/>
        <w:jc w:val="center"/>
      </w:pPr>
      <w:r w:rsidRPr="006572C0">
        <w:t xml:space="preserve">           Adrijana Labinjan Skok, v.r.</w:t>
      </w:r>
    </w:p>
    <w:p w:rsidRDefault="00584583" w:rsidP="00584583" w:rsidR="00584583">
      <w:pPr>
        <w:jc w:val="both"/>
      </w:pPr>
    </w:p>
    <w:p w:rsidRDefault="00584583" w:rsidP="00584583" w:rsidR="00584583" w:rsidRPr="006572C0">
      <w:pPr>
        <w:jc w:val="both"/>
      </w:pPr>
    </w:p>
    <w:p w:rsidRDefault="00584583" w:rsidP="00584583" w:rsidR="00584583" w:rsidRPr="00C664CF">
      <w:pPr>
        <w:jc w:val="both"/>
      </w:pPr>
      <w:r w:rsidRPr="00C664CF">
        <w:lastRenderedPageBreak/>
        <w:t>UPUTA O PRAVNOM LIJEKU:</w:t>
      </w:r>
    </w:p>
    <w:p w:rsidRDefault="00584583" w:rsidP="00584583" w:rsidR="00584583" w:rsidRPr="00C664CF">
      <w:pPr>
        <w:jc w:val="both"/>
      </w:pPr>
      <w:r w:rsidRPr="00C664CF">
        <w:tab/>
        <w:t>Protiv ovog rješenja pravo na žalbu ima stečajni upravitelj i svaki vjerovnik u dijelu koji se tiče njegove prijavljene tražb</w:t>
      </w:r>
      <w:r>
        <w:t>ine i tražbine koju je osporio</w:t>
      </w:r>
      <w:r w:rsidRPr="00C664CF">
        <w:t xml:space="preserve">. Žalba se podnosi u roku od 8 dana od dana </w:t>
      </w:r>
      <w:r>
        <w:t>dostav</w:t>
      </w:r>
      <w:r w:rsidRPr="00C664CF">
        <w:t>e rješenja</w:t>
      </w:r>
      <w:r>
        <w:t>,</w:t>
      </w:r>
      <w:r w:rsidRPr="00C664CF">
        <w:t xml:space="preserve"> </w:t>
      </w:r>
      <w:r w:rsidRPr="00EA4D35">
        <w:t xml:space="preserve">a dostava se smatra obavljenom istekom osmog dana od dana objave rješenja na mrežnoj stranici e-Oglasna ploča sudova </w:t>
      </w:r>
      <w:r w:rsidRPr="00C664CF">
        <w:t>(čl. 12. st. 1. i 2. S</w:t>
      </w:r>
      <w:r>
        <w:t xml:space="preserve">tečajnog </w:t>
      </w:r>
      <w:r w:rsidRPr="00C664CF">
        <w:t>Za</w:t>
      </w:r>
      <w:r>
        <w:t>kona</w:t>
      </w:r>
      <w:r w:rsidRPr="00C664CF">
        <w:t>, NN 71/15)</w:t>
      </w:r>
      <w:r>
        <w:t>. Žalba se podnosi</w:t>
      </w:r>
      <w:r w:rsidRPr="00C664CF">
        <w:t xml:space="preserve"> putem ovog suda u tri primjerka, a o žalbi odlučuje Visoki trgovački sud Republike Hrvatske. </w:t>
      </w:r>
    </w:p>
    <w:p w:rsidRDefault="00584583" w:rsidP="00584583" w:rsidR="00584583" w:rsidRPr="006572C0">
      <w:pPr>
        <w:ind w:left="7080"/>
        <w:jc w:val="both"/>
      </w:pPr>
    </w:p>
    <w:p w:rsidRDefault="00584583" w:rsidP="00584583" w:rsidR="00584583" w:rsidRPr="006572C0">
      <w:r w:rsidRPr="006572C0">
        <w:t xml:space="preserve">DNA:  </w:t>
      </w:r>
    </w:p>
    <w:p w:rsidRDefault="00584583" w:rsidP="00584583" w:rsidR="00584583">
      <w:pPr>
        <w:jc w:val="both"/>
      </w:pPr>
      <w:r w:rsidRPr="006572C0">
        <w:t>- e-oglasna ploča suda 8 dana (čl. 265. st. 2. SZ-a)</w:t>
      </w:r>
    </w:p>
    <w:p w:rsidRDefault="00584583" w:rsidP="00584583" w:rsidR="00584583"/>
    <w:p w:rsidRDefault="00584583" w:rsidP="00584583" w:rsidR="00584583"/>
    <w:p w:rsidRDefault="0069118A" w:rsidR="00500701"/>
    <w:sectPr w:rsidSect="001F63F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583" w:rsidP="00584583" w:rsidR="00584583">
      <w:r>
        <w:separator/>
      </w:r>
    </w:p>
  </w:endnote>
  <w:endnote w:id="0" w:type="continuationSeparator">
    <w:p w:rsidRDefault="00584583" w:rsidP="00584583" w:rsidR="00584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583" w:rsidP="00584583" w:rsidR="00584583">
      <w:r>
        <w:separator/>
      </w:r>
    </w:p>
  </w:footnote>
  <w:footnote w:id="0" w:type="continuationSeparator">
    <w:p w:rsidRDefault="00584583" w:rsidP="00584583" w:rsidR="00584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58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118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58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11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4583" w:rsidP="00BC7372" w:rsidR="00BC7372">
    <w:pPr>
      <w:pStyle w:val="Zaglavlje"/>
    </w:pPr>
    <w:r>
      <w:tab/>
    </w:r>
    <w:r>
      <w:tab/>
      <w:t>2 St-371/2017-</w:t>
    </w:r>
    <w:r w:rsidR="000F4269">
      <w:t>40</w:t>
    </w:r>
  </w:p>
  <w:p w:rsidRDefault="0069118A" w:rsidP="00E84C66" w:rsidR="00E84C66">
    <w:pPr>
      <w:pStyle w:val="Zaglavlje"/>
    </w:pPr>
  </w:p>
  <w:p w:rsidRDefault="0069118A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58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583"/>
    <w:rsid w:val="000F4269"/>
    <w:rsid w:val="00554328"/>
    <w:rsid w:val="00584583"/>
    <w:rsid w:val="0069118A"/>
    <w:rsid w:val="00985388"/>
    <w:rsid w:val="00BE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5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845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8458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84583"/>
  </w:style>
  <w:style w:styleId="Tekstbalonia" w:type="paragraph">
    <w:name w:val="Balloon Text"/>
    <w:basedOn w:val="Normal"/>
    <w:link w:val="TekstbaloniaChar"/>
    <w:uiPriority w:val="99"/>
    <w:semiHidden/>
    <w:unhideWhenUsed/>
    <w:rsid w:val="005845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58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5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58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1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1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1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5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845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8458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84583"/>
  </w:style>
  <w:style w:styleId="Tekstbalonia" w:type="paragraph">
    <w:name w:val="Balloon Text"/>
    <w:basedOn w:val="Normal"/>
    <w:link w:val="TekstbaloniaChar"/>
    <w:uiPriority w:val="99"/>
    <w:semiHidden/>
    <w:unhideWhenUsed/>
    <w:rsid w:val="005845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58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5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58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1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1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1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1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MIRT d.o.o. u stečaju, Buzet</izvorni_sadrzaj>
    <derivirana_varijabla naziv="DomainObject.Predmet.ProtustrankaFormated_1">  Stečajna masa iza MIRT d.o.o. u stečaju, Buzet</derivirana_varijabla>
  </DomainObject.Predmet.ProtustrankaFormated>
  <DomainObject.Predmet.ProtustrankaFormatedOIB>
    <izvorni_sadrzaj>  Stečajna masa iza MIRT d.o.o. u stečaju, Buzet, OIB 68634975268</izvorni_sadrzaj>
    <derivirana_varijabla naziv="DomainObject.Predmet.ProtustrankaFormatedOIB_1">  Stečajna masa iza MIRT d.o.o. u stečaju, Buzet, OIB 68634975268</derivirana_varijabla>
  </DomainObject.Predmet.ProtustrankaFormatedOIB>
  <DomainObject.Predmet.ProtustrankaFormatedWithAdress>
    <izvorni_sadrzaj> Stečajna masa iza MIRT d.o.o. u stečaju, Buzet, Sportska 2, 52420 Buzet</izvorni_sadrzaj>
    <derivirana_varijabla naziv="DomainObject.Predmet.ProtustrankaFormatedWithAdress_1"> Stečajna masa iza MIRT d.o.o. u stečaju, Buzet, Sportska 2, 52420 Buzet</derivirana_varijabla>
  </DomainObject.Predmet.ProtustrankaFormatedWithAdress>
  <DomainObject.Predmet.ProtustrankaFormatedWithAdressOIB>
    <izvorni_sadrzaj> Stečajna masa iza MIRT d.o.o. u stečaju, Buzet, OIB 68634975268, Sportska 2, 52420 Buzet</izvorni_sadrzaj>
    <derivirana_varijabla naziv="DomainObject.Predmet.ProtustrankaFormatedWithAdressOIB_1"> Stečajna masa iza MIRT d.o.o. u stečaju, Buzet, OIB 68634975268, Sportska 2, 52420 Buzet</derivirana_varijabla>
  </DomainObject.Predmet.ProtustrankaFormatedWithAdressOIB>
  <DomainObject.Predmet.ProtustrankaWithAdress>
    <izvorni_sadrzaj>Stečajna masa iza MIRT d.o.o. u stečaju, Buzet Sportska 2, 52420 Buzet</izvorni_sadrzaj>
    <derivirana_varijabla naziv="DomainObject.Predmet.ProtustrankaWithAdress_1">Stečajna masa iza MIRT d.o.o. u stečaju, Buzet Sportska 2, 52420 Buzet</derivirana_varijabla>
  </DomainObject.Predmet.ProtustrankaWithAdress>
  <DomainObject.Predmet.ProtustrankaWithAdressOIB>
    <izvorni_sadrzaj>Stečajna masa iza MIRT d.o.o. u stečaju, Buzet, OIB 68634975268, Sportska 2, 52420 Buzet</izvorni_sadrzaj>
    <derivirana_varijabla naziv="DomainObject.Predmet.ProtustrankaWithAdressOIB_1">Stečajna masa iza MIRT d.o.o. u stečaju, Buzet, OIB 68634975268, Sportska 2, 52420 Buzet</derivirana_varijabla>
  </DomainObject.Predmet.ProtustrankaWithAdressOIB>
  <DomainObject.Predmet.ProtustrankaNazivFormated>
    <izvorni_sadrzaj>Stečajna masa iza MIRT d.o.o. u stečaju, Buzet</izvorni_sadrzaj>
    <derivirana_varijabla naziv="DomainObject.Predmet.ProtustrankaNazivFormated_1">Stečajna masa iza MIRT d.o.o. u stečaju, Buzet</derivirana_varijabla>
  </DomainObject.Predmet.ProtustrankaNazivFormated>
  <DomainObject.Predmet.ProtustrankaNazivFormatedOIB>
    <izvorni_sadrzaj>Stečajna masa iza MIRT d.o.o. u stečaju, Buzet, OIB 68634975268</izvorni_sadrzaj>
    <derivirana_varijabla naziv="DomainObject.Predmet.ProtustrankaNazivFormatedOIB_1">Stečajna masa iza MIRT d.o.o. u stečaju, Buzet, OIB 68634975268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13371.97</izvorni_sadrzaj>
    <derivirana_varijabla naziv="DomainObject.Predmet.TrenutnaVrijednost_1">13371.97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MIRT d.o.o. u stečaju, Buzet</item>
    </izvorni_sadrzaj>
    <derivirana_varijabla naziv="DomainObject.Predmet.ProtuStrankaListFormated_1">
      <item>Stečajna masa iza MIRT d.o.o. u stečaju, Buzet</item>
    </derivirana_varijabla>
  </DomainObject.Predmet.ProtuStrankaListFormated>
  <DomainObject.Predmet.ProtuStrankaListFormatedOIB>
    <izvorni_sadrzaj>
      <item>Stečajna masa iza MIRT d.o.o. u stečaju, Buzet, OIB 68634975268</item>
    </izvorni_sadrzaj>
    <derivirana_varijabla naziv="DomainObject.Predmet.ProtuStrankaListFormatedOIB_1">
      <item>Stečajna masa iza MIRT d.o.o. u stečaju, Buzet, OIB 68634975268</item>
    </derivirana_varijabla>
  </DomainObject.Predmet.ProtuStrankaListFormatedOIB>
  <DomainObject.Predmet.ProtuStrankaListFormatedWithAdress>
    <izvorni_sadrzaj>
      <item>Stečajna masa iza MIRT d.o.o. u stečaju, Buzet, Sportska 2, 52420 Buzet</item>
    </izvorni_sadrzaj>
    <derivirana_varijabla naziv="DomainObject.Predmet.ProtuStrankaListFormatedWithAdress_1">
      <item>Stečajna masa iza MIRT d.o.o. u stečaju, Buzet, Sportska 2, 52420 Buzet</item>
    </derivirana_varijabla>
  </DomainObject.Predmet.ProtuStrankaListFormatedWithAdress>
  <DomainObject.Predmet.ProtuStrankaListFormatedWithAdressOIB>
    <izvorni_sadrzaj>
      <item>Stečajna masa iza MIRT d.o.o. u stečaju, Buzet, OIB 68634975268, Sportska 2, 52420 Buzet</item>
    </izvorni_sadrzaj>
    <derivirana_varijabla naziv="DomainObject.Predmet.ProtuStrankaListFormatedWithAdressOIB_1">
      <item>Stečajna masa iza MIRT d.o.o. u stečaju, Buzet, OIB 68634975268, Sportska 2, 52420 Buzet</item>
    </derivirana_varijabla>
  </DomainObject.Predmet.ProtuStrankaListFormatedWithAdressOIB>
  <DomainObject.Predmet.ProtuStrankaListNazivFormated>
    <izvorni_sadrzaj>
      <item>Stečajna masa iza MIRT d.o.o. u stečaju, Buzet</item>
    </izvorni_sadrzaj>
    <derivirana_varijabla naziv="DomainObject.Predmet.ProtuStrankaListNazivFormated_1">
      <item>Stečajna masa iza MIRT d.o.o. u stečaju, Buzet</item>
    </derivirana_varijabla>
  </DomainObject.Predmet.ProtuStrankaListNazivFormated>
  <DomainObject.Predmet.ProtuStrankaListNazivFormatedOIB>
    <izvorni_sadrzaj>
      <item>Stečajna masa iza MIRT d.o.o. u stečaju, Buzet, OIB 68634975268</item>
    </izvorni_sadrzaj>
    <derivirana_varijabla naziv="DomainObject.Predmet.ProtuStrankaListNazivFormatedOIB_1">
      <item>Stečajna masa iza MIRT d.o.o. u stečaju, Buzet, OIB 68634975268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MIRT d.o.o. u stečaju, Buzet</izvorni_sadrzaj>
    <derivirana_varijabla naziv="DomainObject.Predmet.ProtustrankaIDrugi_1">Stečajna masa iza MIRT d.o.o. u stečaju,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MIRT d.o.o. u stečaju, Buzet, OIB 68634975268, Sportska 2, 52420 Buzet</izvorni_sadrzaj>
    <derivirana_varijabla naziv="DomainObject.Predmet.ProtustrankaIDrugiAdressOIB_1">Stečajna masa iza MIRT d.o.o. u stečaju, Buzet, OIB 68634975268,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MIRT d.o.o. u stečaju, Buzet</item>
      <item>FINANCIJSKA AGENCIJA, RC RIJEKA, PODRUŽNICA PULA, PULA</item>
    </izvorni_sadrzaj>
    <derivirana_varijabla naziv="DomainObject.Predmet.SudioniciListNaziv_1">
      <item>Stečajna masa iza MIRT d.o.o. u stečaju, Buzet</item>
      <item>FINANCIJSKA AGENCIJA, RC RIJEKA, PODRUŽNICA PULA, PULA</item>
    </derivirana_varijabla>
  </DomainObject.Predmet.SudioniciListNaziv>
  <DomainObject.Predmet.SudioniciListAdressOIB>
    <izvorni_sadrzaj>
      <item>Stečajna masa iza MIRT d.o.o. u stečaju, Buzet, OIB 68634975268, Sportska 2,52420 Buzet</item>
      <item>FINANCIJSKA AGENCIJA, RC RIJEKA, PODRUŽNICA PULA, PULA, OIB 85821130368, Giardini 5,52100 Pula</item>
    </izvorni_sadrzaj>
    <derivirana_varijabla naziv="DomainObject.Predmet.SudioniciListAdressOIB_1">
      <item>Stečajna masa iza MIRT d.o.o. u stečaju, Buzet, OIB 68634975268, Sportska 2,52420 Buzet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68634975268</item>
      <item>, OIB 85821130368</item>
    </izvorni_sadrzaj>
    <derivirana_varijabla naziv="DomainObject.Predmet.SudioniciListNazivOIB_1">
      <item>, OIB 68634975268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1721</properties:Characters>
  <properties:Lines>59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2017-12-04T12:39:00Z</dcterms:created>
  <dc:creator>Jasmina Matika</dc:creator>
  <cp:lastModifiedBy>Jasmina Matika</cp:lastModifiedBy>
  <dcterms:modified xmlns:xsi="http://www.w3.org/2001/XMLSchema-instance" xsi:type="dcterms:W3CDTF">2017-12-14T11:52:00Z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