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625e" w14:paraId="0ed625e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370204">
        <w:rPr>
          <w:sz w:val="24"/>
        </w:rPr>
        <w:t>2796</w:t>
      </w:r>
      <w:r w:rsidR="00717A6F">
        <w:rPr>
          <w:sz w:val="24"/>
        </w:rPr>
        <w:t>/2016-3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9D4FA6">
        <w:rPr>
          <w:sz w:val="24"/>
        </w:rPr>
        <w:t xml:space="preserve"> </w:t>
      </w:r>
      <w:r w:rsidR="00370204">
        <w:rPr>
          <w:sz w:val="24"/>
        </w:rPr>
        <w:t xml:space="preserve">HRVATSKI STROJARSKI I BRODOGRAĐEVNI INŽENJERSKI SAVEZ, </w:t>
      </w:r>
      <w:proofErr w:type="spellStart"/>
      <w:r w:rsidR="00370204">
        <w:rPr>
          <w:sz w:val="24"/>
        </w:rPr>
        <w:t>Berislavićeva</w:t>
      </w:r>
      <w:proofErr w:type="spellEnd"/>
      <w:r w:rsidR="00370204">
        <w:rPr>
          <w:sz w:val="24"/>
        </w:rPr>
        <w:t xml:space="preserve"> 6, Zagreb, OIB 66908705295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717A6F">
        <w:rPr>
          <w:sz w:val="24"/>
        </w:rPr>
        <w:t xml:space="preserve"> </w:t>
      </w:r>
      <w:r w:rsidR="00370204">
        <w:rPr>
          <w:sz w:val="24"/>
        </w:rPr>
        <w:t xml:space="preserve">HRVATSKI STROJARSKI I BRODOGRAĐEVNI INŽENJERSKI SAVEZ, </w:t>
      </w:r>
      <w:proofErr w:type="spellStart"/>
      <w:r w:rsidR="00370204">
        <w:rPr>
          <w:sz w:val="24"/>
        </w:rPr>
        <w:t>Berislavićeva</w:t>
      </w:r>
      <w:proofErr w:type="spellEnd"/>
      <w:r w:rsidR="00370204">
        <w:rPr>
          <w:sz w:val="24"/>
        </w:rPr>
        <w:t xml:space="preserve"> 6, Zagreb, OIB 66908705295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016BF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204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17A6F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B73B6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E3707"/>
    <w:rsid w:val="008F2185"/>
    <w:rsid w:val="00901D44"/>
    <w:rsid w:val="0090340A"/>
    <w:rsid w:val="00906CDA"/>
    <w:rsid w:val="00907B9E"/>
    <w:rsid w:val="00914E67"/>
    <w:rsid w:val="00923C45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D4FA6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E475A"/>
    <w:rsid w:val="00C00F36"/>
    <w:rsid w:val="00C02260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A1205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6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1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6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1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St-2796/2016</izvorni_sadrzaj>
    <derivirana_varijabla naziv="DomainObject.Predmet.OznakaBroj_1">St-2796/2016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otustrankaFormated>
    <izvorni_sadrzaj>  HRVATSKI STROJARSKI I BRODOGRAĐEVNI INŽENJERSKI SAVEZ</izvorni_sadrzaj>
    <derivirana_varijabla naziv="DomainObject.Predmet.ProtustrankaFormated_1">  HRVATSKI STROJARSKI I BRODOGRAĐEVNI INŽENJERSKI SAVEZ</derivirana_varijabla>
  </DomainObject.Predmet.ProtustrankaFormated>
  <DomainObject.Predmet.ProtustrankaFormatedOIB>
    <izvorni_sadrzaj>  HRVATSKI STROJARSKI I BRODOGRAĐEVNI INŽENJERSKI SAVEZ, OIB 66908705295</izvorni_sadrzaj>
    <derivirana_varijabla naziv="DomainObject.Predmet.ProtustrankaFormatedOIB_1">  HRVATSKI STROJARSKI I BRODOGRAĐEVNI INŽENJERSKI SAVEZ, OIB 66908705295</derivirana_varijabla>
  </DomainObject.Predmet.ProtustrankaFormatedOIB>
  <DomainObject.Predmet.ProtustrankaFormatedWithAdress>
    <izvorni_sadrzaj> HRVATSKI STROJARSKI I BRODOGRAĐEVNI INŽENJERSKI SAVEZ, Berislavićeva 6, 10000 Zagreb</izvorni_sadrzaj>
    <derivirana_varijabla naziv="DomainObject.Predmet.ProtustrankaFormatedWithAdress_1"> HRVATSKI STROJARSKI I BRODOGRAĐEVNI INŽENJERSKI SAVEZ, Berislavićeva 6, 10000 Zagreb</derivirana_varijabla>
  </DomainObject.Predmet.ProtustrankaFormatedWithAdress>
  <DomainObject.Predmet.ProtustrankaFormatedWithAdressOIB>
    <izvorni_sadrzaj> HRVATSKI STROJARSKI I BRODOGRAĐEVNI INŽENJERSKI SAVEZ, OIB 66908705295, Berislavićeva 6, 10000 Zagreb</izvorni_sadrzaj>
    <derivirana_varijabla naziv="DomainObject.Predmet.ProtustrankaFormatedWithAdressOIB_1"> HRVATSKI STROJARSKI I BRODOGRAĐEVNI INŽENJERSKI SAVEZ, OIB 66908705295, Berislavićeva 6, 10000 Zagreb</derivirana_varijabla>
  </DomainObject.Predmet.ProtustrankaFormatedWithAdressOIB>
  <DomainObject.Predmet.ProtustrankaWithAdress>
    <izvorni_sadrzaj>HRVATSKI STROJARSKI I BRODOGRAĐEVNI INŽENJERSKI SAVEZ Berislavićeva 6, 10000 Zagreb</izvorni_sadrzaj>
    <derivirana_varijabla naziv="DomainObject.Predmet.ProtustrankaWithAdress_1">HRVATSKI STROJARSKI I BRODOGRAĐEVNI INŽENJERSKI SAVEZ Berislavićeva 6, 10000 Zagreb</derivirana_varijabla>
  </DomainObject.Predmet.ProtustrankaWithAdress>
  <DomainObject.Predmet.ProtustrankaWithAdressOIB>
    <izvorni_sadrzaj>HRVATSKI STROJARSKI I BRODOGRAĐEVNI INŽENJERSKI SAVEZ, OIB 66908705295, Berislavićeva 6, 10000 Zagreb</izvorni_sadrzaj>
    <derivirana_varijabla naziv="DomainObject.Predmet.ProtustrankaWithAdressOIB_1">HRVATSKI STROJARSKI I BRODOGRAĐEVNI INŽENJERSKI SAVEZ, OIB 66908705295, Berislavićeva 6, 10000 Zagreb</derivirana_varijabla>
  </DomainObject.Predmet.ProtustrankaWithAdressOIB>
  <DomainObject.Predmet.ProtustrankaNazivFormated>
    <izvorni_sadrzaj>HRVATSKI STROJARSKI I BRODOGRAĐEVNI INŽENJERSKI SAVEZ</izvorni_sadrzaj>
    <derivirana_varijabla naziv="DomainObject.Predmet.ProtustrankaNazivFormated_1">HRVATSKI STROJARSKI I BRODOGRAĐEVNI INŽENJERSKI SAVEZ</derivirana_varijabla>
  </DomainObject.Predmet.ProtustrankaNazivFormated>
  <DomainObject.Predmet.ProtustrankaNazivFormatedOIB>
    <izvorni_sadrzaj>HRVATSKI STROJARSKI I BRODOGRAĐEVNI INŽENJERSKI SAVEZ, OIB 66908705295</izvorni_sadrzaj>
    <derivirana_varijabla naziv="DomainObject.Predmet.ProtustrankaNazivFormatedOIB_1">HRVATSKI STROJARSKI I BRODOGRAĐEVNI INŽENJERSKI SAVEZ, OIB 66908705295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6736.47</izvorni_sadrzaj>
    <derivirana_varijabla naziv="DomainObject.Predmet.TrenutnaVrijednost_1">6736.47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STROJARSKI I BRODOGRAĐEVNI INŽENJERSKI SAVEZ</item>
    </izvorni_sadrzaj>
    <derivirana_varijabla naziv="DomainObject.Predmet.ProtuStrankaListFormated_1">
      <item>HRVATSKI STROJARSKI I BRODOGRAĐEVNI INŽENJERSKI SAVEZ</item>
    </derivirana_varijabla>
  </DomainObject.Predmet.ProtuStrankaListFormated>
  <DomainObject.Predmet.ProtuStrankaListFormatedOIB>
    <izvorni_sadrzaj>
      <item>HRVATSKI STROJARSKI I BRODOGRAĐEVNI INŽENJERSKI SAVEZ, OIB 66908705295</item>
    </izvorni_sadrzaj>
    <derivirana_varijabla naziv="DomainObject.Predmet.ProtuStrankaListFormatedOIB_1">
      <item>HRVATSKI STROJARSKI I BRODOGRAĐEVNI INŽENJERSKI SAVEZ, OIB 66908705295</item>
    </derivirana_varijabla>
  </DomainObject.Predmet.ProtuStrankaListFormatedOIB>
  <DomainObject.Predmet.ProtuStrankaListFormatedWithAdress>
    <izvorni_sadrzaj>
      <item>HRVATSKI STROJARSKI I BRODOGRAĐEVNI INŽENJERSKI SAVEZ, Berislavićeva 6, 10000 Zagreb</item>
    </izvorni_sadrzaj>
    <derivirana_varijabla naziv="DomainObject.Predmet.ProtuStrankaListFormatedWithAdress_1">
      <item>HRVATSKI STROJARSKI I BRODOGRAĐEVNI INŽENJERSKI SAVEZ, Berislavićeva 6, 10000 Zagreb</item>
    </derivirana_varijabla>
  </DomainObject.Predmet.ProtuStrankaListFormatedWithAdress>
  <DomainObject.Predmet.ProtuStrankaListFormatedWithAdressOIB>
    <izvorni_sadrzaj>
      <item>HRVATSKI STROJARSKI I BRODOGRAĐEVNI INŽENJERSKI SAVEZ, OIB 66908705295, Berislavićeva 6, 10000 Zagreb</item>
    </izvorni_sadrzaj>
    <derivirana_varijabla naziv="DomainObject.Predmet.ProtuStrankaListFormatedWithAdressOIB_1">
      <item>HRVATSKI STROJARSKI I BRODOGRAĐEVNI INŽENJERSKI SAVEZ, OIB 66908705295, Berislavićeva 6, 10000 Zagreb</item>
    </derivirana_varijabla>
  </DomainObject.Predmet.ProtuStrankaListFormatedWithAdressOIB>
  <DomainObject.Predmet.ProtuStrankaListNazivFormated>
    <izvorni_sadrzaj>
      <item>HRVATSKI STROJARSKI I BRODOGRAĐEVNI INŽENJERSKI SAVEZ</item>
    </izvorni_sadrzaj>
    <derivirana_varijabla naziv="DomainObject.Predmet.ProtuStrankaListNazivFormated_1">
      <item>HRVATSKI STROJARSKI I BRODOGRAĐEVNI INŽENJERSKI SAVEZ</item>
    </derivirana_varijabla>
  </DomainObject.Predmet.ProtuStrankaListNazivFormated>
  <DomainObject.Predmet.ProtuStrankaListNazivFormatedOIB>
    <izvorni_sadrzaj>
      <item>HRVATSKI STROJARSKI I BRODOGRAĐEVNI INŽENJERSKI SAVEZ, OIB 66908705295</item>
    </izvorni_sadrzaj>
    <derivirana_varijabla naziv="DomainObject.Predmet.ProtuStrankaListNazivFormatedOIB_1">
      <item>HRVATSKI STROJARSKI I BRODOGRAĐEVNI INŽENJERSKI SAVEZ, OIB 66908705295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STROJARSKI I BRODOGRAĐEVNI INŽENJERSKI SAVEZ</izvorni_sadrzaj>
    <derivirana_varijabla naziv="DomainObject.Predmet.ProtustrankaIDrugi_1">HRVATSKI STROJARSKI I BRODOGRAĐEVNI INŽENJERSKI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STROJARSKI I BRODOGRAĐEVNI INŽENJERSKI SAVEZ, OIB 66908705295, Berislavićeva 6, 10000 Zagreb</izvorni_sadrzaj>
    <derivirana_varijabla naziv="DomainObject.Predmet.ProtustrankaIDrugiAdressOIB_1">HRVATSKI STROJARSKI I BRODOGRAĐEVNI INŽENJERSKI SAVEZ, OIB 66908705295, Berislavićeva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STROJARSKI I BRODOGRAĐEVNI INŽENJERSKI SAVEZ</item>
      <item>FINA Regionalni centar Zagreb</item>
    </izvorni_sadrzaj>
    <derivirana_varijabla naziv="DomainObject.Predmet.SudioniciListNaziv_1">
      <item>HRVATSKI STROJARSKI I BRODOGRAĐEVNI INŽENJERSKI SAVEZ</item>
      <item>FINA Regionalni centar Zagreb</item>
    </derivirana_varijabla>
  </DomainObject.Predmet.SudioniciListNaziv>
  <DomainObject.Predmet.SudioniciListAdressOIB>
    <izvorni_sadrzaj>
      <item>HRVATSKI STROJARSKI I BRODOGRAĐEVNI INŽENJERSKI SAVEZ, OIB 66908705295, Berislavićeva 6,10000 Zagreb</item>
      <item>FINA Regionalni centar Zagreb, OIB 85821130368, Trg svibanjskih žrtava 1995. br. 1,10000 Zagreb</item>
    </izvorni_sadrzaj>
    <derivirana_varijabla naziv="DomainObject.Predmet.SudioniciListAdressOIB_1">
      <item>HRVATSKI STROJARSKI I BRODOGRAĐEVNI INŽENJERSKI SAVEZ, OIB 66908705295, Berislavićeva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66908705295</item>
      <item>, OIB 85821130368</item>
    </izvorni_sadrzaj>
    <derivirana_varijabla naziv="DomainObject.Predmet.SudioniciListNazivOIB_1">
      <item>, OIB 66908705295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134</properties:Words>
  <properties:Characters>735</properties:Characters>
  <properties:Lines>33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2017-04-10T07:04:00Z</dcterms:created>
  <dc:creator>Trgovacki sud</dc:creator>
  <cp:lastModifiedBy>wsadmin</cp:lastModifiedBy>
  <cp:lastPrinted>2017-04-10T07:08:00Z</cp:lastPrinted>
  <dcterms:modified xmlns:xsi="http://www.w3.org/2001/XMLSchema-instance" xsi:type="dcterms:W3CDTF">2017-04-10T07:08:00Z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