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0c80" w14:paraId="8a00c8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19</w:t>
      </w:r>
      <w:r w:rsidR="00E92794">
        <w:t>12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B0FFC" w:rsidR="00CA1C2A">
      <w:pPr>
        <w:jc w:val="both"/>
      </w:pPr>
      <w:r>
        <w:t xml:space="preserve">I           Za dužnika </w:t>
      </w:r>
      <w:r w:rsidR="00E92794" w:rsidRPr="00E92794">
        <w:t>KONDOR D.B.B. d.o.o.o. Zagreb, V Poljanice 14,OIB 91308143718.</w:t>
      </w:r>
    </w:p>
    <w:p w:rsidRDefault="00E92794" w:rsidP="00CB0FFC" w:rsidR="00E92794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E92794">
        <w:t>837.956,62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A16D86" w:rsidP="00CF23FE" w:rsidR="00DC5D30" w:rsidRPr="003D78D9">
      <w:pPr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  <w:r w:rsidR="00376AC8">
        <w:t xml:space="preserve">                                                                                        </w:t>
      </w:r>
      <w:r w:rsidR="005047BB">
        <w:t xml:space="preserve">                                                                                        </w:t>
      </w:r>
      <w:r w:rsidR="00DC5D30">
        <w:t xml:space="preserve">                                                                                        </w:t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 w:rsidRPr="003D78D9">
        <w:t xml:space="preserve"> </w:t>
      </w:r>
    </w:p>
    <w:p w:rsidRDefault="00DC5D30" w:rsidP="00CF23FE" w:rsidR="00DC5D30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C5D30" w:rsidP="00CF23FE" w:rsidR="00DC5D30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C5D30" w:rsidP="00CF23FE" w:rsidR="00DC5D30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C5D30" w:rsidP="00B95577" w:rsidR="00DC5D30" w:rsidRPr="003D78D9"/>
    <w:p w:rsidRDefault="00DC5D30" w:rsidP="00DC5D30" w:rsidR="00DC5D30">
      <w:pPr>
        <w:ind w:left="4956"/>
        <w:jc w:val="center"/>
      </w:pPr>
    </w:p>
    <w:p w:rsidRDefault="005047BB" w:rsidP="00DC5D30" w:rsidR="005047BB">
      <w:pPr>
        <w:jc w:val="center"/>
      </w:pPr>
      <w:r>
        <w:t xml:space="preserve">                                                                                   </w:t>
      </w:r>
    </w:p>
    <w:p w:rsidRDefault="00DC5D30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D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86A51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86A5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86A5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86A5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86A5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1912</izvorni_sadrzaj>
    <derivirana_varijabla naziv="DomainObject.Predmet.Broj_1">1912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St-1912/2015</izvorni_sadrzaj>
    <derivirana_varijabla naziv="DomainObject.Predmet.OznakaBroj_1">St-1912/2015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KONDOR D.B.B. d.o.o.</izvorni_sadrzaj>
    <derivirana_varijabla naziv="DomainObject.Predmet.ProtustrankaFormated_1">  KONDOR D.B.B. d.o.o.</derivirana_varijabla>
  </DomainObject.Predmet.ProtustrankaFormated>
  <DomainObject.Predmet.ProtustrankaFormatedOIB>
    <izvorni_sadrzaj>  KONDOR D.B.B. d.o.o., OIB 91308143718</izvorni_sadrzaj>
    <derivirana_varijabla naziv="DomainObject.Predmet.ProtustrankaFormatedOIB_1">  KONDOR D.B.B. d.o.o., OIB 91308143718</derivirana_varijabla>
  </DomainObject.Predmet.ProtustrankaFormatedOIB>
  <DomainObject.Predmet.ProtustrankaFormatedWithAdress>
    <izvorni_sadrzaj> KONDOR D.B.B. d.o.o., V Poljanice 14, 10000 Zagreb</izvorni_sadrzaj>
    <derivirana_varijabla naziv="DomainObject.Predmet.ProtustrankaFormatedWithAdress_1"> KONDOR D.B.B. d.o.o., V Poljanice 14, 10000 Zagreb</derivirana_varijabla>
  </DomainObject.Predmet.ProtustrankaFormatedWithAdress>
  <DomainObject.Predmet.ProtustrankaFormatedWithAdressOIB>
    <izvorni_sadrzaj> KONDOR D.B.B. d.o.o., OIB 91308143718, V Poljanice 14, 10000 Zagreb</izvorni_sadrzaj>
    <derivirana_varijabla naziv="DomainObject.Predmet.ProtustrankaFormatedWithAdressOIB_1"> KONDOR D.B.B. d.o.o., OIB 91308143718, V Poljanice 14, 10000 Zagreb</derivirana_varijabla>
  </DomainObject.Predmet.ProtustrankaFormatedWithAdressOIB>
  <DomainObject.Predmet.ProtustrankaWithAdress>
    <izvorni_sadrzaj>KONDOR D.B.B. d.o.o. V Poljanice 14, 10000 Zagreb</izvorni_sadrzaj>
    <derivirana_varijabla naziv="DomainObject.Predmet.ProtustrankaWithAdress_1">KONDOR D.B.B. d.o.o. V Poljanice 14, 10000 Zagreb</derivirana_varijabla>
  </DomainObject.Predmet.ProtustrankaWithAdress>
  <DomainObject.Predmet.ProtustrankaWithAdressOIB>
    <izvorni_sadrzaj>KONDOR D.B.B. d.o.o., OIB 91308143718, V Poljanice 14, 10000 Zagreb</izvorni_sadrzaj>
    <derivirana_varijabla naziv="DomainObject.Predmet.ProtustrankaWithAdressOIB_1">KONDOR D.B.B. d.o.o., OIB 91308143718, V Poljanice 14, 10000 Zagreb</derivirana_varijabla>
  </DomainObject.Predmet.ProtustrankaWithAdressOIB>
  <DomainObject.Predmet.ProtustrankaNazivFormated>
    <izvorni_sadrzaj>KONDOR D.B.B. d.o.o.</izvorni_sadrzaj>
    <derivirana_varijabla naziv="DomainObject.Predmet.ProtustrankaNazivFormated_1">KONDOR D.B.B. d.o.o.</derivirana_varijabla>
  </DomainObject.Predmet.ProtustrankaNazivFormated>
  <DomainObject.Predmet.ProtustrankaNazivFormatedOIB>
    <izvorni_sadrzaj>KONDOR D.B.B. d.o.o., OIB 91308143718</izvorni_sadrzaj>
    <derivirana_varijabla naziv="DomainObject.Predmet.ProtustrankaNazivFormatedOIB_1">KONDOR D.B.B. d.o.o., OIB 91308143718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KONDOR D.B.B. d.o.o.</item>
    </izvorni_sadrzaj>
    <derivirana_varijabla naziv="DomainObject.Predmet.ProtuStrankaListFormated_1">
      <item>KONDOR D.B.B. d.o.o.</item>
    </derivirana_varijabla>
  </DomainObject.Predmet.ProtuStrankaListFormated>
  <DomainObject.Predmet.ProtuStrankaListFormatedOIB>
    <izvorni_sadrzaj>
      <item>KONDOR D.B.B. d.o.o., OIB 91308143718</item>
    </izvorni_sadrzaj>
    <derivirana_varijabla naziv="DomainObject.Predmet.ProtuStrankaListFormatedOIB_1">
      <item>KONDOR D.B.B. d.o.o., OIB 91308143718</item>
    </derivirana_varijabla>
  </DomainObject.Predmet.ProtuStrankaListFormatedOIB>
  <DomainObject.Predmet.ProtuStrankaListFormatedWithAdress>
    <izvorni_sadrzaj>
      <item>KONDOR D.B.B. d.o.o., V Poljanice 14, 10000 Zagreb</item>
    </izvorni_sadrzaj>
    <derivirana_varijabla naziv="DomainObject.Predmet.ProtuStrankaListFormatedWithAdress_1">
      <item>KONDOR D.B.B. d.o.o., V Poljanice 14, 10000 Zagreb</item>
    </derivirana_varijabla>
  </DomainObject.Predmet.ProtuStrankaListFormatedWithAdress>
  <DomainObject.Predmet.ProtuStrankaListFormatedWithAdressOIB>
    <izvorni_sadrzaj>
      <item>KONDOR D.B.B. d.o.o., OIB 91308143718, V Poljanice 14, 10000 Zagreb</item>
    </izvorni_sadrzaj>
    <derivirana_varijabla naziv="DomainObject.Predmet.ProtuStrankaListFormatedWithAdressOIB_1">
      <item>KONDOR D.B.B. d.o.o., OIB 91308143718, V Poljanice 14, 10000 Zagreb</item>
    </derivirana_varijabla>
  </DomainObject.Predmet.ProtuStrankaListFormatedWithAdressOIB>
  <DomainObject.Predmet.ProtuStrankaListNazivFormated>
    <izvorni_sadrzaj>
      <item>KONDOR D.B.B. d.o.o.</item>
    </izvorni_sadrzaj>
    <derivirana_varijabla naziv="DomainObject.Predmet.ProtuStrankaListNazivFormated_1">
      <item>KONDOR D.B.B. d.o.o.</item>
    </derivirana_varijabla>
  </DomainObject.Predmet.ProtuStrankaListNazivFormated>
  <DomainObject.Predmet.ProtuStrankaListNazivFormatedOIB>
    <izvorni_sadrzaj>
      <item>KONDOR D.B.B. d.o.o., OIB 91308143718</item>
    </izvorni_sadrzaj>
    <derivirana_varijabla naziv="DomainObject.Predmet.ProtuStrankaListNazivFormatedOIB_1">
      <item>KONDOR D.B.B. d.o.o., OIB 91308143718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KONDOR D.B.B. d.o.o.</izvorni_sadrzaj>
    <derivirana_varijabla naziv="DomainObject.Predmet.ProtustrankaIDrugi_1">KONDOR D.B.B.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KONDOR D.B.B. d.o.o., OIB 91308143718, V Poljanice 14, 10000 Zagreb</izvorni_sadrzaj>
    <derivirana_varijabla naziv="DomainObject.Predmet.ProtustrankaIDrugiAdressOIB_1">KONDOR D.B.B. d.o.o., OIB 91308143718, V Poljanice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KONDOR D.B.B. d.o.o.</item>
    </izvorni_sadrzaj>
    <derivirana_varijabla naziv="DomainObject.Predmet.SudioniciListNaziv_1">
      <item>FINA Regionalni centar Zagreb</item>
      <item>KONDOR D.B.B.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KONDOR D.B.B. d.o.o., OIB 91308143718, V Poljanice 14,10000 Zagreb</item>
    </izvorni_sadrzaj>
    <derivirana_varijabla naziv="DomainObject.Predmet.SudioniciListAdressOIB_1">
      <item>FINA Regionalni centar Zagreb, OIB 85821130368, Trg svibanjskih žrtava 1995. 1,10000 Zagreb</item>
      <item>KONDOR D.B.B. d.o.o., OIB 91308143718, V Poljanice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91308143718</item>
    </izvorni_sadrzaj>
    <derivirana_varijabla naziv="DomainObject.Predmet.SudioniciListNazivOIB_1">
      <item>, OIB 85821130368</item>
      <item>, OIB 91308143718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1B132-79F8-4655-9D72-D4C9BF67D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1312</properties:Characters>
  <properties:Lines>43</properties:Lines>
  <properties:Paragraphs>17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2016-01-19T11:53:00Z</cp:lastPrinted>
  <dcterms:modified xmlns:xsi="http://www.w3.org/2001/XMLSchema-instance" xsi:type="dcterms:W3CDTF">2016-01-19T11:53:00Z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