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bc3e" w14:paraId="9f7bc3e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131D6E" w:rsidP="00661212" w:rsidR="00131D6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022361">
        <w:rPr>
          <w:rFonts w:cs="Times New Roman" w:hAnsi="Times New Roman" w:ascii="Times New Roman"/>
          <w:b/>
          <w:sz w:val="24"/>
          <w:szCs w:val="24"/>
        </w:rPr>
        <w:t>9 St-</w:t>
      </w:r>
      <w:r w:rsidR="00DC61ED">
        <w:rPr>
          <w:rFonts w:cs="Times New Roman" w:hAnsi="Times New Roman" w:ascii="Times New Roman"/>
          <w:b/>
          <w:sz w:val="24"/>
          <w:szCs w:val="24"/>
        </w:rPr>
        <w:t>24</w:t>
      </w:r>
      <w:r w:rsidR="00A07BF6">
        <w:rPr>
          <w:rFonts w:cs="Times New Roman" w:hAnsi="Times New Roman" w:ascii="Times New Roman"/>
          <w:b/>
          <w:sz w:val="24"/>
          <w:szCs w:val="24"/>
        </w:rPr>
        <w:t>4</w:t>
      </w:r>
      <w:r w:rsidR="00131D6E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A07BF6">
        <w:rPr>
          <w:rFonts w:cs="Times New Roman" w:hAnsi="Times New Roman" w:ascii="Times New Roman"/>
          <w:sz w:val="24"/>
          <w:szCs w:val="24"/>
        </w:rPr>
        <w:t>ADRIA KORNATI UGOSTITELJSTVO j.d.o.o. za ugostiteljstvo, turizam,</w:t>
      </w:r>
      <w:r w:rsidR="003F57DB">
        <w:rPr>
          <w:rFonts w:cs="Times New Roman" w:hAnsi="Times New Roman" w:ascii="Times New Roman"/>
          <w:sz w:val="24"/>
          <w:szCs w:val="24"/>
        </w:rPr>
        <w:t xml:space="preserve"> trgovinu i usluge,</w:t>
      </w:r>
      <w:r w:rsidR="00A07BF6">
        <w:rPr>
          <w:rFonts w:cs="Times New Roman" w:hAnsi="Times New Roman" w:ascii="Times New Roman"/>
          <w:sz w:val="24"/>
          <w:szCs w:val="24"/>
        </w:rPr>
        <w:t xml:space="preserve"> Bunari 20, Tribunj</w:t>
      </w:r>
      <w:r w:rsidR="004A1A73">
        <w:rPr>
          <w:rFonts w:cs="Times New Roman" w:hAnsi="Times New Roman" w:ascii="Times New Roman"/>
          <w:sz w:val="24"/>
          <w:szCs w:val="24"/>
        </w:rPr>
        <w:t>,</w:t>
      </w:r>
      <w:r w:rsidR="00F768F6">
        <w:rPr>
          <w:rFonts w:cs="Times New Roman" w:hAnsi="Times New Roman" w:ascii="Times New Roman"/>
          <w:sz w:val="24"/>
          <w:szCs w:val="24"/>
        </w:rPr>
        <w:t xml:space="preserve"> OIB: </w:t>
      </w:r>
      <w:r w:rsidR="00F768F6" w:rsidRPr="00F768F6">
        <w:rPr>
          <w:rFonts w:cs="Times New Roman" w:hAnsi="Times New Roman" w:ascii="Times New Roman"/>
          <w:sz w:val="24"/>
          <w:szCs w:val="24"/>
        </w:rPr>
        <w:t>66739290703</w:t>
      </w:r>
      <w:r w:rsidR="00A07BF6">
        <w:rPr>
          <w:rFonts w:cs="Times New Roman" w:hAnsi="Times New Roman" w:ascii="Times New Roman"/>
          <w:sz w:val="24"/>
          <w:szCs w:val="24"/>
        </w:rPr>
        <w:t>,</w:t>
      </w:r>
      <w:r w:rsidR="009E5F2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9E5F2F">
        <w:rPr>
          <w:rFonts w:cs="Times New Roman" w:hAnsi="Times New Roman" w:ascii="Times New Roman"/>
          <w:sz w:val="24"/>
          <w:szCs w:val="24"/>
        </w:rPr>
        <w:t>22</w:t>
      </w:r>
      <w:r w:rsidR="0054078D">
        <w:rPr>
          <w:rFonts w:cs="Times New Roman" w:hAnsi="Times New Roman" w:ascii="Times New Roman"/>
          <w:sz w:val="24"/>
          <w:szCs w:val="24"/>
        </w:rPr>
        <w:t>.</w:t>
      </w:r>
      <w:r w:rsidR="009E5F2F">
        <w:rPr>
          <w:rFonts w:cs="Times New Roman" w:hAnsi="Times New Roman" w:ascii="Times New Roman"/>
          <w:sz w:val="24"/>
          <w:szCs w:val="24"/>
        </w:rPr>
        <w:t xml:space="preserve"> </w:t>
      </w:r>
      <w:r w:rsidR="0054078D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F768F6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A07BF6">
        <w:rPr>
          <w:rFonts w:cs="Times New Roman" w:hAnsi="Times New Roman" w:ascii="Times New Roman"/>
          <w:sz w:val="24"/>
          <w:szCs w:val="24"/>
        </w:rPr>
        <w:t>ADRIA KORNATI UGOSTITELJSTVO j.d.o.o.</w:t>
      </w:r>
      <w:r w:rsidR="002B447B">
        <w:rPr>
          <w:rFonts w:cs="Times New Roman" w:hAnsi="Times New Roman" w:ascii="Times New Roman"/>
          <w:sz w:val="24"/>
          <w:szCs w:val="24"/>
        </w:rPr>
        <w:t xml:space="preserve"> </w:t>
      </w:r>
      <w:r w:rsidR="00A07BF6">
        <w:rPr>
          <w:rFonts w:cs="Times New Roman" w:hAnsi="Times New Roman" w:ascii="Times New Roman"/>
          <w:sz w:val="24"/>
          <w:szCs w:val="24"/>
        </w:rPr>
        <w:t>za ugostiteljstvo, turizam,</w:t>
      </w:r>
      <w:r w:rsidR="003F57DB">
        <w:rPr>
          <w:rFonts w:cs="Times New Roman" w:hAnsi="Times New Roman" w:ascii="Times New Roman"/>
          <w:sz w:val="24"/>
          <w:szCs w:val="24"/>
        </w:rPr>
        <w:t xml:space="preserve"> trgovinu i usluge,</w:t>
      </w:r>
      <w:r w:rsidR="00A07BF6">
        <w:rPr>
          <w:rFonts w:cs="Times New Roman" w:hAnsi="Times New Roman" w:ascii="Times New Roman"/>
          <w:sz w:val="24"/>
          <w:szCs w:val="24"/>
        </w:rPr>
        <w:t xml:space="preserve"> Bunari 20, Tribunj, OIB: </w:t>
      </w:r>
      <w:r w:rsidR="00F768F6" w:rsidRPr="00F768F6">
        <w:rPr>
          <w:rFonts w:cs="Times New Roman" w:hAnsi="Times New Roman" w:ascii="Times New Roman"/>
          <w:sz w:val="24"/>
          <w:szCs w:val="24"/>
        </w:rPr>
        <w:t>66739290703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A07BF6">
        <w:rPr>
          <w:rFonts w:cs="Times New Roman" w:hAnsi="Times New Roman" w:ascii="Times New Roman"/>
          <w:sz w:val="24"/>
          <w:szCs w:val="24"/>
        </w:rPr>
        <w:t xml:space="preserve">16.323,70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52044C">
        <w:rPr>
          <w:rFonts w:cs="Times New Roman" w:hAnsi="Times New Roman" w:ascii="Times New Roman"/>
          <w:sz w:val="24"/>
          <w:szCs w:val="24"/>
        </w:rPr>
        <w:t>stupni</w:t>
      </w:r>
      <w:r w:rsidR="00A61839">
        <w:rPr>
          <w:rFonts w:cs="Times New Roman" w:hAnsi="Times New Roman" w:ascii="Times New Roman"/>
          <w:sz w:val="24"/>
          <w:szCs w:val="24"/>
        </w:rPr>
        <w:t>k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 w:rsidR="00A07BF6">
        <w:rPr>
          <w:rFonts w:cs="Times New Roman" w:hAnsi="Times New Roman" w:ascii="Times New Roman"/>
          <w:sz w:val="24"/>
          <w:szCs w:val="24"/>
        </w:rPr>
        <w:t>Šime Perkov iz Tribunja</w:t>
      </w:r>
      <w:r w:rsidR="00A6183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52044C">
        <w:rPr>
          <w:rFonts w:cs="Times New Roman" w:hAnsi="Times New Roman" w:ascii="Times New Roman"/>
          <w:sz w:val="24"/>
          <w:szCs w:val="24"/>
        </w:rPr>
        <w:t>ju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2044C">
        <w:rPr>
          <w:rFonts w:cs="Times New Roman" w:hAnsi="Times New Roman" w:ascii="Times New Roman"/>
          <w:sz w:val="24"/>
          <w:szCs w:val="24"/>
        </w:rPr>
        <w:t>akonski zastupnici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 xml:space="preserve">, </w:t>
      </w:r>
      <w:r w:rsidR="006D35C3">
        <w:rPr>
          <w:rFonts w:cs="Times New Roman" w:hAnsi="Times New Roman" w:ascii="Times New Roman"/>
          <w:sz w:val="24"/>
          <w:szCs w:val="24"/>
        </w:rPr>
        <w:t>model</w:t>
      </w:r>
      <w:r w:rsidR="00022361">
        <w:rPr>
          <w:rFonts w:cs="Times New Roman" w:hAnsi="Times New Roman" w:ascii="Times New Roman"/>
          <w:sz w:val="24"/>
          <w:szCs w:val="24"/>
        </w:rPr>
        <w:t xml:space="preserve"> 05, poziv na broj 221-</w:t>
      </w:r>
      <w:r w:rsidR="00A61839">
        <w:rPr>
          <w:rFonts w:cs="Times New Roman" w:hAnsi="Times New Roman" w:ascii="Times New Roman"/>
          <w:sz w:val="24"/>
          <w:szCs w:val="24"/>
        </w:rPr>
        <w:t>2</w:t>
      </w:r>
      <w:r w:rsidR="00B555E5">
        <w:rPr>
          <w:rFonts w:cs="Times New Roman" w:hAnsi="Times New Roman" w:ascii="Times New Roman"/>
          <w:sz w:val="24"/>
          <w:szCs w:val="24"/>
        </w:rPr>
        <w:t>4</w:t>
      </w:r>
      <w:r w:rsidR="00A07BF6">
        <w:rPr>
          <w:rFonts w:cs="Times New Roman" w:hAnsi="Times New Roman" w:ascii="Times New Roman"/>
          <w:sz w:val="24"/>
          <w:szCs w:val="24"/>
        </w:rPr>
        <w:t>4</w:t>
      </w:r>
      <w:r w:rsidR="00866BFC">
        <w:rPr>
          <w:rFonts w:cs="Times New Roman" w:hAnsi="Times New Roman" w:ascii="Times New Roman"/>
          <w:sz w:val="24"/>
          <w:szCs w:val="24"/>
        </w:rPr>
        <w:t>-201</w:t>
      </w:r>
      <w:r w:rsidR="00A61839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A61839">
        <w:rPr>
          <w:rFonts w:cs="Times New Roman" w:hAnsi="Times New Roman" w:ascii="Times New Roman"/>
          <w:sz w:val="24"/>
          <w:szCs w:val="24"/>
        </w:rPr>
        <w:t>22</w:t>
      </w:r>
      <w:r w:rsidR="0054078D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F768F6">
        <w:rPr>
          <w:rFonts w:cs="Times New Roman" w:hAnsi="Times New Roman" w:ascii="Times New Roman"/>
          <w:sz w:val="24"/>
          <w:szCs w:val="24"/>
        </w:rPr>
        <w:t>, v.r.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1E1307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07BF6">
        <w:rPr>
          <w:rFonts w:cs="Times New Roman" w:hAnsi="Times New Roman" w:ascii="Times New Roman"/>
          <w:sz w:val="24"/>
          <w:szCs w:val="24"/>
        </w:rPr>
        <w:t>ADRIA KORNATI UGOSTITELJSTVO j.d.o.o. za ugostiteljstvo, turizam,</w:t>
      </w:r>
      <w:r w:rsidR="003F57DB">
        <w:rPr>
          <w:rFonts w:cs="Times New Roman" w:hAnsi="Times New Roman" w:ascii="Times New Roman"/>
          <w:sz w:val="24"/>
          <w:szCs w:val="24"/>
        </w:rPr>
        <w:t xml:space="preserve"> trgovinu i usluge,</w:t>
      </w:r>
      <w:r w:rsidR="00A07BF6">
        <w:rPr>
          <w:rFonts w:cs="Times New Roman" w:hAnsi="Times New Roman" w:ascii="Times New Roman"/>
          <w:sz w:val="24"/>
          <w:szCs w:val="24"/>
        </w:rPr>
        <w:t xml:space="preserve">  Bunari 20, Tribunj</w:t>
      </w:r>
    </w:p>
    <w:p w:rsidRDefault="00421DBB" w:rsidP="0054078D" w:rsidR="00BB55C1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</w:t>
      </w:r>
      <w:r w:rsidR="00BB55C1">
        <w:rPr>
          <w:rFonts w:cs="Times New Roman" w:hAnsi="Times New Roman" w:ascii="Times New Roman"/>
          <w:sz w:val="24"/>
          <w:szCs w:val="24"/>
        </w:rPr>
        <w:t>ačunovodstvo suda</w:t>
      </w:r>
    </w:p>
    <w:p w:rsidRDefault="00F341BA" w:rsidP="00F341BA" w:rsidR="00C97E01" w:rsidRPr="00661212">
      <w:pPr>
        <w:pStyle w:val="Bezproreda"/>
        <w:tabs>
          <w:tab w:pos="279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F11" w:rsidP="0064642A" w:rsidR="00936F11">
      <w:pPr>
        <w:spacing w:lineRule="auto" w:line="240" w:after="0"/>
      </w:pPr>
      <w:r>
        <w:separator/>
      </w:r>
    </w:p>
  </w:endnote>
  <w:endnote w:id="0" w:type="continuationSeparator">
    <w:p w:rsidRDefault="00936F11" w:rsidP="0064642A" w:rsidR="00936F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F11" w:rsidP="0064642A" w:rsidR="00936F11">
      <w:pPr>
        <w:spacing w:lineRule="auto" w:line="240" w:after="0"/>
      </w:pPr>
      <w:r>
        <w:separator/>
      </w:r>
    </w:p>
  </w:footnote>
  <w:footnote w:id="0" w:type="continuationSeparator">
    <w:p w:rsidRDefault="00936F11" w:rsidP="0064642A" w:rsidR="00936F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A61839">
      <w:t>2</w:t>
    </w:r>
    <w:r w:rsidR="00B555E5">
      <w:t>4</w:t>
    </w:r>
    <w:r w:rsidR="00A07BF6">
      <w:t>4</w:t>
    </w:r>
    <w:r w:rsidR="00A6183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22361"/>
    <w:rsid w:val="00131C15"/>
    <w:rsid w:val="00131D6E"/>
    <w:rsid w:val="001E1307"/>
    <w:rsid w:val="002B447B"/>
    <w:rsid w:val="00354013"/>
    <w:rsid w:val="00356344"/>
    <w:rsid w:val="00374BE1"/>
    <w:rsid w:val="003A6BA9"/>
    <w:rsid w:val="003F57DB"/>
    <w:rsid w:val="00421DBB"/>
    <w:rsid w:val="004269CD"/>
    <w:rsid w:val="004A1A73"/>
    <w:rsid w:val="0052044C"/>
    <w:rsid w:val="0054078D"/>
    <w:rsid w:val="0064642A"/>
    <w:rsid w:val="00661212"/>
    <w:rsid w:val="00662204"/>
    <w:rsid w:val="006D35C3"/>
    <w:rsid w:val="00711DB8"/>
    <w:rsid w:val="007F555B"/>
    <w:rsid w:val="008357CA"/>
    <w:rsid w:val="00866BFC"/>
    <w:rsid w:val="00897285"/>
    <w:rsid w:val="00936F11"/>
    <w:rsid w:val="009E5F2F"/>
    <w:rsid w:val="00A07BF6"/>
    <w:rsid w:val="00A61839"/>
    <w:rsid w:val="00B555E5"/>
    <w:rsid w:val="00BB55C1"/>
    <w:rsid w:val="00C33883"/>
    <w:rsid w:val="00C44875"/>
    <w:rsid w:val="00CA2B57"/>
    <w:rsid w:val="00D54B0E"/>
    <w:rsid w:val="00DC61ED"/>
    <w:rsid w:val="00E70CE8"/>
    <w:rsid w:val="00E76B3D"/>
    <w:rsid w:val="00F341BA"/>
    <w:rsid w:val="00F5038D"/>
    <w:rsid w:val="00F768F6"/>
    <w:rsid w:val="00FE20FC"/>
    <w:rsid w:val="00FF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131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C1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C1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C1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C1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131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C1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C1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C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C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KORNATI UGOSTITELJSTVO j.d.o.o. za ugostiteljstvo, turizam, trgovinu i usluge</izvorni_sadrzaj>
    <derivirana_varijabla naziv="DomainObject.Predmet.ProtustrankaFormated_1">  ADRIA KORNATI UGOSTITELJSTVO j.d.o.o. za ugostiteljstvo, turizam, trgovinu i usluge</derivirana_varijabla>
  </DomainObject.Predmet.ProtustrankaFormated>
  <DomainObject.Predmet.ProtustrankaFormatedOIB>
    <izvorni_sadrzaj>  ADRIA KORNATI UGOSTITELJSTVO j.d.o.o. za ugostiteljstvo, turizam, trgovinu i usluge, OIB 66739290703</izvorni_sadrzaj>
    <derivirana_varijabla naziv="DomainObject.Predmet.ProtustrankaFormatedOIB_1">  ADRIA KORNATI UGOSTITELJSTVO j.d.o.o. za ugostiteljstvo, turizam, trgovinu i usluge, OIB 66739290703</derivirana_varijabla>
  </DomainObject.Predmet.ProtustrankaFormatedOIB>
  <DomainObject.Predmet.ProtustrankaFormatedWithAdress>
    <izvorni_sadrzaj> ADRIA KORNATI UGOSTITELJSTVO j.d.o.o. za ugostiteljstvo, turizam, trgovinu i usluge, Bunari 20, 22211 Tribunj</izvorni_sadrzaj>
    <derivirana_varijabla naziv="DomainObject.Predmet.ProtustrankaFormatedWithAdress_1"> ADRIA KORNATI UGOSTITELJSTVO j.d.o.o. za ugostiteljstvo, turizam, trgovinu i usluge, Bunari 20, 22211 Tribunj</derivirana_varijabla>
  </DomainObject.Predmet.ProtustrankaFormatedWithAdress>
  <DomainObject.Predmet.ProtustrankaFormatedWithAdressOIB>
    <izvorni_sadrzaj> ADRIA KORNATI UGOSTITELJSTVO j.d.o.o. za ugostiteljstvo, turizam, trgovinu i usluge, OIB 66739290703, Bunari 20, 22211 Tribunj</izvorni_sadrzaj>
    <derivirana_varijabla naziv="DomainObject.Predmet.ProtustrankaFormatedWithAdressOIB_1"> ADRIA KORNATI UGOSTITELJSTVO j.d.o.o. za ugostiteljstvo, turizam, trgovinu i usluge, OIB 66739290703, Bunari 20, 22211 Tribunj</derivirana_varijabla>
  </DomainObject.Predmet.ProtustrankaFormatedWithAdressOIB>
  <DomainObject.Predmet.ProtustrankaWithAdress>
    <izvorni_sadrzaj>ADRIA KORNATI UGOSTITELJSTVO j.d.o.o. za ugostiteljstvo, turizam, trgovinu i usluge Bunari 20, 22211 Tribunj</izvorni_sadrzaj>
    <derivirana_varijabla naziv="DomainObject.Predmet.ProtustrankaWithAdress_1">ADRIA KORNATI UGOSTITELJSTVO j.d.o.o. za ugostiteljstvo, turizam, trgovinu i usluge Bunari 20, 22211 Tribunj</derivirana_varijabla>
  </DomainObject.Predmet.ProtustrankaWithAdress>
  <DomainObject.Predmet.ProtustrankaWithAdressOIB>
    <izvorni_sadrzaj>ADRIA KORNATI UGOSTITELJSTVO j.d.o.o. za ugostiteljstvo, turizam, trgovinu i usluge, OIB 66739290703, Bunari 20, 22211 Tribunj</izvorni_sadrzaj>
    <derivirana_varijabla naziv="DomainObject.Predmet.ProtustrankaWithAdressOIB_1">ADRIA KORNATI UGOSTITELJSTVO j.d.o.o. za ugostiteljstvo, turizam, trgovinu i usluge, OIB 66739290703, Bunari 20, 22211 Tribunj</derivirana_varijabla>
  </DomainObject.Predmet.ProtustrankaWithAdressOIB>
  <DomainObject.Predmet.ProtustrankaNazivFormated>
    <izvorni_sadrzaj>ADRIA KORNATI UGOSTITELJSTVO j.d.o.o. za ugostiteljstvo, turizam, trgovinu i usluge</izvorni_sadrzaj>
    <derivirana_varijabla naziv="DomainObject.Predmet.ProtustrankaNazivFormated_1">ADRIA KORNATI UGOSTITELJSTVO j.d.o.o. za ugostiteljstvo, turizam, trgovinu i usluge</derivirana_varijabla>
  </DomainObject.Predmet.ProtustrankaNazivFormated>
  <DomainObject.Predmet.ProtustrankaNazivFormatedOIB>
    <izvorni_sadrzaj>ADRIA KORNATI UGOSTITELJSTVO j.d.o.o. za ugostiteljstvo, turizam, trgovinu i usluge, OIB 66739290703</izvorni_sadrzaj>
    <derivirana_varijabla naziv="DomainObject.Predmet.ProtustrankaNazivFormatedOIB_1">ADRIA KORNATI UGOSTITELJSTVO j.d.o.o. za ugostiteljstvo, turizam, trgovinu i usluge, OIB 66739290703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 KORNATI UGOSTITELJSTVO j.d.o.o. za ugostiteljstvo, turizam, trgovinu i usluge</item>
    </izvorni_sadrzaj>
    <derivirana_varijabla naziv="DomainObject.Predmet.ProtuStrankaListFormated_1">
      <item>ADRIA KORNATI UGOSTITELJSTVO j.d.o.o. za ugostiteljstvo, turizam, trgovinu i usluge</item>
    </derivirana_varijabla>
  </DomainObject.Predmet.ProtuStrankaListFormated>
  <DomainObject.Predmet.ProtuStrankaListFormatedOIB>
    <izvorni_sadrzaj>
      <item>ADRIA KORNATI UGOSTITELJSTVO j.d.o.o. za ugostiteljstvo, turizam, trgovinu i usluge, OIB 66739290703</item>
    </izvorni_sadrzaj>
    <derivirana_varijabla naziv="DomainObject.Predmet.ProtuStrankaListFormatedOIB_1">
      <item>ADRIA KORNATI UGOSTITELJSTVO j.d.o.o. za ugostiteljstvo, turizam, trgovinu i usluge, OIB 66739290703</item>
    </derivirana_varijabla>
  </DomainObject.Predmet.ProtuStrankaListFormatedOIB>
  <DomainObject.Predmet.ProtuStrankaListFormatedWithAdress>
    <izvorni_sadrzaj>
      <item>ADRIA KORNATI UGOSTITELJSTVO j.d.o.o. za ugostiteljstvo, turizam, trgovinu i usluge, Bunari 20, 22211 Tribunj</item>
    </izvorni_sadrzaj>
    <derivirana_varijabla naziv="DomainObject.Predmet.ProtuStrankaListFormatedWithAdress_1">
      <item>ADRIA KORNATI UGOSTITELJSTVO j.d.o.o. za ugostiteljstvo, turizam, trgovinu i usluge, Bunari 20, 22211 Tribunj</item>
    </derivirana_varijabla>
  </DomainObject.Predmet.ProtuStrankaListFormatedWithAdress>
  <DomainObject.Predmet.ProtuStrankaListFormatedWithAdressOIB>
    <izvorni_sadrzaj>
      <item>ADRIA KORNATI UGOSTITELJSTVO j.d.o.o. za ugostiteljstvo, turizam, trgovinu i usluge, OIB 66739290703, Bunari 20, 22211 Tribunj</item>
    </izvorni_sadrzaj>
    <derivirana_varijabla naziv="DomainObject.Predmet.ProtuStrankaListFormatedWithAdressOIB_1">
      <item>ADRIA KORNATI UGOSTITELJSTVO j.d.o.o. za ugostiteljstvo, turizam, trgovinu i usluge, OIB 66739290703, Bunari 20, 22211 Tribunj</item>
    </derivirana_varijabla>
  </DomainObject.Predmet.ProtuStrankaListFormatedWithAdressOIB>
  <DomainObject.Predmet.ProtuStrankaListNazivFormated>
    <izvorni_sadrzaj>
      <item>ADRIA KORNATI UGOSTITELJSTVO j.d.o.o. za ugostiteljstvo, turizam, trgovinu i usluge</item>
    </izvorni_sadrzaj>
    <derivirana_varijabla naziv="DomainObject.Predmet.ProtuStrankaListNazivFormated_1">
      <item>ADRIA KORNATI UGOSTITELJSTVO j.d.o.o. za ugostiteljstvo, turizam, trgovinu i usluge</item>
    </derivirana_varijabla>
  </DomainObject.Predmet.ProtuStrankaListNazivFormated>
  <DomainObject.Predmet.ProtuStrankaListNazivFormatedOIB>
    <izvorni_sadrzaj>
      <item>ADRIA KORNATI UGOSTITELJSTVO j.d.o.o. za ugostiteljstvo, turizam, trgovinu i usluge, OIB 66739290703</item>
    </izvorni_sadrzaj>
    <derivirana_varijabla naziv="DomainObject.Predmet.ProtuStrankaListNazivFormatedOIB_1">
      <item>ADRIA KORNATI UGOSTITELJSTVO j.d.o.o. za ugostiteljstvo, turizam, trgovinu i usluge, OIB 66739290703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 KORNATI UGOSTITELJSTVO j.d.o.o. za ugostiteljstvo, turizam, trgovinu i usluge</izvorni_sadrzaj>
    <derivirana_varijabla naziv="DomainObject.Predmet.ProtustrankaIDrugi_1">ADRIA KORNATI UGOSTITELJSTVO j.d.o.o. za ugostiteljstvo,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 KORNATI UGOSTITELJSTVO j.d.o.o. za ugostiteljstvo, turizam, trgovinu i usluge, OIB 66739290703, Bunari 20, 22211 Tribunj</izvorni_sadrzaj>
    <derivirana_varijabla naziv="DomainObject.Predmet.ProtustrankaIDrugiAdressOIB_1">ADRIA KORNATI UGOSTITELJSTVO j.d.o.o. za ugostiteljstvo, turizam, trgovinu i usluge, OIB 66739290703, Bunari 20,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 KORNATI UGOSTITELJSTVO j.d.o.o. za ugostiteljstvo, turizam, trgovinu i usluge</item>
    </izvorni_sadrzaj>
    <derivirana_varijabla naziv="DomainObject.Predmet.SudioniciListNaziv_1">
      <item>FINA - Podružnica Šibenik</item>
      <item>ADRIA KORNATI UGOSTITELJSTVO j.d.o.o. za ugostiteljstvo, turizam,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ADRIA KORNATI UGOSTITELJSTVO j.d.o.o. za ugostiteljstvo, turizam, trgovinu i usluge, OIB 66739290703, Bunari 20,22211 Tribunj</item>
    </izvorni_sadrzaj>
    <derivirana_varijabla naziv="DomainObject.Predmet.SudioniciListAdressOIB_1">
      <item>FINA - Podružnica Šibenik, OIB 85821130368, Perivoj L. Marune 1,22000 Šibenik</item>
      <item>ADRIA KORNATI UGOSTITELJSTVO j.d.o.o. za ugostiteljstvo, turizam, trgovinu i usluge, OIB 66739290703, Bunari 20,22211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66739290703</item>
    </izvorni_sadrzaj>
    <derivirana_varijabla naziv="DomainObject.Predmet.SudioniciListNazivOIB_1">
      <item>, OIB 85821130368</item>
      <item>, OIB 66739290703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2337</properties:Characters>
  <properties:Lines>76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2016-02-19T09:39:00Z</dcterms:created>
  <dc:creator>Joško Livaković</dc:creator>
  <cp:lastModifiedBy>Marina Gulin</cp:lastModifiedBy>
  <cp:lastPrinted>2016-02-22T11:06:00Z</cp:lastPrinted>
  <dcterms:modified xmlns:xsi="http://www.w3.org/2001/XMLSchema-instance" xsi:type="dcterms:W3CDTF">2016-02-22T11:07:00Z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