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6349" w14:paraId="7c36349" w:rsidRDefault="00B51854" w:rsidP="007C1F59" w:rsidR="00B51854" w:rsidRPr="004576D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 w:rsidRPr="004576D8">
        <w:rPr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676275</wp:posOffset>
            </wp:positionH>
            <wp:positionV relativeFrom="paragraph">
              <wp:posOffset>180975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3A0">
        <w:rPr>
          <w:bCs/>
        </w:rPr>
        <w:br w:clear="all" w:type="textWrapping"/>
      </w:r>
    </w:p>
    <w:p w:rsidRDefault="007C1F59" w:rsidP="007C1F59" w:rsidR="007C1F59">
      <w:pPr>
        <w:jc w:val="both"/>
        <w:rPr>
          <w:rFonts w:eastAsia="MS Mincho"/>
          <w:bCs/>
        </w:rPr>
      </w:pPr>
      <w:r>
        <w:rPr>
          <w:rFonts w:eastAsia="MS Mincho"/>
          <w:bCs/>
        </w:rPr>
        <w:t xml:space="preserve">   </w:t>
      </w:r>
    </w:p>
    <w:p w:rsidRDefault="007C1F59" w:rsidP="007C1F59" w:rsidR="007C1F59">
      <w:pPr>
        <w:jc w:val="both"/>
        <w:rPr>
          <w:rFonts w:eastAsia="MS Mincho"/>
          <w:bCs/>
        </w:rPr>
      </w:pPr>
    </w:p>
    <w:p w:rsidRDefault="007C1F59" w:rsidP="007C1F59" w:rsidR="007C1F59">
      <w:pPr>
        <w:jc w:val="both"/>
        <w:rPr>
          <w:rFonts w:eastAsia="MS Mincho"/>
          <w:bCs/>
        </w:rPr>
      </w:pPr>
    </w:p>
    <w:p w:rsidRDefault="007C1F59" w:rsidP="007C1F59" w:rsidR="007C1F59">
      <w:pPr>
        <w:jc w:val="both"/>
        <w:rPr>
          <w:rFonts w:eastAsia="MS Mincho"/>
          <w:bCs/>
        </w:rPr>
      </w:pPr>
    </w:p>
    <w:p w:rsidRDefault="007C1F59" w:rsidP="007C1F59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7C1F59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7C1F59" w:rsidP="007C1F59" w:rsidR="007C1F59" w:rsidRPr="00A15F9E">
      <w:r>
        <w:rPr>
          <w:rFonts w:eastAsia="MS Mincho"/>
          <w:bCs/>
        </w:rPr>
        <w:t xml:space="preserve">       </w:t>
      </w:r>
      <w:r w:rsidR="00B51854" w:rsidRPr="004576D8">
        <w:rPr>
          <w:rFonts w:eastAsia="MS Mincho"/>
          <w:bCs/>
        </w:rPr>
        <w:t>Rijeka, Zadarska 1 i 3</w:t>
      </w:r>
      <w:r w:rsidRPr="007C1F59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 xml:space="preserve">Poslovni broj </w:t>
      </w:r>
      <w:r w:rsidRPr="00A15F9E">
        <w:t>7 St-</w:t>
      </w:r>
      <w:r>
        <w:t>455/2018-13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9A53A0" w:rsidP="00283C85" w:rsidR="00283C85" w:rsidRPr="004C2B53">
      <w:pPr>
        <w:ind w:firstLine="720"/>
        <w:jc w:val="both"/>
      </w:pPr>
      <w:r w:rsidRPr="009A53A0">
        <w:t>Trgovački sud u Rijeci, po sucu Liljani Ugrin, kao sucu pojedincu u stečajnom predmetu, odlučujući o prijedlogu Financijske agencije za otvaranje stečajnog postupka nad dužnikom AUTOKLUB “LIKA” Nikole Tesle 1, Gospić (OIB 20114565157)</w:t>
      </w:r>
      <w:r w:rsidR="007C1F59">
        <w:t xml:space="preserve">, </w:t>
      </w:r>
      <w:r w:rsidR="00283C85" w:rsidRPr="004C2B53">
        <w:rPr>
          <w:bCs/>
        </w:rPr>
        <w:t>dana</w:t>
      </w:r>
      <w:r w:rsidR="00283C85">
        <w:rPr>
          <w:bCs/>
        </w:rPr>
        <w:t xml:space="preserve"> </w:t>
      </w:r>
      <w:r w:rsidR="00171A11">
        <w:rPr>
          <w:bCs/>
        </w:rPr>
        <w:t>2</w:t>
      </w:r>
      <w:r>
        <w:rPr>
          <w:bCs/>
        </w:rPr>
        <w:t>9</w:t>
      </w:r>
      <w:r w:rsidR="000B1D63" w:rsidRPr="000B1D63">
        <w:rPr>
          <w:bCs/>
        </w:rPr>
        <w:t xml:space="preserve">. </w:t>
      </w:r>
      <w:r w:rsidR="00171A11">
        <w:rPr>
          <w:bCs/>
        </w:rPr>
        <w:t xml:space="preserve">listopada </w:t>
      </w:r>
      <w:r w:rsidR="000B1D63" w:rsidRPr="000B1D63">
        <w:rPr>
          <w:bCs/>
        </w:rPr>
        <w:t>2018</w:t>
      </w:r>
      <w:r w:rsidR="00283C85" w:rsidRPr="004C2B53">
        <w:t xml:space="preserve">. </w:t>
      </w:r>
    </w:p>
    <w:p w:rsidRDefault="00784764" w:rsidP="00283C85" w:rsidR="00784764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9A53A0" w:rsidRPr="009A53A0">
        <w:t>AUTOKLUB “LIKA” Nikole Tesle 1, Gospić  (OIB  20114565157)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9A53A0" w:rsidP="00601814" w:rsidR="009A53A0">
      <w:pPr>
        <w:autoSpaceDE w:val="false"/>
        <w:autoSpaceDN w:val="false"/>
        <w:adjustRightInd w:val="false"/>
        <w:jc w:val="both"/>
      </w:pPr>
      <w:r>
        <w:t>II</w:t>
      </w:r>
      <w:r>
        <w:tab/>
        <w:t>Ročište zakazano za dan 28. studenog 2018. u 10,00 sati se neće održati.</w:t>
      </w:r>
    </w:p>
    <w:p w:rsidRDefault="009A53A0" w:rsidP="00601814" w:rsidR="009A53A0">
      <w:pPr>
        <w:autoSpaceDE w:val="false"/>
        <w:autoSpaceDN w:val="false"/>
        <w:adjustRightInd w:val="false"/>
        <w:jc w:val="both"/>
      </w:pPr>
    </w:p>
    <w:p w:rsidRDefault="009A53A0" w:rsidP="00733146" w:rsidR="00171A11">
      <w:pPr>
        <w:jc w:val="both"/>
        <w:rPr>
          <w:bCs/>
        </w:rPr>
      </w:pPr>
      <w:r>
        <w:rPr>
          <w:bCs/>
        </w:rPr>
        <w:t>I</w:t>
      </w:r>
      <w:r w:rsidR="00733146">
        <w:rPr>
          <w:bCs/>
        </w:rPr>
        <w:t>II</w:t>
      </w:r>
      <w:r w:rsidR="00733146">
        <w:rPr>
          <w:bCs/>
        </w:rPr>
        <w:tab/>
        <w:t xml:space="preserve">Troškovi </w:t>
      </w:r>
      <w:r>
        <w:rPr>
          <w:bCs/>
        </w:rPr>
        <w:t xml:space="preserve">ovog postupka u iznosu od 1.175,00 kn </w:t>
      </w:r>
      <w:r w:rsidR="00733146">
        <w:rPr>
          <w:bCs/>
        </w:rPr>
        <w:t xml:space="preserve">postupka namirit će iz </w:t>
      </w:r>
      <w:r w:rsidR="00EC62BF">
        <w:rPr>
          <w:bCs/>
        </w:rPr>
        <w:t>zaplijenjenih sredstava</w:t>
      </w:r>
      <w:r w:rsidR="00171A11">
        <w:rPr>
          <w:bCs/>
        </w:rPr>
        <w:t>.</w:t>
      </w:r>
    </w:p>
    <w:p w:rsidRDefault="00171A11" w:rsidP="00733146" w:rsidR="00171A11">
      <w:pPr>
        <w:jc w:val="both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F26B6C" w:rsidP="00C275AE" w:rsidR="00F26B6C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9A53A0">
        <w:rPr>
          <w:bCs/>
        </w:rPr>
        <w:t>455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9A53A0">
        <w:rPr>
          <w:bCs/>
        </w:rPr>
        <w:t>28.</w:t>
      </w:r>
      <w:r w:rsidR="00283C85">
        <w:rPr>
          <w:bCs/>
        </w:rPr>
        <w:t xml:space="preserve"> </w:t>
      </w:r>
      <w:r w:rsidR="009A53A0">
        <w:rPr>
          <w:bCs/>
        </w:rPr>
        <w:t xml:space="preserve">kolovoza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283C85" w:rsidR="00784764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t xml:space="preserve">Tijekom daljnjeg postupka </w:t>
      </w:r>
      <w:r w:rsidR="009A53A0">
        <w:t xml:space="preserve">predlagatelj je u podnesku od 26. listopada 2018. naveo da dužnik na taj dan </w:t>
      </w:r>
      <w:r w:rsidR="00171A11">
        <w:rPr>
          <w:bCs/>
        </w:rPr>
        <w:t>nema evidentiranih neizvršenih osnova za plaćanje</w:t>
      </w:r>
      <w:r w:rsidR="00784764">
        <w:rPr>
          <w:bCs/>
        </w:rPr>
        <w:t xml:space="preserve">.  </w:t>
      </w:r>
    </w:p>
    <w:p w:rsidRDefault="00F26B6C" w:rsidP="00283C85" w:rsidR="00F26B6C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 xml:space="preserve">(„Narodne novine” br. 71/15, </w:t>
      </w:r>
      <w:r>
        <w:rPr>
          <w:bCs/>
        </w:rPr>
        <w:t xml:space="preserve">104/17 </w:t>
      </w:r>
      <w:r w:rsidRPr="005A3EFA">
        <w:rPr>
          <w:bCs/>
        </w:rPr>
        <w:t>u daljnjem tekstu SZ)</w:t>
      </w:r>
      <w:r>
        <w:rPr>
          <w:bCs/>
        </w:rPr>
        <w:t xml:space="preserve"> propisano je da ako </w:t>
      </w:r>
      <w:r w:rsidRPr="00F26B6C">
        <w:t>dužnik do završetka prethodnoga postupka postane sposoban za plaćanje, sud će postupak obustaviti. Troškove provedenoga postupka u tom slučaju dužan je naknaditi dužnik</w:t>
      </w:r>
      <w:r>
        <w:t>.</w:t>
      </w:r>
    </w:p>
    <w:p w:rsidRDefault="00171A11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>Stoga k</w:t>
      </w:r>
      <w:r w:rsidR="00F26B6C">
        <w:rPr>
          <w:bCs/>
        </w:rPr>
        <w:t xml:space="preserve">ako je utvrđeno </w:t>
      </w:r>
      <w:r w:rsidR="00784764">
        <w:rPr>
          <w:bCs/>
        </w:rPr>
        <w:t xml:space="preserve">da je </w:t>
      </w:r>
      <w:r w:rsidR="00F26B6C" w:rsidRPr="00F26B6C">
        <w:t>dužnik do završetka prethodnoga postupka posta</w:t>
      </w:r>
      <w:r w:rsidR="00F26B6C">
        <w:t>o</w:t>
      </w:r>
      <w:r w:rsidR="00F26B6C" w:rsidRPr="00F26B6C">
        <w:t xml:space="preserve"> sposoban za plaćanje</w:t>
      </w:r>
      <w:r w:rsidR="00F26B6C">
        <w:rPr>
          <w:bCs/>
        </w:rPr>
        <w:t xml:space="preserve"> </w:t>
      </w:r>
      <w:r w:rsidR="00283C85">
        <w:rPr>
          <w:bCs/>
        </w:rPr>
        <w:t xml:space="preserve">valjalo </w:t>
      </w:r>
      <w:r w:rsidR="00784764">
        <w:rPr>
          <w:bCs/>
        </w:rPr>
        <w:t xml:space="preserve">je </w:t>
      </w:r>
      <w:r w:rsidR="00283C85">
        <w:rPr>
          <w:bCs/>
        </w:rPr>
        <w:t xml:space="preserve">primjenom odredbe članka </w:t>
      </w:r>
      <w:r w:rsidR="00D44EE0">
        <w:rPr>
          <w:bCs/>
        </w:rPr>
        <w:t>128. stavak 9. S</w:t>
      </w:r>
      <w:r w:rsidR="00784764">
        <w:rPr>
          <w:bCs/>
        </w:rPr>
        <w:t>Z</w:t>
      </w:r>
      <w:r w:rsidR="00EF7933">
        <w:rPr>
          <w:bCs/>
        </w:rPr>
        <w:t>-a</w:t>
      </w:r>
      <w:r w:rsidR="00784764">
        <w:rPr>
          <w:bCs/>
        </w:rPr>
        <w:t xml:space="preserve"> </w:t>
      </w:r>
      <w:r w:rsidR="00D44EE0" w:rsidRPr="00D44EE0">
        <w:rPr>
          <w:color w:val="000000"/>
        </w:rPr>
        <w:t xml:space="preserve">odlučiti kao </w:t>
      </w:r>
      <w:r w:rsidR="00FF6BCF">
        <w:rPr>
          <w:color w:val="000000"/>
        </w:rPr>
        <w:t xml:space="preserve">pod točkom I </w:t>
      </w:r>
      <w:r w:rsidR="009A53A0">
        <w:rPr>
          <w:color w:val="000000"/>
        </w:rPr>
        <w:t xml:space="preserve">i II </w:t>
      </w:r>
      <w:r w:rsidR="00FF6BCF">
        <w:rPr>
          <w:color w:val="000000"/>
        </w:rPr>
        <w:t>izreke ovog rješenja.</w:t>
      </w:r>
    </w:p>
    <w:p w:rsidRDefault="009A53A0" w:rsidP="0024346B" w:rsidR="00F26B6C">
      <w:pPr>
        <w:pStyle w:val="Bezproreda"/>
        <w:ind w:firstLine="705"/>
        <w:jc w:val="both"/>
        <w:rPr>
          <w:bCs/>
        </w:rPr>
      </w:pPr>
      <w:r>
        <w:rPr>
          <w:bCs/>
        </w:rPr>
        <w:t xml:space="preserve">Kako je </w:t>
      </w:r>
      <w:r w:rsidR="00F26B6C">
        <w:rPr>
          <w:bCs/>
        </w:rPr>
        <w:t xml:space="preserve">Financijska agencija </w:t>
      </w:r>
      <w:r>
        <w:rPr>
          <w:bCs/>
        </w:rPr>
        <w:t>imala z</w:t>
      </w:r>
      <w:r w:rsidR="00171A11">
        <w:rPr>
          <w:bCs/>
        </w:rPr>
        <w:t>aplijen</w:t>
      </w:r>
      <w:r>
        <w:rPr>
          <w:bCs/>
        </w:rPr>
        <w:t xml:space="preserve">iti </w:t>
      </w:r>
      <w:r w:rsidR="00171A11">
        <w:rPr>
          <w:bCs/>
        </w:rPr>
        <w:t xml:space="preserve">sredstva na ime </w:t>
      </w:r>
      <w:r w:rsidR="00171A11" w:rsidRPr="00F26B6C">
        <w:rPr>
          <w:bCs/>
        </w:rPr>
        <w:t>predujm</w:t>
      </w:r>
      <w:r w:rsidR="00171A11">
        <w:rPr>
          <w:bCs/>
        </w:rPr>
        <w:t>a</w:t>
      </w:r>
      <w:r w:rsidR="00171A11" w:rsidRPr="00F26B6C">
        <w:rPr>
          <w:bCs/>
        </w:rPr>
        <w:t xml:space="preserve"> za namirenje troškova stečajnoga postupka</w:t>
      </w:r>
      <w:r w:rsidR="00171A11">
        <w:rPr>
          <w:bCs/>
        </w:rPr>
        <w:t xml:space="preserve"> </w:t>
      </w:r>
      <w:r w:rsidR="00F26B6C">
        <w:rPr>
          <w:bCs/>
        </w:rPr>
        <w:t>sukladno odredbi članka 112. stavak 1. SZ</w:t>
      </w:r>
      <w:r w:rsidR="00EF7933">
        <w:rPr>
          <w:bCs/>
        </w:rPr>
        <w:t>-a</w:t>
      </w:r>
      <w:r>
        <w:rPr>
          <w:bCs/>
        </w:rPr>
        <w:t>,</w:t>
      </w:r>
      <w:r w:rsidR="00F26B6C">
        <w:rPr>
          <w:bCs/>
        </w:rPr>
        <w:t xml:space="preserve">  </w:t>
      </w:r>
      <w:r>
        <w:rPr>
          <w:bCs/>
        </w:rPr>
        <w:t xml:space="preserve">valjalo je o </w:t>
      </w:r>
      <w:r w:rsidR="00171A11">
        <w:rPr>
          <w:bCs/>
        </w:rPr>
        <w:t xml:space="preserve">trošku </w:t>
      </w:r>
      <w:r w:rsidR="00171A11">
        <w:rPr>
          <w:bCs/>
        </w:rPr>
        <w:lastRenderedPageBreak/>
        <w:t>postupka</w:t>
      </w:r>
      <w:r>
        <w:rPr>
          <w:bCs/>
        </w:rPr>
        <w:t>,</w:t>
      </w:r>
      <w:r w:rsidR="00171A11">
        <w:rPr>
          <w:bCs/>
        </w:rPr>
        <w:t xml:space="preserve"> </w:t>
      </w:r>
      <w:r w:rsidR="00784764">
        <w:rPr>
          <w:bCs/>
        </w:rPr>
        <w:t xml:space="preserve">primjenom navedenog </w:t>
      </w:r>
      <w:r w:rsidR="00F26B6C">
        <w:rPr>
          <w:bCs/>
        </w:rPr>
        <w:t xml:space="preserve">članka 128. stavak 9. </w:t>
      </w:r>
      <w:r w:rsidR="00171A11">
        <w:rPr>
          <w:bCs/>
        </w:rPr>
        <w:t>SZ-a</w:t>
      </w:r>
      <w:r>
        <w:rPr>
          <w:bCs/>
        </w:rPr>
        <w:t>,</w:t>
      </w:r>
      <w:r w:rsidR="00F26B6C">
        <w:rPr>
          <w:bCs/>
        </w:rPr>
        <w:t xml:space="preserve"> odluč</w:t>
      </w:r>
      <w:r>
        <w:rPr>
          <w:bCs/>
        </w:rPr>
        <w:t xml:space="preserve">iti </w:t>
      </w:r>
      <w:r w:rsidR="00F26B6C">
        <w:rPr>
          <w:bCs/>
        </w:rPr>
        <w:t>kao pod točkom II</w:t>
      </w:r>
      <w:r>
        <w:rPr>
          <w:bCs/>
        </w:rPr>
        <w:t>I</w:t>
      </w:r>
      <w:r w:rsidR="00F26B6C">
        <w:rPr>
          <w:bCs/>
        </w:rPr>
        <w:t xml:space="preserve"> izreke ovog rješenja. </w:t>
      </w:r>
    </w:p>
    <w:p w:rsidRDefault="00F26B6C" w:rsidP="00784765" w:rsidR="00F26B6C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171A11">
        <w:rPr>
          <w:bCs/>
        </w:rPr>
        <w:t>2</w:t>
      </w:r>
      <w:r w:rsidR="009A53A0">
        <w:rPr>
          <w:bCs/>
        </w:rPr>
        <w:t>9</w:t>
      </w:r>
      <w:r w:rsidR="00171A11" w:rsidRPr="000B1D63">
        <w:rPr>
          <w:bCs/>
        </w:rPr>
        <w:t xml:space="preserve">. </w:t>
      </w:r>
      <w:r w:rsidR="00171A11">
        <w:rPr>
          <w:bCs/>
        </w:rPr>
        <w:t xml:space="preserve">listopada </w:t>
      </w:r>
      <w:r w:rsidR="00171A11" w:rsidRPr="000B1D63">
        <w:rPr>
          <w:bCs/>
        </w:rPr>
        <w:t>2018</w:t>
      </w:r>
      <w:r w:rsidR="00DE5946" w:rsidRPr="00B51854">
        <w:t>.</w:t>
      </w:r>
    </w:p>
    <w:p w:rsidRDefault="00F26B6C" w:rsidP="00FC3477" w:rsidR="00F26B6C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7C1F59">
        <w:t>, v.r.</w:t>
      </w:r>
      <w:r w:rsidR="00FC3477" w:rsidRPr="00B51854">
        <w:t xml:space="preserve"> </w:t>
      </w:r>
    </w:p>
    <w:p w:rsidRDefault="00C275AE" w:rsidP="00C275AE" w:rsidR="00C275AE" w:rsidRPr="00B51854">
      <w:pPr>
        <w:jc w:val="both"/>
      </w:pPr>
    </w:p>
    <w:p w:rsidRDefault="00C275AE" w:rsidP="00C275AE" w:rsidR="00C275AE">
      <w:pPr>
        <w:jc w:val="both"/>
      </w:pPr>
    </w:p>
    <w:p w:rsidRDefault="007C1F59" w:rsidP="00C275AE" w:rsidR="007C1F59" w:rsidRPr="00B51854">
      <w:pPr>
        <w:jc w:val="both"/>
      </w:pPr>
    </w:p>
    <w:p w:rsidRDefault="00784764" w:rsidP="00C275AE" w:rsidR="0078476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7C1F59" w:rsidP="007C1F59" w:rsidR="007C1F59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C1F59" w:rsidP="007C1F59" w:rsidR="007C1F59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7C1F59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D2D" w:rsidP="00C45BBA" w:rsidR="001B0D2D">
      <w:r>
        <w:separator/>
      </w:r>
    </w:p>
  </w:endnote>
  <w:endnote w:id="0" w:type="continuationSeparator">
    <w:p w:rsidRDefault="001B0D2D" w:rsidP="00C45BBA" w:rsidR="001B0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5920554"/>
      <w:docPartObj>
        <w:docPartGallery w:val="Page Numbers (Bottom of Page)"/>
        <w:docPartUnique/>
      </w:docPartObj>
    </w:sdtPr>
    <w:sdtEndPr/>
    <w:sdtContent>
      <w:p w:rsidRDefault="007C1F59" w:rsidR="007C1F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224">
          <w:rPr>
            <w:noProof/>
          </w:rPr>
          <w:t>2</w:t>
        </w:r>
        <w:r>
          <w:fldChar w:fldCharType="end"/>
        </w:r>
      </w:p>
    </w:sdtContent>
  </w:sdt>
  <w:p w:rsidRDefault="007C1F59" w:rsidR="007C1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D2D" w:rsidP="00C45BBA" w:rsidR="001B0D2D">
      <w:r>
        <w:separator/>
      </w:r>
    </w:p>
  </w:footnote>
  <w:footnote w:id="0" w:type="continuationSeparator">
    <w:p w:rsidRDefault="001B0D2D" w:rsidP="00C45BBA" w:rsidR="001B0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F59" w:rsidP="007C1F59" w:rsidR="007C1F59" w:rsidRPr="00A15F9E">
    <w:pPr>
      <w:jc w:val="right"/>
    </w:pPr>
    <w:r w:rsidRPr="00283C85">
      <w:t xml:space="preserve">Poslovni broj </w:t>
    </w:r>
    <w:r w:rsidRPr="00A15F9E">
      <w:t>7 St-</w:t>
    </w:r>
    <w:r>
      <w:t>455/2018-13</w:t>
    </w:r>
  </w:p>
  <w:p w:rsidRDefault="00601814" w:rsidP="00601814" w:rsidR="00601814" w:rsidRPr="00A15F9E">
    <w:pPr>
      <w:jc w:val="right"/>
    </w:pP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53517"/>
    <w:rsid w:val="00062884"/>
    <w:rsid w:val="00091369"/>
    <w:rsid w:val="000A5CAD"/>
    <w:rsid w:val="000A756B"/>
    <w:rsid w:val="000B1D63"/>
    <w:rsid w:val="000C0E11"/>
    <w:rsid w:val="000D65F0"/>
    <w:rsid w:val="0015675F"/>
    <w:rsid w:val="001712C3"/>
    <w:rsid w:val="00171A11"/>
    <w:rsid w:val="0017721B"/>
    <w:rsid w:val="00191D53"/>
    <w:rsid w:val="00197584"/>
    <w:rsid w:val="001B0D2D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E64DC"/>
    <w:rsid w:val="002F4B89"/>
    <w:rsid w:val="0030097F"/>
    <w:rsid w:val="00312196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7040E5"/>
    <w:rsid w:val="007118C3"/>
    <w:rsid w:val="00721BC1"/>
    <w:rsid w:val="0072436D"/>
    <w:rsid w:val="00733146"/>
    <w:rsid w:val="00746224"/>
    <w:rsid w:val="00747FB5"/>
    <w:rsid w:val="00784764"/>
    <w:rsid w:val="00784765"/>
    <w:rsid w:val="007B3963"/>
    <w:rsid w:val="007C1F59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A53A0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C62BF"/>
    <w:rsid w:val="00ED5AA5"/>
    <w:rsid w:val="00EF7933"/>
    <w:rsid w:val="00F03166"/>
    <w:rsid w:val="00F231A4"/>
    <w:rsid w:val="00F26B6C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224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224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224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224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224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224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224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224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Autoklub LIKA zastupanog po punomoćniku Stjepan Ćaćić</izvorni_sadrzaj>
    <derivirana_varijabla naziv="DomainObject.Predmet.ProtustrankaFormated_1">  Autoklub LIKA zastupanog po punomoćniku Stjepan Ćaćić</derivirana_varijabla>
  </DomainObject.Predmet.ProtustrankaFormated>
  <DomainObject.Predmet.ProtustrankaFormatedOIB>
    <izvorni_sadrzaj>  Autoklub LIKA, OIB 20114565157 zastupanog po punomoćniku Stjepan Ćaćić</izvorni_sadrzaj>
    <derivirana_varijabla naziv="DomainObject.Predmet.ProtustrankaFormatedOIB_1">  Autoklub LIKA, OIB 20114565157 zastupanog po punomoćniku Stjepan Ćaćić</derivirana_varijabla>
  </DomainObject.Predmet.ProtustrankaFormatedOIB>
  <DomainObject.Predmet.ProtustrankaFormatedWithAdress>
    <izvorni_sadrzaj> Autoklub LIKA, Nikole Tesle 1, 53000 Gospić zastupanog po punomoćniku Stjepan Ćaćić</izvorni_sadrzaj>
    <derivirana_varijabla naziv="DomainObject.Predmet.ProtustrankaFormatedWithAdress_1"> Autoklub LIKA, Nikole Tesle 1, 53000 Gospić zastupanog po punomoćniku Stjepan Ćaćić</derivirana_varijabla>
  </DomainObject.Predmet.ProtustrankaFormatedWithAdress>
  <DomainObject.Predmet.ProtustrankaFormatedWithAdressOIB>
    <izvorni_sadrzaj> Autoklub LIKA, OIB 20114565157, Nikole Tesle 1, 53000 Gospić zastupanog po punomoćniku Stjepan Ćaćić</izvorni_sadrzaj>
    <derivirana_varijabla naziv="DomainObject.Predmet.ProtustrankaFormatedWithAdressOIB_1"> Autoklub LIKA, OIB 20114565157, Nikole Tesle 1, 53000 Gospić zastupanog po punomoćniku Stjepan Ćaćić</derivirana_varijabla>
  </DomainObject.Predmet.ProtustrankaFormatedWithAdressOIB>
  <DomainObject.Predmet.ProtustrankaWithAdress>
    <izvorni_sadrzaj>Autoklub LIKA Nikole Tesle 1, 53000 Gospić</izvorni_sadrzaj>
    <derivirana_varijabla naziv="DomainObject.Predmet.ProtustrankaWithAdress_1">Autoklub LIKA Nikole Tesle 1, 53000 Gospić</derivirana_varijabla>
  </DomainObject.Predmet.ProtustrankaWithAdress>
  <DomainObject.Predmet.ProtustrankaWithAdressOIB>
    <izvorni_sadrzaj>Autoklub LIKA, OIB 20114565157, Nikole Tesle 1, 53000 Gospić</izvorni_sadrzaj>
    <derivirana_varijabla naziv="DomainObject.Predmet.ProtustrankaWithAdressOIB_1">Autoklub LIKA, OIB 20114565157, Nikole Tesle 1, 53000 Gospić</derivirana_varijabla>
  </DomainObject.Predmet.ProtustrankaWithAdressOIB>
  <DomainObject.Predmet.ProtustrankaNazivFormated>
    <izvorni_sadrzaj>Autoklub LIKA</izvorni_sadrzaj>
    <derivirana_varijabla naziv="DomainObject.Predmet.ProtustrankaNazivFormated_1">Autoklub LIKA</derivirana_varijabla>
  </DomainObject.Predmet.ProtustrankaNazivFormated>
  <DomainObject.Predmet.ProtustrankaNazivFormatedOIB>
    <izvorni_sadrzaj>Autoklub LIKA, OIB 20114565157</izvorni_sadrzaj>
    <derivirana_varijabla naziv="DomainObject.Predmet.ProtustrankaNazivFormatedOIB_1">Autoklub LIKA, OIB 20114565157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Autoklub LIKA zastupanog po punomoćniku Stjepan Ćaćić</item>
    </izvorni_sadrzaj>
    <derivirana_varijabla naziv="DomainObject.Predmet.ProtuStrankaListFormated_1">
      <item>Autoklub LIKA zastupanog po punomoćniku Stjepan Ćaćić</item>
    </derivirana_varijabla>
  </DomainObject.Predmet.ProtuStrankaListFormated>
  <DomainObject.Predmet.ProtuStrankaListFormatedOIB>
    <izvorni_sadrzaj>
      <item>Autoklub LIKA, OIB 20114565157 zastupanog po punomoćniku Stjepan Ćaćić</item>
    </izvorni_sadrzaj>
    <derivirana_varijabla naziv="DomainObject.Predmet.ProtuStrankaListFormatedOIB_1">
      <item>Autoklub LIKA, OIB 20114565157 zastupanog po punomoćniku Stjepan Ćaćić</item>
    </derivirana_varijabla>
  </DomainObject.Predmet.ProtuStrankaListFormatedOIB>
  <DomainObject.Predmet.ProtuStrankaListFormatedWithAdress>
    <izvorni_sadrzaj>
      <item>Autoklub LIKA, Nikole Tesle 1, 53000 Gospić zastupanog po punomoćniku Stjepan Ćaćić</item>
    </izvorni_sadrzaj>
    <derivirana_varijabla naziv="DomainObject.Predmet.ProtuStrankaListFormatedWithAdress_1">
      <item>Autoklub LIKA, Nikole Tesle 1, 53000 Gospić zastupanog po punomoćniku Stjepan Ćaćić</item>
    </derivirana_varijabla>
  </DomainObject.Predmet.ProtuStrankaListFormatedWithAdress>
  <DomainObject.Predmet.ProtuStrankaListFormatedWithAdressOIB>
    <izvorni_sadrzaj>
      <item>Autoklub LIKA, OIB 20114565157, Nikole Tesle 1, 53000 Gospić zastupanog po punomoćniku Stjepan Ćaćić</item>
    </izvorni_sadrzaj>
    <derivirana_varijabla naziv="DomainObject.Predmet.ProtuStrankaListFormatedWithAdressOIB_1">
      <item>Autoklub LIKA, OIB 20114565157, Nikole Tesle 1, 53000 Gospić zastupanog po punomoćniku Stjepan Ćaćić</item>
    </derivirana_varijabla>
  </DomainObject.Predmet.ProtuStrankaListFormatedWithAdressOIB>
  <DomainObject.Predmet.ProtuStrankaListNazivFormated>
    <izvorni_sadrzaj>
      <item>Autoklub LIKA</item>
    </izvorni_sadrzaj>
    <derivirana_varijabla naziv="DomainObject.Predmet.ProtuStrankaListNazivFormated_1">
      <item>Autoklub LIKA</item>
    </derivirana_varijabla>
  </DomainObject.Predmet.ProtuStrankaListNazivFormated>
  <DomainObject.Predmet.ProtuStrankaListNazivFormatedOIB>
    <izvorni_sadrzaj>
      <item>Autoklub LIKA, OIB 20114565157</item>
    </izvorni_sadrzaj>
    <derivirana_varijabla naziv="DomainObject.Predmet.ProtuStrankaListNazivFormatedOIB_1">
      <item>Autoklub LIKA, OIB 20114565157</item>
    </derivirana_varijabla>
  </DomainObject.Predmet.ProtuStrankaListNazivFormatedOIB>
  <DomainObject.Predmet.OstaliListFormated>
    <izvorni_sadrzaj>
      <item>Stjepan Ćaćić punomoćnik sudionika u postupku Autoklub LIKA</item>
    </izvorni_sadrzaj>
    <derivirana_varijabla naziv="DomainObject.Predmet.OstaliListFormated_1">
      <item>Stjepan Ćaćić punomoćnik sudionika u postupku Autoklub LIKA</item>
    </derivirana_varijabla>
  </DomainObject.Predmet.OstaliListFormated>
  <DomainObject.Predmet.OstaliListFormatedOIB>
    <izvorni_sadrzaj>
      <item>Stjepan Ćaćić, OIB 25223650928 punomoćnik sudionika u postupku Autoklub LIKA</item>
    </izvorni_sadrzaj>
    <derivirana_varijabla naziv="DomainObject.Predmet.OstaliListFormatedOIB_1">
      <item>Stjepan Ćaćić, OIB 25223650928 punomoćnik sudionika u postupku Autoklub LIKA</item>
    </derivirana_varijabla>
  </DomainObject.Predmet.OstaliListFormatedOIB>
  <DomainObject.Predmet.OstaliListFormatedWithAdress>
    <izvorni_sadrzaj>
      <item>Stjepan Ćaćić, Popa Frana Biničkog 32, 53000 Lički Osik punomoćnik sudionika u postupku Autoklub LIKA</item>
    </izvorni_sadrzaj>
    <derivirana_varijabla naziv="DomainObject.Predmet.OstaliListFormatedWithAdress_1">
      <item>Stjepan Ćaćić, Popa Frana Biničkog 32, 53000 Lički Osik punomoćnik sudionika u postupku Autoklub LIKA</item>
    </derivirana_varijabla>
  </DomainObject.Predmet.OstaliListFormatedWithAdress>
  <DomainObject.Predmet.OstaliListFormatedWithAdressOIB>
    <izvorni_sadrzaj>
      <item>Stjepan Ćaćić, OIB 25223650928, Popa Frana Biničkog 32, 53000 Lički Osik punomoćnik sudionika u postupku Autoklub LIKA</item>
    </izvorni_sadrzaj>
    <derivirana_varijabla naziv="DomainObject.Predmet.OstaliListFormatedWithAdressOIB_1">
      <item>Stjepan Ćaćić, OIB 25223650928, Popa Frana Biničkog 32, 53000 Lički Osik punomoćnik sudionika u postupku Autoklub LIKA</item>
    </derivirana_varijabla>
  </DomainObject.Predmet.OstaliListFormatedWithAdressOIB>
  <DomainObject.Predmet.OstaliListNazivFormated>
    <izvorni_sadrzaj>
      <item>Stjepan Ćaćić</item>
    </izvorni_sadrzaj>
    <derivirana_varijabla naziv="DomainObject.Predmet.OstaliListNazivFormated_1">
      <item>Stjepan Ćaćić</item>
    </derivirana_varijabla>
  </DomainObject.Predmet.OstaliListNazivFormated>
  <DomainObject.Predmet.OstaliListNazivFormatedOIB>
    <izvorni_sadrzaj>
      <item>Stjepan Ćaćić, OIB 25223650928</item>
    </izvorni_sadrzaj>
    <derivirana_varijabla naziv="DomainObject.Predmet.OstaliListNazivFormatedOIB_1">
      <item>Stjepan Ćaćić, OIB 25223650928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Autoklub LIKA</izvorni_sadrzaj>
    <derivirana_varijabla naziv="DomainObject.Predmet.ProtustrankaIDrugi_1">Autoklub LIKA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Autoklub LIKA, OIB 20114565157, Nikole Tesle 1, 53000 Gospić</izvorni_sadrzaj>
    <derivirana_varijabla naziv="DomainObject.Predmet.ProtustrankaIDrugiAdressOIB_1">Autoklub LIKA, OIB 20114565157, Nikole Tesle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Autoklub LIKA</item>
      <item>Stjepan Ćaćić</item>
    </izvorni_sadrzaj>
    <derivirana_varijabla naziv="DomainObject.Predmet.SudioniciListNaziv_1">
      <item>FINA  Rijeka</item>
      <item>Autoklub LIKA</item>
      <item>Stjepan Ćaćić</item>
    </derivirana_varijabla>
  </DomainObject.Predmet.SudioniciListNaziv>
  <DomainObject.Predmet.SudioniciListAdressOIB>
    <izvorni_sadrzaj>
      <item>FINA  Rijeka, OIB 85821130368, Frana Kurelca 8,51000 Rijeka</item>
      <item>Autoklub LIKA, OIB 20114565157, Nikole Tesle 1,53000 Gospić</item>
      <item>Stjepan Ćaćić, OIB 25223650928, Popa Frana Biničkog 32,53000 Lički Osik</item>
    </izvorni_sadrzaj>
    <derivirana_varijabla naziv="DomainObject.Predmet.SudioniciListAdressOIB_1">
      <item>FINA  Rijeka, OIB 85821130368, Frana Kurelca 8,51000 Rijeka</item>
      <item>Autoklub LIKA, OIB 20114565157, Nikole Tesle 1,53000 Gospić</item>
      <item>Stjepan Ćaćić, OIB 25223650928, Popa Frana Biničkog 32,53000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20114565157</item>
      <item>, OIB 25223650928</item>
    </izvorni_sadrzaj>
    <derivirana_varijabla naziv="DomainObject.Predmet.SudioniciListNazivOIB_1">
      <item>, OIB 85821130368</item>
      <item>, OIB 20114565157</item>
      <item>, OIB 25223650928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St-455/2018-10</izvorni_sadrzaj>
    <derivirana_varijabla naziv="DomainObject.PredzadnjaOdlukaIzPredmeta.Oznaka_1">St-455/2018-10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0D8DB-0875-4B6D-BB09-5D0694040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1945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2018-10-29T10:06:00Z</dcterms:created>
  <dc:creator>Liljana Ugrin</dc:creator>
  <cp:lastModifiedBy>Elizabet Jovanović</cp:lastModifiedBy>
  <cp:lastPrinted>2018-10-29T10:05:00Z</cp:lastPrinted>
  <dcterms:modified xmlns:xsi="http://www.w3.org/2001/XMLSchema-instance" xsi:type="dcterms:W3CDTF">2018-10-29T10:08:00Z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(455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