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2d52" w14:paraId="f712d5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A44BC3">
        <w:t>829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A44BC3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F005C5" w:rsidP="006F7B5B" w:rsidR="00F005C5">
      <w:pPr>
        <w:ind w:hanging="720" w:left="360"/>
        <w:rPr>
          <w:sz w:val="22"/>
          <w:szCs w:val="22"/>
        </w:rPr>
      </w:pPr>
    </w:p>
    <w:p w:rsidRDefault="00F005C5" w:rsidP="006F7B5B" w:rsidR="00F005C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D92655" w:rsidP="004E475E" w:rsidR="00D92655">
      <w:pPr>
        <w:jc w:val="both"/>
      </w:pPr>
    </w:p>
    <w:p w:rsidRDefault="00611430" w:rsidP="002C4C28" w:rsidR="00611430">
      <w:pPr>
        <w:jc w:val="both"/>
      </w:pPr>
      <w:r>
        <w:tab/>
      </w:r>
      <w:r w:rsidR="00A44BC3" w:rsidRPr="000B1DB2">
        <w:t xml:space="preserve">Trgovački sud u Osijeku, po sucu mr. sc. Tihomiru Kovačeviću, kao stečajnom sucu, povodom prijedloga </w:t>
      </w:r>
      <w:r w:rsidR="00A44BC3">
        <w:t xml:space="preserve">predlagatelja RH, ŽUPANIJSKO DRŽAVNO ODVJETNIŠTVO U OSIJEKU, Osijek </w:t>
      </w:r>
      <w:r w:rsidR="00A44BC3" w:rsidRPr="000B1DB2">
        <w:t xml:space="preserve">za otvaranje stečajnog postupka nad dužnikom </w:t>
      </w:r>
      <w:r w:rsidR="00A44BC3">
        <w:t xml:space="preserve">SARA PROMET jednostavno društvo s ograničenom odgovornošću za trgovinu i prijevoz, Josipovac, Kralja Petra Svačića 1, </w:t>
      </w:r>
      <w:r w:rsidR="00A44BC3" w:rsidRPr="000B1DB2">
        <w:t xml:space="preserve">MBS </w:t>
      </w:r>
      <w:r w:rsidR="00A44BC3">
        <w:t>030152218</w:t>
      </w:r>
      <w:r w:rsidR="00A44BC3" w:rsidRPr="000B1DB2">
        <w:t xml:space="preserve">, OIB </w:t>
      </w:r>
      <w:r w:rsidR="00A44BC3">
        <w:t>64507325261</w:t>
      </w:r>
      <w:r w:rsidR="00450C50" w:rsidRPr="00450C50">
        <w:t xml:space="preserve">, dana </w:t>
      </w:r>
      <w:r w:rsidR="00A44BC3">
        <w:t>6</w:t>
      </w:r>
      <w:r w:rsidR="0023483C">
        <w:t xml:space="preserve">. </w:t>
      </w:r>
      <w:r w:rsidR="00A44BC3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F005C5" w:rsidP="002C4C28" w:rsidR="00F005C5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D92655" w:rsidP="004E475E" w:rsidR="00D92655">
      <w:pPr>
        <w:jc w:val="both"/>
      </w:pPr>
    </w:p>
    <w:p w:rsidRDefault="007B7EDC" w:rsidP="00620179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620179" w:rsidRPr="00620179">
        <w:t>SARA PROMET jednostavno društvo s ograničenom odgovornošću za trgovinu i prijevoz, Josipovac, Kralja Petra Svačića 1, MBS 030152218, OIB 64507325261</w:t>
      </w:r>
      <w:r>
        <w:t>.</w:t>
      </w:r>
    </w:p>
    <w:p w:rsidRDefault="007B7EDC" w:rsidP="004E475E" w:rsidR="007B7EDC">
      <w:pPr>
        <w:jc w:val="both"/>
      </w:pPr>
    </w:p>
    <w:p w:rsidRDefault="007B7EDC" w:rsidP="005E5F0B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5E5F0B" w:rsidRPr="005E5F0B">
        <w:t>Paula Čandrlić Mesarić, Osijek, Zagrebačka 6, OIB 89394772015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F005C5" w:rsidP="004E475E" w:rsidR="00F005C5">
      <w:pPr>
        <w:jc w:val="both"/>
      </w:pPr>
    </w:p>
    <w:p w:rsidRDefault="00F005C5" w:rsidP="004E475E" w:rsidR="00F005C5">
      <w:pPr>
        <w:jc w:val="both"/>
      </w:pPr>
    </w:p>
    <w:p w:rsidRDefault="00F005C5" w:rsidP="004E475E" w:rsidR="00F005C5">
      <w:pPr>
        <w:jc w:val="both"/>
      </w:pPr>
    </w:p>
    <w:p w:rsidRDefault="00F005C5" w:rsidP="004E475E" w:rsidR="00F005C5">
      <w:pPr>
        <w:jc w:val="both"/>
      </w:pPr>
    </w:p>
    <w:p w:rsidRDefault="00F005C5" w:rsidP="004E475E" w:rsidR="00F005C5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620179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620179" w:rsidRPr="00620179">
        <w:t>SARA PROMET jednostavno društvo s ograničenom odgovornošću za trgovinu i prijevoz, Josipovac, Kralja Petra Svačića 1, MBS 030152218, OIB 64507325261</w:t>
      </w:r>
    </w:p>
    <w:p w:rsidRDefault="00143D16" w:rsidP="009365DD" w:rsidR="00143D16">
      <w:pPr>
        <w:jc w:val="both"/>
      </w:pPr>
    </w:p>
    <w:p w:rsidRDefault="00620179" w:rsidP="00A320F5" w:rsidR="00F12013">
      <w:pPr>
        <w:ind w:firstLine="720" w:left="2160"/>
      </w:pPr>
      <w:r>
        <w:t>11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143D16" w:rsidP="004E475E" w:rsidR="00143D1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143D16" w:rsidP="004E475E" w:rsidR="00143D16">
      <w:pPr>
        <w:jc w:val="both"/>
      </w:pPr>
    </w:p>
    <w:p w:rsidRDefault="00D85874" w:rsidP="00D85874" w:rsidR="00D85874">
      <w:pPr>
        <w:ind w:firstLine="720"/>
        <w:jc w:val="both"/>
      </w:pPr>
      <w:r>
        <w:t>Dana 14.06.2016. sud je zaprimio prijedlog RH, Ministarstva financija za otvaranje stečajnog postupka nad dužnikom SARA PROMET jednostavno društvo s ograničenom odgovornošću za trgovinu i prijevoz, Josipovac, Kralja Petra Svačića 1, MBS 030152218, OIB 64507325261 u kojem navodi da isti podnosi temeljem čl. 16</w:t>
      </w:r>
      <w:r w:rsidR="00630F99">
        <w:t xml:space="preserve">., </w:t>
      </w:r>
      <w:r>
        <w:t xml:space="preserve"> 109. </w:t>
      </w:r>
      <w:r w:rsidR="00630F99">
        <w:t xml:space="preserve">i 430. st. 1. t. 4. </w:t>
      </w:r>
      <w:r>
        <w:t>Stečajnog zakona (NN 71/15, dalje: SZ).</w:t>
      </w:r>
    </w:p>
    <w:p w:rsidRDefault="00D85874" w:rsidP="00D85874" w:rsidR="00D85874">
      <w:pPr>
        <w:ind w:firstLine="720"/>
        <w:jc w:val="both"/>
      </w:pPr>
    </w:p>
    <w:p w:rsidRDefault="00D85874" w:rsidP="00D85874" w:rsidR="00D85874">
      <w:pPr>
        <w:ind w:firstLine="720"/>
        <w:jc w:val="both"/>
      </w:pPr>
      <w:r>
        <w:t>Dalje navodi da vjerovnik ima tražbinu u iznosu od 404.617,58 kn koja se temelji na ovršnim i vjerodostojnim ispravama, a da prema Očevidniku redoslijeda osnova za plaćanje koje vodi Financijska agencija ima evidentirane osnove za plaćanje u razdoblju dužem od 60 dana koje je trebalo, na temelju valjanih osnova za plaćanje, bez daljnjeg pristanka dužnika naplatiti s bilo kojeg od njegovih računa.</w:t>
      </w:r>
    </w:p>
    <w:p w:rsidRDefault="00D85874" w:rsidP="00D85874" w:rsidR="00D85874">
      <w:pPr>
        <w:ind w:firstLine="720"/>
        <w:jc w:val="both"/>
      </w:pPr>
    </w:p>
    <w:p w:rsidRDefault="00D85874" w:rsidP="00D85874" w:rsidR="00143D16">
      <w:pPr>
        <w:ind w:firstLine="720"/>
        <w:jc w:val="both"/>
      </w:pPr>
      <w:r>
        <w:t>Prema podacima Financijske agencije dužnik je u blokadi 375 dana za iznos od 471.845,55 kn.</w:t>
      </w:r>
    </w:p>
    <w:p w:rsidRDefault="0043315F" w:rsidP="00143D16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F005C5">
        <w:t xml:space="preserve">, </w:t>
      </w:r>
      <w:r w:rsidR="00007148">
        <w:t>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F005C5" w:rsidP="0051072F" w:rsidR="00F005C5">
      <w:pPr>
        <w:ind w:firstLine="708"/>
        <w:jc w:val="both"/>
      </w:pPr>
    </w:p>
    <w:p w:rsidRDefault="009A4BE9" w:rsidP="009A4BE9" w:rsidR="00F75B28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109</w:t>
      </w:r>
      <w:r w:rsidRPr="00176811">
        <w:t xml:space="preserve">. st. </w:t>
      </w:r>
      <w:r>
        <w:t>1. i 2</w:t>
      </w:r>
      <w:r w:rsidRPr="00176811">
        <w:t xml:space="preserve">. </w:t>
      </w:r>
      <w:r w:rsidR="00630F99">
        <w:t xml:space="preserve">i 430. st. 1. t. 4. </w:t>
      </w:r>
      <w:r>
        <w:t>SZ-a</w:t>
      </w:r>
      <w:r w:rsidR="00F75B28">
        <w:t>, te je donio rješenje o pokretanju prethodnog postupka i imenovao privremenog stečajnog upravitelja (čl. 115. st. 1. i 2. SZ), odredio mu dužnosti (čl. 119. st. 2. i 3. SZ) i zakazao ročište (čl. 123. i čl. 128. st. 1. SZ).</w:t>
      </w:r>
    </w:p>
    <w:p w:rsidRDefault="00EC3529" w:rsidP="009A4BE9" w:rsidR="00EC3529">
      <w:pPr>
        <w:jc w:val="both"/>
      </w:pPr>
    </w:p>
    <w:p w:rsidRDefault="00F005C5" w:rsidP="006F7B5B" w:rsidR="00F005C5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A4BE9">
        <w:t>6</w:t>
      </w:r>
      <w:r>
        <w:t xml:space="preserve">. </w:t>
      </w:r>
      <w:r w:rsidR="009A4BE9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F005C5" w:rsidP="00B246D8" w:rsidR="00F005C5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9C4438">
        <w:t>po ŽDO GUO Osijek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143D16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9A4BE9">
        <w:t>Sara Strmečki, Josipovac, Bizovačka 33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5E5F0B">
        <w:t>-19, 33 i 35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5E5F0B">
        <w:t>11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658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44BC3" w:rsidRPr="00A44BC3">
      <w:t>14 St-1829/16-14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0F658D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5E5F0B"/>
    <w:rsid w:val="00611430"/>
    <w:rsid w:val="00620179"/>
    <w:rsid w:val="006303BE"/>
    <w:rsid w:val="00630F99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385A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A4BE9"/>
    <w:rsid w:val="009B228A"/>
    <w:rsid w:val="009C4438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44BC3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45B0"/>
    <w:rsid w:val="00AF7215"/>
    <w:rsid w:val="00B04405"/>
    <w:rsid w:val="00B062F1"/>
    <w:rsid w:val="00B11825"/>
    <w:rsid w:val="00B246D8"/>
    <w:rsid w:val="00B460FE"/>
    <w:rsid w:val="00B50218"/>
    <w:rsid w:val="00B60B69"/>
    <w:rsid w:val="00B8087F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85874"/>
    <w:rsid w:val="00D92655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05C5"/>
    <w:rsid w:val="00F078AC"/>
    <w:rsid w:val="00F10B9E"/>
    <w:rsid w:val="00F12013"/>
    <w:rsid w:val="00F30DA0"/>
    <w:rsid w:val="00F45589"/>
    <w:rsid w:val="00F630EC"/>
    <w:rsid w:val="00F64F48"/>
    <w:rsid w:val="00F75B2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5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St-1829/2016</izvorni_sadrzaj>
    <derivirana_varijabla naziv="DomainObject.Predmet.OznakaBroj_1">St-1829/2016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PROMET jednostavno društvo s ograničenom odgovornošću za trgovinu i prijevoz</izvorni_sadrzaj>
    <derivirana_varijabla naziv="DomainObject.Predmet.ProtustrankaFormated_1">  SARA PROMET jednostavno društvo s ograničenom odgovornošću za trgovinu i prijevoz</derivirana_varijabla>
  </DomainObject.Predmet.ProtustrankaFormated>
  <DomainObject.Predmet.ProtustrankaFormatedOIB>
    <izvorni_sadrzaj>  SARA PROMET jednostavno društvo s ograničenom odgovornošću za trgovinu i prijevoz, OIB 64507325261</izvorni_sadrzaj>
    <derivirana_varijabla naziv="DomainObject.Predmet.ProtustrankaFormatedOIB_1">  SARA PROMET jednostavno društvo s ograničenom odgovornošću za trgovinu i prijevoz, OIB 64507325261</derivirana_varijabla>
  </DomainObject.Predmet.ProtustrankaFormatedOIB>
  <DomainObject.Predmet.ProtustrankaFormatedWithAdress>
    <izvorni_sadrzaj> SARA PROMET jednostavno društvo s ograničenom odgovornošću za trgovinu i prijevoz, Kralja Petra Svačića 1, 31220 Josipovac</izvorni_sadrzaj>
    <derivirana_varijabla naziv="DomainObject.Predmet.ProtustrankaFormatedWithAdress_1"> SARA PROMET jednostavno društvo s ograničenom odgovornošću za trgovinu i prijevoz, Kralja Petra Svačića 1, 31220 Josipovac</derivirana_varijabla>
  </DomainObject.Predmet.ProtustrankaFormatedWithAdress>
  <DomainObject.Predmet.ProtustrankaFormatedWithAdressOIB>
    <izvorni_sadrzaj> SARA PROMET jednostavno društvo s ograničenom odgovornošću za trgovinu i prijevoz, OIB 64507325261, Kralja Petra Svačića 1, 31220 Josipovac</izvorni_sadrzaj>
    <derivirana_varijabla naziv="DomainObject.Predmet.ProtustrankaFormatedWithAdressOIB_1"> SARA PROMET jednostavno društvo s ograničenom odgovornošću za trgovinu i prijevoz, OIB 64507325261, Kralja Petra Svačića 1, 31220 Josipovac</derivirana_varijabla>
  </DomainObject.Predmet.ProtustrankaFormatedWithAdressOIB>
  <DomainObject.Predmet.ProtustrankaWithAdress>
    <izvorni_sadrzaj>SARA PROMET jednostavno društvo s ograničenom odgovornošću za trgovinu i prijevoz Kralja Petra Svačića 1, 31220 Josipovac</izvorni_sadrzaj>
    <derivirana_varijabla naziv="DomainObject.Predmet.ProtustrankaWithAdress_1">SARA PROMET jednostavno društvo s ograničenom odgovornošću za trgovinu i prijevoz Kralja Petra Svačića 1, 31220 Josipovac</derivirana_varijabla>
  </DomainObject.Predmet.ProtustrankaWithAdress>
  <DomainObject.Predmet.ProtustrankaWithAdressOIB>
    <izvorni_sadrzaj>SARA PROMET jednostavno društvo s ograničenom odgovornošću za trgovinu i prijevoz, OIB 64507325261, Kralja Petra Svačića 1, 31220 Josipovac</izvorni_sadrzaj>
    <derivirana_varijabla naziv="DomainObject.Predmet.ProtustrankaWithAdressOIB_1">SARA PROMET jednostavno društvo s ograničenom odgovornošću za trgovinu i prijevoz, OIB 64507325261, Kralja Petra Svačića 1, 31220 Josipovac</derivirana_varijabla>
  </DomainObject.Predmet.ProtustrankaWithAdressOIB>
  <DomainObject.Predmet.ProtustrankaNazivFormated>
    <izvorni_sadrzaj>SARA PROMET jednostavno društvo s ograničenom odgovornošću za trgovinu i prijevoz</izvorni_sadrzaj>
    <derivirana_varijabla naziv="DomainObject.Predmet.ProtustrankaNazivFormated_1">SARA PROMET jednostavno društvo s ograničenom odgovornošću za trgovinu i prijevoz</derivirana_varijabla>
  </DomainObject.Predmet.ProtustrankaNazivFormated>
  <DomainObject.Predmet.ProtustrankaNazivFormatedOIB>
    <izvorni_sadrzaj>SARA PROMET jednostavno društvo s ograničenom odgovornošću za trgovinu i prijevoz, OIB 64507325261</izvorni_sadrzaj>
    <derivirana_varijabla naziv="DomainObject.Predmet.ProtustrankaNazivFormatedOIB_1">SARA PROMET jednostavno društvo s ograničenom odgovornošću za trgovinu i prijevoz, OIB 64507325261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SARA PROMET jednostavno društvo s ograničenom odgovornošću za trgovinu i prijevoz</item>
    </izvorni_sadrzaj>
    <derivirana_varijabla naziv="DomainObject.Predmet.ProtuStrankaListFormated_1">
      <item>SARA PROMET jednostavno društvo s ograničenom odgovornošću za trgovinu i prijevoz</item>
    </derivirana_varijabla>
  </DomainObject.Predmet.ProtuStrankaListFormated>
  <DomainObject.Predmet.ProtuStrankaListFormatedOIB>
    <izvorni_sadrzaj>
      <item>SARA PROMET jednostavno društvo s ograničenom odgovornošću za trgovinu i prijevoz, OIB 64507325261</item>
    </izvorni_sadrzaj>
    <derivirana_varijabla naziv="DomainObject.Predmet.ProtuStrankaListFormatedOIB_1">
      <item>SARA PROMET jednostavno društvo s ograničenom odgovornošću za trgovinu i prijevoz, OIB 64507325261</item>
    </derivirana_varijabla>
  </DomainObject.Predmet.ProtuStrankaListFormatedOIB>
  <DomainObject.Predmet.ProtuStrankaListFormatedWithAdress>
    <izvorni_sadrzaj>
      <item>SARA PROMET jednostavno društvo s ograničenom odgovornošću za trgovinu i prijevoz, Kralja Petra Svačića 1, 31220 Josipovac</item>
    </izvorni_sadrzaj>
    <derivirana_varijabla naziv="DomainObject.Predmet.ProtuStrankaListFormatedWithAdress_1">
      <item>SARA PROMET jednostavno društvo s ograničenom odgovornošću za trgovinu i prijevoz, Kralja Petra Svačića 1, 31220 Josipovac</item>
    </derivirana_varijabla>
  </DomainObject.Predmet.ProtuStrankaListFormatedWithAdress>
  <DomainObject.Predmet.ProtuStrankaListFormatedWithAdressOIB>
    <izvorni_sadrzaj>
      <item>SARA PROMET jednostavno društvo s ograničenom odgovornošću za trgovinu i prijevoz, OIB 64507325261, Kralja Petra Svačića 1, 31220 Josipovac</item>
    </izvorni_sadrzaj>
    <derivirana_varijabla naziv="DomainObject.Predmet.ProtuStrankaListFormatedWithAdressOIB_1">
      <item>SARA PROMET jednostavno društvo s ograničenom odgovornošću za trgovinu i prijevoz, OIB 64507325261, Kralja Petra Svačića 1, 31220 Josipovac</item>
    </derivirana_varijabla>
  </DomainObject.Predmet.ProtuStrankaListFormatedWithAdressOIB>
  <DomainObject.Predmet.ProtuStrankaListNazivFormated>
    <izvorni_sadrzaj>
      <item>SARA PROMET jednostavno društvo s ograničenom odgovornošću za trgovinu i prijevoz</item>
    </izvorni_sadrzaj>
    <derivirana_varijabla naziv="DomainObject.Predmet.ProtuStrankaListNazivFormated_1">
      <item>SARA PROMET jednostavno društvo s ograničenom odgovornošću za trgovinu i prijevoz</item>
    </derivirana_varijabla>
  </DomainObject.Predmet.ProtuStrankaListNazivFormated>
  <DomainObject.Predmet.ProtuStrankaListNazivFormatedOIB>
    <izvorni_sadrzaj>
      <item>SARA PROMET jednostavno društvo s ograničenom odgovornošću za trgovinu i prijevoz, OIB 64507325261</item>
    </izvorni_sadrzaj>
    <derivirana_varijabla naziv="DomainObject.Predmet.ProtuStrankaListNazivFormatedOIB_1">
      <item>SARA PROMET jednostavno društvo s ograničenom odgovornošću za trgovinu i prijevoz, OIB 64507325261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SARA PROMET jednostavno društvo s ograničenom odgovornošću za trgovinu i prijevoz</izvorni_sadrzaj>
    <derivirana_varijabla naziv="DomainObject.Predmet.ProtustrankaIDrugi_1">SARA PROMET jednostavno društvo s ograničenom odgovornošću za trgovinu i prijevoz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SARA PROMET jednostavno društvo s ograničenom odgovornošću za trgovinu i prijevoz, OIB 64507325261, Kralja Petra Svačića 1, 31220 Josipovac</izvorni_sadrzaj>
    <derivirana_varijabla naziv="DomainObject.Predmet.ProtustrankaIDrugiAdressOIB_1">SARA PROMET jednostavno društvo s ograničenom odgovornošću za trgovinu i prijevoz, OIB 64507325261, Kralja Petra 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</item>
      <item>SARA PROMET jednostavno društvo s ograničenom odgovornošću za trgovinu i prijevoz</item>
    </izvorni_sadrzaj>
    <derivirana_varijabla naziv="DomainObject.Predmet.SudioniciListNaziv_1">
      <item>RH MINISTARSTVO FINANCIJA</item>
      <item>SARA PROMET jednostavno društvo s ograničenom odgovornošću za trgovinu i prijevoz</item>
    </derivirana_varijabla>
  </DomainObject.Predmet.SudioniciListNaziv>
  <DomainObject.Predmet.SudioniciListAdressOIB>
    <izvorni_sadrzaj>
      <item>RH MINISTARSTVO FINANCIJA, OIB 18683136487</item>
      <item>SARA PROMET jednostavno društvo s ograničenom odgovornošću za trgovinu i prijevoz, OIB 64507325261, Kralja Petra Svačića 1,31220 Josipovac</item>
    </izvorni_sadrzaj>
    <derivirana_varijabla naziv="DomainObject.Predmet.SudioniciListAdressOIB_1">
      <item>RH MINISTARSTVO FINANCIJA, OIB 18683136487</item>
      <item>SARA PROMET jednostavno društvo s ograničenom odgovornošću za trgovinu i prijevoz, OIB 64507325261, Kralja Petra Svačića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64507325261</item>
    </izvorni_sadrzaj>
    <derivirana_varijabla naziv="DomainObject.Predmet.SudioniciListNazivOIB_1">
      <item>, OIB 18683136487</item>
      <item>, OIB 64507325261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A854A-44FB-40AC-9A79-A15C85506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703</properties:Words>
  <properties:Characters>3808</properties:Characters>
  <properties:Lines>117</properties:Lines>
  <properties:Paragraphs>37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2016-09-06T12:35:00Z</dcterms:modified>
  <cp:revision>16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