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da14" w14:paraId="c2ada14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 w:rsidRPr="0098207F">
        <w:rPr>
          <w:lang w:val="hr-HR"/>
        </w:rPr>
        <w:t xml:space="preserve">Posl.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0F793D">
        <w:rPr>
          <w:lang w:val="hr-HR"/>
        </w:rPr>
        <w:t>428/17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>Split, Sukoišanska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F793D">
        <w:rPr>
          <w:lang w:val="hr-HR"/>
        </w:rPr>
        <w:t>VIRTUALNE MREŽE j.d.o.o., Split, Kneza Ljudevita Posavskog 15, OIB: 18281167874, MBS: 060310830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23706F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3706F">
        <w:rPr>
          <w:lang w:val="hr-HR"/>
        </w:rPr>
        <w:t xml:space="preserve"> </w:t>
      </w:r>
      <w:r w:rsidR="000F793D">
        <w:rPr>
          <w:lang w:val="hr-HR"/>
        </w:rPr>
        <w:t>VIRTUALNE MREŽE j.d.o.o., Split, Kneza Ljudevita Posavskog 15, OIB: 18281167874, MBS: 060310830.</w:t>
      </w:r>
      <w:r w:rsidR="0023706F">
        <w:rPr>
          <w:lang w:val="hr-HR"/>
        </w:rPr>
        <w:t xml:space="preserve"> 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23706F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3706F">
        <w:rPr>
          <w:lang w:val="hr-HR"/>
        </w:rPr>
        <w:t>14:</w:t>
      </w:r>
      <w:r w:rsidR="000F793D">
        <w:rPr>
          <w:lang w:val="hr-HR"/>
        </w:rPr>
        <w:t>15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0F793D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r w:rsidR="000F793D">
        <w:t xml:space="preserve">Domagoj Repač, mag.iur., Zagreb, Đorđićeva 24, OIB: </w:t>
      </w:r>
      <w:r w:rsidR="000F793D" w:rsidRPr="0071004F">
        <w:t>24977406612</w:t>
      </w:r>
      <w:r w:rsidR="000F793D">
        <w:t>.</w:t>
      </w:r>
    </w:p>
    <w:p w:rsidRDefault="000F793D" w:rsidP="00E14AE2" w:rsidR="000F793D">
      <w:pPr>
        <w:ind w:left="708"/>
        <w:jc w:val="both"/>
        <w:rPr>
          <w:lang w:val="hr-HR"/>
        </w:rPr>
      </w:pPr>
    </w:p>
    <w:p w:rsidRDefault="00634348" w:rsidP="00E14AE2" w:rsidR="000F793D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007D8" w:rsidRPr="00B007D8">
        <w:rPr>
          <w:lang w:val="hr-HR"/>
        </w:rPr>
        <w:t xml:space="preserve"> </w:t>
      </w:r>
      <w:r w:rsidR="000F793D">
        <w:rPr>
          <w:lang w:val="hr-HR"/>
        </w:rPr>
        <w:t>VIRTUALNE MREŽE j.d.o.o., Split, Kneza Ljudevita Posavskog 15, OIB: 18281167874, MBS: 060310830.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23706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F793D">
        <w:rPr>
          <w:lang w:val="hr-HR"/>
        </w:rPr>
        <w:t>22</w:t>
      </w:r>
      <w:r w:rsidR="0023706F">
        <w:rPr>
          <w:lang w:val="hr-HR"/>
        </w:rPr>
        <w:t>. ožujka 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F793D">
        <w:rPr>
          <w:lang w:val="hr-HR"/>
        </w:rPr>
        <w:t>VIRTUALNE MREŽE j.d.o.o., Split, Kneza Ljudevita Posavskog 15, OIB: 18281167874, MBS: 060310830.</w:t>
      </w:r>
    </w:p>
    <w:p w:rsidRDefault="000F793D" w:rsidP="00E14AE2" w:rsidR="000F793D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F793D">
        <w:rPr>
          <w:lang w:val="hr-HR"/>
        </w:rPr>
        <w:t>20</w:t>
      </w:r>
      <w:r w:rsidR="0023706F">
        <w:rPr>
          <w:lang w:val="hr-HR"/>
        </w:rPr>
        <w:t xml:space="preserve">. ožujka </w:t>
      </w:r>
      <w:r w:rsidR="00FA0C15">
        <w:rPr>
          <w:lang w:val="hr-HR"/>
        </w:rPr>
        <w:t>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</w:t>
      </w:r>
      <w:r w:rsidR="000F793D">
        <w:rPr>
          <w:lang w:val="hr-HR"/>
        </w:rPr>
        <w:t>14.734,97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23706F">
        <w:rPr>
          <w:lang w:val="hr-HR"/>
        </w:rPr>
        <w:t>25. travnja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</w:t>
      </w:r>
      <w:r w:rsidR="00193F49"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23706F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>Ivana Madunić</w:t>
      </w:r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0F793D" w:rsidP="00D4027A" w:rsidR="000F793D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DC8" w:rsidP="003734BE" w:rsidR="00B85DC8">
      <w:r>
        <w:separator/>
      </w:r>
    </w:p>
  </w:endnote>
  <w:endnote w:id="0" w:type="continuationSeparator">
    <w:p w:rsidRDefault="00B85DC8" w:rsidP="003734BE" w:rsidR="00B85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DC8" w:rsidP="003734BE" w:rsidR="00B85DC8">
      <w:r>
        <w:separator/>
      </w:r>
    </w:p>
  </w:footnote>
  <w:footnote w:id="0" w:type="continuationSeparator">
    <w:p w:rsidRDefault="00B85DC8" w:rsidP="003734BE" w:rsidR="00B85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A3824" w:rsidRPr="001A382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0F793D">
      <w:t>428</w:t>
    </w:r>
    <w:r w:rsidR="0023706F">
      <w:t>/17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0F793D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3824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5DC8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8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38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382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38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38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8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38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382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38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38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VIRTUALNE MREŽE j.d.o.o. za elektroničke komunikacije i računalne usluge</izvorni_sadrzaj>
    <derivirana_varijabla naziv="DomainObject.Predmet.ProtustrankaFormated_1">  VIRTUALNE MREŽE j.d.o.o. za elektroničke komunikacije i računalne usluge</derivirana_varijabla>
  </DomainObject.Predmet.ProtustrankaFormated>
  <DomainObject.Predmet.ProtustrankaFormatedOIB>
    <izvorni_sadrzaj>  VIRTUALNE MREŽE j.d.o.o. za elektroničke komunikacije i računalne usluge, OIB 18281167874</izvorni_sadrzaj>
    <derivirana_varijabla naziv="DomainObject.Predmet.ProtustrankaFormatedOIB_1">  VIRTUALNE MREŽE j.d.o.o. za elektroničke komunikacije i računalne usluge, OIB 18281167874</derivirana_varijabla>
  </DomainObject.Predmet.ProtustrankaFormatedOIB>
  <DomainObject.Predmet.ProtustrankaFormatedWithAdress>
    <izvorni_sadrzaj> VIRTUALNE MREŽE j.d.o.o. za elektroničke komunikacije i računalne usluge, Kneza Lj. Posavskog 15, 21000 Split</izvorni_sadrzaj>
    <derivirana_varijabla naziv="DomainObject.Predmet.ProtustrankaFormatedWithAdress_1"> VIRTUALNE MREŽE j.d.o.o. za elektroničke komunikacije i računalne usluge, Kneza Lj. Posavskog 15, 21000 Split</derivirana_varijabla>
  </DomainObject.Predmet.ProtustrankaFormatedWithAdress>
  <DomainObject.Predmet.ProtustrankaFormatedWithAdressOIB>
    <izvorni_sadrzaj> VIRTUALNE MREŽE j.d.o.o. za elektroničke komunikacije i računalne usluge, OIB 18281167874, Kneza Lj. Posavskog 15, 21000 Split</izvorni_sadrzaj>
    <derivirana_varijabla naziv="DomainObject.Predmet.ProtustrankaFormatedWithAdressOIB_1"> VIRTUALNE MREŽE j.d.o.o. za elektroničke komunikacije i računalne usluge, OIB 18281167874, Kneza Lj. Posavskog 15, 21000 Split</derivirana_varijabla>
  </DomainObject.Predmet.ProtustrankaFormatedWithAdressOIB>
  <DomainObject.Predmet.ProtustrankaWithAdress>
    <izvorni_sadrzaj>VIRTUALNE MREŽE j.d.o.o. za elektroničke komunikacije i računalne usluge Kneza Lj. Posavskog 15, 21000 Split</izvorni_sadrzaj>
    <derivirana_varijabla naziv="DomainObject.Predmet.ProtustrankaWithAdress_1">VIRTUALNE MREŽE j.d.o.o. za elektroničke komunikacije i računalne usluge Kneza Lj. Posavskog 15, 21000 Split</derivirana_varijabla>
  </DomainObject.Predmet.ProtustrankaWithAdress>
  <DomainObject.Predmet.ProtustrankaWithAdressOIB>
    <izvorni_sadrzaj>VIRTUALNE MREŽE j.d.o.o. za elektroničke komunikacije i računalne usluge, OIB 18281167874, Kneza Lj. Posavskog 15, 21000 Split</izvorni_sadrzaj>
    <derivirana_varijabla naziv="DomainObject.Predmet.ProtustrankaWithAdressOIB_1">VIRTUALNE MREŽE j.d.o.o. za elektroničke komunikacije i računalne usluge, OIB 18281167874, Kneza Lj. Posavskog 15, 21000 Split</derivirana_varijabla>
  </DomainObject.Predmet.ProtustrankaWithAdressOIB>
  <DomainObject.Predmet.ProtustrankaNazivFormated>
    <izvorni_sadrzaj>VIRTUALNE MREŽE j.d.o.o. za elektroničke komunikacije i računalne usluge</izvorni_sadrzaj>
    <derivirana_varijabla naziv="DomainObject.Predmet.ProtustrankaNazivFormated_1">VIRTUALNE MREŽE j.d.o.o. za elektroničke komunikacije i računalne usluge</derivirana_varijabla>
  </DomainObject.Predmet.ProtustrankaNazivFormated>
  <DomainObject.Predmet.ProtustrankaNazivFormatedOIB>
    <izvorni_sadrzaj>VIRTUALNE MREŽE j.d.o.o. za elektroničke komunikacije i računalne usluge, OIB 18281167874</izvorni_sadrzaj>
    <derivirana_varijabla naziv="DomainObject.Predmet.ProtustrankaNazivFormatedOIB_1">VIRTUALNE MREŽE j.d.o.o. za elektroničke komunikacije i računalne usluge, OIB 18281167874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14734.97</izvorni_sadrzaj>
    <derivirana_varijabla naziv="DomainObject.Predmet.TrenutnaVrijednost_1">14734.97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VIRTUALNE MREŽE j.d.o.o. za elektroničke komunikacije i računalne usluge</item>
    </izvorni_sadrzaj>
    <derivirana_varijabla naziv="DomainObject.Predmet.ProtuStrankaListFormated_1">
      <item>VIRTUALNE MREŽE j.d.o.o. za elektroničke komunikacije i računalne usluge</item>
    </derivirana_varijabla>
  </DomainObject.Predmet.ProtuStrankaListFormated>
  <DomainObject.Predmet.ProtuStrankaListFormatedOIB>
    <izvorni_sadrzaj>
      <item>VIRTUALNE MREŽE j.d.o.o. za elektroničke komunikacije i računalne usluge, OIB 18281167874</item>
    </izvorni_sadrzaj>
    <derivirana_varijabla naziv="DomainObject.Predmet.ProtuStrankaListFormatedOIB_1">
      <item>VIRTUALNE MREŽE j.d.o.o. za elektroničke komunikacije i računalne usluge, OIB 18281167874</item>
    </derivirana_varijabla>
  </DomainObject.Predmet.ProtuStrankaListFormatedOIB>
  <DomainObject.Predmet.ProtuStrankaListFormatedWithAdress>
    <izvorni_sadrzaj>
      <item>VIRTUALNE MREŽE j.d.o.o. za elektroničke komunikacije i računalne usluge, Kneza Lj. Posavskog 15, 21000 Split</item>
    </izvorni_sadrzaj>
    <derivirana_varijabla naziv="DomainObject.Predmet.ProtuStrankaListFormatedWithAdress_1">
      <item>VIRTUALNE MREŽE j.d.o.o. za elektroničke komunikacije i računalne usluge, Kneza Lj. Posavskog 15, 21000 Split</item>
    </derivirana_varijabla>
  </DomainObject.Predmet.ProtuStrankaListFormatedWithAdress>
  <DomainObject.Predmet.ProtuStrankaListFormatedWithAdressOIB>
    <izvorni_sadrzaj>
      <item>VIRTUALNE MREŽE j.d.o.o. za elektroničke komunikacije i računalne usluge, OIB 18281167874, Kneza Lj. Posavskog 15, 21000 Split</item>
    </izvorni_sadrzaj>
    <derivirana_varijabla naziv="DomainObject.Predmet.ProtuStrankaListFormatedWithAdressOIB_1">
      <item>VIRTUALNE MREŽE j.d.o.o. za elektroničke komunikacije i računalne usluge, OIB 18281167874, Kneza Lj. Posavskog 15, 21000 Split</item>
    </derivirana_varijabla>
  </DomainObject.Predmet.ProtuStrankaListFormatedWithAdressOIB>
  <DomainObject.Predmet.ProtuStrankaListNazivFormated>
    <izvorni_sadrzaj>
      <item>VIRTUALNE MREŽE j.d.o.o. za elektroničke komunikacije i računalne usluge</item>
    </izvorni_sadrzaj>
    <derivirana_varijabla naziv="DomainObject.Predmet.ProtuStrankaListNazivFormated_1">
      <item>VIRTUALNE MREŽE j.d.o.o. za elektroničke komunikacije i računalne usluge</item>
    </derivirana_varijabla>
  </DomainObject.Predmet.ProtuStrankaListNazivFormated>
  <DomainObject.Predmet.ProtuStrankaListNazivFormatedOIB>
    <izvorni_sadrzaj>
      <item>VIRTUALNE MREŽE j.d.o.o. za elektroničke komunikacije i računalne usluge, OIB 18281167874</item>
    </izvorni_sadrzaj>
    <derivirana_varijabla naziv="DomainObject.Predmet.ProtuStrankaListNazivFormatedOIB_1">
      <item>VIRTUALNE MREŽE j.d.o.o. za elektroničke komunikacije i računalne usluge, OIB 18281167874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VIRTUALNE MREŽE j.d.o.o. za elektroničke komunikacije i računalne usluge</izvorni_sadrzaj>
    <derivirana_varijabla naziv="DomainObject.Predmet.ProtustrankaIDrugi_1">VIRTUALNE MREŽE j.d.o.o. za elektroničke komunikacije i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VIRTUALNE MREŽE j.d.o.o. za elektroničke komunikacije i računalne usluge, OIB 18281167874, Kneza Lj. Posavskog 15, 21000 Split</izvorni_sadrzaj>
    <derivirana_varijabla naziv="DomainObject.Predmet.ProtustrankaIDrugiAdressOIB_1">VIRTUALNE MREŽE j.d.o.o. za elektroničke komunikacije i računalne usluge, OIB 18281167874, Kneza Lj. Posavskog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VIRTUALNE MREŽE j.d.o.o. za elektroničke komunikacije i računalne usluge</item>
      <item>FINANCIJSKA AGENCIJA, RC SPLIT</item>
    </izvorni_sadrzaj>
    <derivirana_varijabla naziv="DomainObject.Predmet.SudioniciListNaziv_1">
      <item>VIRTUALNE MREŽE j.d.o.o. za elektroničke komunikacije i računalne usluge</item>
      <item>FINANCIJSKA AGENCIJA, RC SPLIT</item>
    </derivirana_varijabla>
  </DomainObject.Predmet.SudioniciListNaziv>
  <DomainObject.Predmet.SudioniciListAdressOIB>
    <izvorni_sadrzaj>
      <item>VIRTUALNE MREŽE j.d.o.o. za elektroničke komunikacije i računalne usluge, OIB 18281167874, Kneza Lj. Posavskog 15,21000 Split</item>
      <item>FINANCIJSKA AGENCIJA, RC SPLIT, OIB 85821130368, Mažuranićevo šetalište 24 b,21000 Split</item>
    </izvorni_sadrzaj>
    <derivirana_varijabla naziv="DomainObject.Predmet.SudioniciListAdressOIB_1">
      <item>VIRTUALNE MREŽE j.d.o.o. za elektroničke komunikacije i računalne usluge, OIB 18281167874, Kneza Lj. Posavskog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18281167874</item>
      <item>, OIB 85821130368</item>
    </izvorni_sadrzaj>
    <derivirana_varijabla naziv="DomainObject.Predmet.SudioniciListNazivOIB_1">
      <item>, OIB 18281167874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A609A-6EE7-4FF5-8C17-482DC5A1D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4258</properties:Characters>
  <properties:Lines>110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2017-06-28T12:07:00Z</dcterms:created>
  <dc:creator>wsadmin</dc:creator>
  <cp:lastModifiedBy>Ivana Madunić</cp:lastModifiedBy>
  <cp:lastPrinted>2017-06-28T12:06:00Z</cp:lastPrinted>
  <dcterms:modified xmlns:xsi="http://www.w3.org/2001/XMLSchema-instance" xsi:type="dcterms:W3CDTF">2017-06-28T12:08:00Z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