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f3a8" w14:paraId="caaf3a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552C1A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St-2347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6110" w:rsidRP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NOGOMETNI KLUB 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836110" w:rsidRP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>POSAVINA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836110" w:rsidRP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 U LIKVIDACIJI</w:t>
      </w:r>
      <w:r w:rsidR="00C537F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Držićeva 102, OIB: </w:t>
      </w:r>
      <w:r w:rsidR="00836110" w:rsidRP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>26572122154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E71BE" w:rsidP="007A69D6" w:rsidR="00836110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Odbacuje se prijedlog za otvaranje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836110" w:rsidRP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NOGOMETNI KLUB 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836110" w:rsidRP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>POSAVINA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836110" w:rsidRP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 U LIKVIDACIJI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Držićeva 102, OIB: </w:t>
      </w:r>
      <w:r w:rsidR="00836110" w:rsidRP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>26572122154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0F3A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"Narodne novine"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A7C4C" w:rsidP="00836110" w:rsidR="0083611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Provjerom u registru </w:t>
      </w:r>
      <w:r w:rsidR="00836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udruga za dužnika na dan 06. studenog 2015., </w:t>
      </w: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utvrđeno je da </w:t>
      </w:r>
      <w:r w:rsidR="00836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dužnik danom 27. veljače 2015. u prestanku djelovanja zbog proteka dvostruko više vremena od vremena predviđenog za održavanje redovne sjednice skupštine, a ista nije održana</w:t>
      </w:r>
      <w:r w:rsidR="007A69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a kao postupak prestanka djelovanja udruge navedena je likvidacija</w:t>
      </w:r>
      <w:r w:rsidR="00836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</w:p>
    <w:p w:rsidRDefault="006A7C4C" w:rsidP="006A7C4C" w:rsidR="000F3A1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3. stavak 1. SZ-a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propisano je da se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predsteč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ajni i stečajni postupak mogu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provesti nad pravnom osobom i nad imovinom dužnika pojedinca, ako Zakonom 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ije drugačije određeno, a odredbom čl.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836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48. st.1.t. 3. Zakona o udrugama</w:t>
      </w:r>
      <w:r w:rsidR="000F3A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("Narodne novine broj 74/2014; dalje: ZU)</w:t>
      </w:r>
      <w:r w:rsidR="00836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propisan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 </w:t>
      </w:r>
      <w:r w:rsidR="00836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kao razlog za prestanak udruge</w:t>
      </w:r>
      <w:r w:rsidR="00836110" w:rsidRPr="00836110">
        <w:t xml:space="preserve"> </w:t>
      </w:r>
      <w:r w:rsidR="00836110" w:rsidRPr="00836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protek dvostruko više vremena od vremena predviđenog za održavanje redovne sjednice skupštine, a ona nije održana</w:t>
      </w:r>
      <w:r w:rsidR="00836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F3A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0F3A15" w:rsidP="006A7C4C" w:rsidR="00DE71BE" w:rsidRPr="00DE71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 tim u vezi, odredbom čl. 49. st. 1.</w:t>
      </w:r>
      <w:r w:rsidRPr="000F3A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ZU propisano je da se u slučaju</w:t>
      </w:r>
      <w:r w:rsidRPr="000F3A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iz članka 48. stavk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1. točaka 1., 3., 4. i 6. toga z</w:t>
      </w:r>
      <w:r w:rsidRPr="000F3A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akona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(dakle i u konkretnom slučaju) provodi </w:t>
      </w:r>
      <w:r w:rsidRPr="000F3A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postupak likvidacije.</w:t>
      </w:r>
    </w:p>
    <w:p w:rsidRDefault="00DE71BE" w:rsidP="00C64D92" w:rsidR="009F7260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  <w:t xml:space="preserve">Dakle, </w:t>
      </w:r>
      <w:r w:rsidR="00836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je </w:t>
      </w:r>
      <w:r w:rsidR="000F3A1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ispunjen uvjet za brisanje dužnika sukladno</w:t>
      </w:r>
      <w:r w:rsidR="00836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odredbama Zakona o udrugama, to nije ispunjena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pre</w:t>
      </w:r>
      <w:r w:rsidR="00836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tpostavka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iz čl. 428.</w:t>
      </w:r>
      <w:r w:rsidR="0083611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st.1. redak 3.</w:t>
      </w:r>
      <w:r w:rsidR="0050115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SZ-a za provođenjem skraćenog stečajnog postupka pa je valjalo odlučiti kao u izreci.</w:t>
      </w:r>
    </w:p>
    <w:p w:rsidRDefault="007A69D6" w:rsidP="00C64D92" w:rsidR="007A69D6">
      <w:pPr>
        <w:tabs>
          <w:tab w:pos="7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E5400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D1BD2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0F3A15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</w:p>
    <w:p w:rsidRDefault="0012132B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6553F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Pr="008D776D">
      <w:rPr>
        <w:rFonts w:cs="Times New Roman" w:hAnsi="Times New Roman" w:ascii="Times New Roman"/>
        <w:sz w:val="24"/>
        <w:szCs w:val="24"/>
      </w:rPr>
      <w:tab/>
      <w:t>22. St-2347/2015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F3A15"/>
    <w:rsid w:val="0012132B"/>
    <w:rsid w:val="0017646E"/>
    <w:rsid w:val="0028717D"/>
    <w:rsid w:val="002B5FFE"/>
    <w:rsid w:val="00393011"/>
    <w:rsid w:val="003A1F20"/>
    <w:rsid w:val="003C0253"/>
    <w:rsid w:val="0050115D"/>
    <w:rsid w:val="00552C1A"/>
    <w:rsid w:val="00604F51"/>
    <w:rsid w:val="006A7C4C"/>
    <w:rsid w:val="00741848"/>
    <w:rsid w:val="007659BE"/>
    <w:rsid w:val="007A69D6"/>
    <w:rsid w:val="007E7B9C"/>
    <w:rsid w:val="00836110"/>
    <w:rsid w:val="008D776D"/>
    <w:rsid w:val="009D1BD2"/>
    <w:rsid w:val="009F7260"/>
    <w:rsid w:val="00A15DB0"/>
    <w:rsid w:val="00A3609A"/>
    <w:rsid w:val="00A362F8"/>
    <w:rsid w:val="00BA36F5"/>
    <w:rsid w:val="00BE3395"/>
    <w:rsid w:val="00C537FD"/>
    <w:rsid w:val="00C64D92"/>
    <w:rsid w:val="00C9607A"/>
    <w:rsid w:val="00CA6C01"/>
    <w:rsid w:val="00DA38AC"/>
    <w:rsid w:val="00DC1676"/>
    <w:rsid w:val="00DE5400"/>
    <w:rsid w:val="00DE71BE"/>
    <w:rsid w:val="00EC61CA"/>
    <w:rsid w:val="00F6553F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65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53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6553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6553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6553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65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5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655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655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655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2347</izvorni_sadrzaj>
    <derivirana_varijabla naziv="DomainObject.Predmet.Broj_1">2347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St-2347/2015</izvorni_sadrzaj>
    <derivirana_varijabla naziv="DomainObject.Predmet.OznakaBroj_1">St-2347/2015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POSAVINA ZAGREB U LIKVIDACIJI</izvorni_sadrzaj>
    <derivirana_varijabla naziv="DomainObject.Predmet.ProtustrankaFormated_1">  NOGOMETNI KLUB POSAVINA ZAGREB U LIKVIDACIJI</derivirana_varijabla>
  </DomainObject.Predmet.ProtustrankaFormated>
  <DomainObject.Predmet.ProtustrankaFormatedOIB>
    <izvorni_sadrzaj>  NOGOMETNI KLUB POSAVINA ZAGREB U LIKVIDACIJI, OIB 26572122154</izvorni_sadrzaj>
    <derivirana_varijabla naziv="DomainObject.Predmet.ProtustrankaFormatedOIB_1">  NOGOMETNI KLUB POSAVINA ZAGREB U LIKVIDACIJI, OIB 26572122154</derivirana_varijabla>
  </DomainObject.Predmet.ProtustrankaFormatedOIB>
  <DomainObject.Predmet.ProtustrankaFormatedWithAdress>
    <izvorni_sadrzaj> NOGOMETNI KLUB POSAVINA ZAGREB U LIKVIDACIJI, Držićeva 102, 10000 Zagreb</izvorni_sadrzaj>
    <derivirana_varijabla naziv="DomainObject.Predmet.ProtustrankaFormatedWithAdress_1"> NOGOMETNI KLUB POSAVINA ZAGREB U LIKVIDACIJI, Držićeva 102, 10000 Zagreb</derivirana_varijabla>
  </DomainObject.Predmet.ProtustrankaFormatedWithAdress>
  <DomainObject.Predmet.ProtustrankaFormatedWithAdressOIB>
    <izvorni_sadrzaj> NOGOMETNI KLUB POSAVINA ZAGREB U LIKVIDACIJI, OIB 26572122154, Držićeva 102, 10000 Zagreb</izvorni_sadrzaj>
    <derivirana_varijabla naziv="DomainObject.Predmet.ProtustrankaFormatedWithAdressOIB_1"> NOGOMETNI KLUB POSAVINA ZAGREB U LIKVIDACIJI, OIB 26572122154, Držićeva 102, 10000 Zagreb</derivirana_varijabla>
  </DomainObject.Predmet.ProtustrankaFormatedWithAdressOIB>
  <DomainObject.Predmet.ProtustrankaWithAdress>
    <izvorni_sadrzaj>NOGOMETNI KLUB POSAVINA ZAGREB U LIKVIDACIJI Držićeva 102, 10000 Zagreb</izvorni_sadrzaj>
    <derivirana_varijabla naziv="DomainObject.Predmet.ProtustrankaWithAdress_1">NOGOMETNI KLUB POSAVINA ZAGREB U LIKVIDACIJI Držićeva 102, 10000 Zagreb</derivirana_varijabla>
  </DomainObject.Predmet.ProtustrankaWithAdress>
  <DomainObject.Predmet.ProtustrankaWithAdressOIB>
    <izvorni_sadrzaj>NOGOMETNI KLUB POSAVINA ZAGREB U LIKVIDACIJI, OIB 26572122154, Držićeva 102, 10000 Zagreb</izvorni_sadrzaj>
    <derivirana_varijabla naziv="DomainObject.Predmet.ProtustrankaWithAdressOIB_1">NOGOMETNI KLUB POSAVINA ZAGREB U LIKVIDACIJI, OIB 26572122154, Držićeva 102, 10000 Zagreb</derivirana_varijabla>
  </DomainObject.Predmet.ProtustrankaWithAdressOIB>
  <DomainObject.Predmet.ProtustrankaNazivFormated>
    <izvorni_sadrzaj>NOGOMETNI KLUB POSAVINA ZAGREB U LIKVIDACIJI</izvorni_sadrzaj>
    <derivirana_varijabla naziv="DomainObject.Predmet.ProtustrankaNazivFormated_1">NOGOMETNI KLUB POSAVINA ZAGREB U LIKVIDACIJI</derivirana_varijabla>
  </DomainObject.Predmet.ProtustrankaNazivFormated>
  <DomainObject.Predmet.ProtustrankaNazivFormatedOIB>
    <izvorni_sadrzaj>NOGOMETNI KLUB POSAVINA ZAGREB U LIKVIDACIJI, OIB 26572122154</izvorni_sadrzaj>
    <derivirana_varijabla naziv="DomainObject.Predmet.ProtustrankaNazivFormatedOIB_1">NOGOMETNI KLUB POSAVINA ZAGREB U LIKVIDACIJI, OIB 26572122154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POSAVINA ZAGREB U LIKVIDACIJI</item>
    </izvorni_sadrzaj>
    <derivirana_varijabla naziv="DomainObject.Predmet.ProtuStrankaListFormated_1">
      <item>NOGOMETNI KLUB POSAVINA ZAGREB U LIKVIDACIJI</item>
    </derivirana_varijabla>
  </DomainObject.Predmet.ProtuStrankaListFormated>
  <DomainObject.Predmet.ProtuStrankaListFormatedOIB>
    <izvorni_sadrzaj>
      <item>NOGOMETNI KLUB POSAVINA ZAGREB U LIKVIDACIJI, OIB 26572122154</item>
    </izvorni_sadrzaj>
    <derivirana_varijabla naziv="DomainObject.Predmet.ProtuStrankaListFormatedOIB_1">
      <item>NOGOMETNI KLUB POSAVINA ZAGREB U LIKVIDACIJI, OIB 26572122154</item>
    </derivirana_varijabla>
  </DomainObject.Predmet.ProtuStrankaListFormatedOIB>
  <DomainObject.Predmet.ProtuStrankaListFormatedWithAdress>
    <izvorni_sadrzaj>
      <item>NOGOMETNI KLUB POSAVINA ZAGREB U LIKVIDACIJI, Držićeva 102, 10000 Zagreb</item>
    </izvorni_sadrzaj>
    <derivirana_varijabla naziv="DomainObject.Predmet.ProtuStrankaListFormatedWithAdress_1">
      <item>NOGOMETNI KLUB POSAVINA ZAGREB U LIKVIDACIJI, Držićeva 102, 10000 Zagreb</item>
    </derivirana_varijabla>
  </DomainObject.Predmet.ProtuStrankaListFormatedWithAdress>
  <DomainObject.Predmet.ProtuStrankaListFormatedWithAdressOIB>
    <izvorni_sadrzaj>
      <item>NOGOMETNI KLUB POSAVINA ZAGREB U LIKVIDACIJI, OIB 26572122154, Držićeva 102, 10000 Zagreb</item>
    </izvorni_sadrzaj>
    <derivirana_varijabla naziv="DomainObject.Predmet.ProtuStrankaListFormatedWithAdressOIB_1">
      <item>NOGOMETNI KLUB POSAVINA ZAGREB U LIKVIDACIJI, OIB 26572122154, Držićeva 102, 10000 Zagreb</item>
    </derivirana_varijabla>
  </DomainObject.Predmet.ProtuStrankaListFormatedWithAdressOIB>
  <DomainObject.Predmet.ProtuStrankaListNazivFormated>
    <izvorni_sadrzaj>
      <item>NOGOMETNI KLUB POSAVINA ZAGREB U LIKVIDACIJI</item>
    </izvorni_sadrzaj>
    <derivirana_varijabla naziv="DomainObject.Predmet.ProtuStrankaListNazivFormated_1">
      <item>NOGOMETNI KLUB POSAVINA ZAGREB U LIKVIDACIJI</item>
    </derivirana_varijabla>
  </DomainObject.Predmet.ProtuStrankaListNazivFormated>
  <DomainObject.Predmet.ProtuStrankaListNazivFormatedOIB>
    <izvorni_sadrzaj>
      <item>NOGOMETNI KLUB POSAVINA ZAGREB U LIKVIDACIJI, OIB 26572122154</item>
    </izvorni_sadrzaj>
    <derivirana_varijabla naziv="DomainObject.Predmet.ProtuStrankaListNazivFormatedOIB_1">
      <item>NOGOMETNI KLUB POSAVINA ZAGREB U LIKVIDACIJI, OIB 26572122154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POSAVINA ZAGREB U LIKVIDACIJI</izvorni_sadrzaj>
    <derivirana_varijabla naziv="DomainObject.Predmet.ProtustrankaIDrugi_1">NOGOMETNI KLUB POSAVINA ZAGREB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POSAVINA ZAGREB U LIKVIDACIJI, OIB 26572122154, Držićeva 102, 10000 Zagreb</izvorni_sadrzaj>
    <derivirana_varijabla naziv="DomainObject.Predmet.ProtustrankaIDrugiAdressOIB_1">NOGOMETNI KLUB POSAVINA ZAGREB U LIKVIDACIJI, OIB 26572122154, Držićeva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POSAVINA ZAGREB U LIKVIDACIJI</item>
      <item>FINA Regionalni centar Zagreb</item>
    </izvorni_sadrzaj>
    <derivirana_varijabla naziv="DomainObject.Predmet.SudioniciListNaziv_1">
      <item>NOGOMETNI KLUB POSAVINA ZAGREB U LIKVIDACIJI</item>
      <item>FINA Regionalni centar Zagreb</item>
    </derivirana_varijabla>
  </DomainObject.Predmet.SudioniciListNaziv>
  <DomainObject.Predmet.SudioniciListAdressOIB>
    <izvorni_sadrzaj>
      <item>NOGOMETNI KLUB POSAVINA ZAGREB U LIKVIDACIJI, OIB 26572122154, Držićeva 102,10000 Zagreb</item>
      <item>FINA Regionalni centar Zagreb, OIB 85821130368, Trg svibanjskih žrtava 1995. 1,10000 Zagreb</item>
    </izvorni_sadrzaj>
    <derivirana_varijabla naziv="DomainObject.Predmet.SudioniciListAdressOIB_1">
      <item>NOGOMETNI KLUB POSAVINA ZAGREB U LIKVIDACIJI, OIB 26572122154, Držićeva 102,10000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26572122154</item>
      <item>, OIB 85821130368</item>
    </izvorni_sadrzaj>
    <derivirana_varijabla naziv="DomainObject.Predmet.SudioniciListNazivOIB_1">
      <item>, OIB 26572122154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2067</properties:Characters>
  <properties:Lines>54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2015-11-09T13:16:00Z</dcterms:created>
  <dc:creator>Ivan Turčić</dc:creator>
  <cp:lastModifiedBy>Slavica Sorić</cp:lastModifiedBy>
  <dcterms:modified xmlns:xsi="http://www.w3.org/2001/XMLSchema-instance" xsi:type="dcterms:W3CDTF">2015-11-10T13:06:00Z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