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f220" w14:paraId="37ff220" w:rsidRDefault="00BC69A7" w:rsidP="00BC69A7" w:rsidR="00BC69A7" w:rsidRPr="00CC5B14">
      <w:pPr>
        <w15:collapsed w:val="false"/>
      </w:pPr>
      <w:bookmarkStart w:name="_GoBack" w:id="0"/>
      <w:bookmarkEnd w:id="0"/>
    </w:p>
    <w:p w:rsidRDefault="00CC5B14" w:rsidP="00BC69A7" w:rsidR="00BC69A7" w:rsidRPr="00CC5B14"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9A7" w:rsidP="00BC69A7" w:rsidR="00BC69A7" w:rsidRPr="00CC5B14"/>
    <w:p w:rsidRDefault="00455209" w:rsidP="00455209" w:rsidR="00455209" w:rsidRPr="00CC5B14">
      <w:pPr>
        <w:pStyle w:val="Naslov2"/>
        <w:jc w:val="left"/>
        <w:rPr>
          <w:b w:val="false"/>
          <w:bCs w:val="false"/>
          <w:sz w:val="24"/>
        </w:rPr>
      </w:pPr>
      <w:r w:rsidRPr="00CC5B14">
        <w:rPr>
          <w:b w:val="false"/>
          <w:bCs w:val="false"/>
          <w:sz w:val="24"/>
        </w:rPr>
        <w:t>REPUBLIKA HRVATSKA</w:t>
      </w:r>
    </w:p>
    <w:p w:rsidRDefault="00455209" w:rsidP="00455209" w:rsidR="00455209" w:rsidRPr="00CC5B14">
      <w:r w:rsidRPr="00CC5B14">
        <w:t>TRGOVAČKI SUD U ZAGREBU</w:t>
      </w:r>
    </w:p>
    <w:p w:rsidRDefault="00455209" w:rsidP="00455209" w:rsidR="00455209" w:rsidRPr="00CC5B14">
      <w:r w:rsidRPr="00CC5B14">
        <w:t>Zagreb, Amruševa 2/II</w:t>
      </w:r>
    </w:p>
    <w:p w:rsidRDefault="00455209" w:rsidP="00455209" w:rsidR="00455209" w:rsidRPr="00CC5B14">
      <w:pPr>
        <w:jc w:val="center"/>
      </w:pPr>
      <w:r w:rsidRPr="00CC5B14">
        <w:t>R J E Š E NJ E</w:t>
      </w:r>
    </w:p>
    <w:p w:rsidRDefault="00455209" w:rsidP="00FA1447" w:rsidR="00455209" w:rsidRPr="00CC5B14">
      <w:pPr>
        <w:jc w:val="center"/>
      </w:pPr>
    </w:p>
    <w:p w:rsidRDefault="00455209" w:rsidP="00455209" w:rsidR="00455209" w:rsidRPr="002C12AC"/>
    <w:p w:rsidRDefault="009D0A25" w:rsidP="009D0A25" w:rsidR="009D0A25">
      <w:pPr>
        <w:ind w:firstLine="680"/>
        <w:jc w:val="both"/>
        <w:rPr>
          <w:lang w:val="pt-BR"/>
        </w:rPr>
      </w:pPr>
      <w:r>
        <w:t xml:space="preserve">Trgovački sud u Zagrebu, po sucu Ivanu Vladiću, u stečajnom postupku nad dužnikom </w:t>
      </w:r>
      <w:r>
        <w:rPr>
          <w:lang w:val="pt-BR"/>
        </w:rPr>
        <w:t>INTERTRANSPORT d.o.o. u stečaju, Petrinja, Ul. braće Hanžek 2/3, OIB 16803100611, dana 11. rujna 2017.</w:t>
      </w:r>
    </w:p>
    <w:p w:rsidRDefault="00BC69A7" w:rsidP="00BC69A7" w:rsidR="00BC69A7">
      <w:pPr>
        <w:jc w:val="both"/>
      </w:pPr>
    </w:p>
    <w:p w:rsidRDefault="00FA1447" w:rsidP="00BC69A7" w:rsidR="00FA1447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r i j e š i o    j e</w:t>
      </w:r>
    </w:p>
    <w:p w:rsidRDefault="00BC69A7" w:rsidP="00BC69A7" w:rsidR="00BC69A7" w:rsidRPr="00CC5B14">
      <w:pPr>
        <w:rPr>
          <w:b/>
        </w:rPr>
      </w:pPr>
    </w:p>
    <w:p w:rsidRDefault="00BC69A7" w:rsidP="00BC69A7" w:rsidR="00BC69A7" w:rsidRPr="00CC5B14">
      <w:pPr>
        <w:rPr>
          <w:b/>
        </w:rPr>
      </w:pPr>
    </w:p>
    <w:p w:rsidRDefault="00BC69A7" w:rsidP="007A2237" w:rsidR="00BC69A7" w:rsidRPr="00CC5B14">
      <w:pPr>
        <w:ind w:firstLine="708"/>
        <w:jc w:val="both"/>
      </w:pPr>
      <w:r w:rsidRPr="00CC5B14">
        <w:t>Ispravlja s</w:t>
      </w:r>
      <w:r w:rsidR="00B2778F">
        <w:t>e rješenje</w:t>
      </w:r>
      <w:r w:rsidRPr="00CC5B14">
        <w:t xml:space="preserve"> ov</w:t>
      </w:r>
      <w:r w:rsidR="009D0A25">
        <w:t>og suda broj St-3781/</w:t>
      </w:r>
      <w:r w:rsidR="00B2778F">
        <w:t>16 od 23. lipnja</w:t>
      </w:r>
      <w:r w:rsidR="009D0A25">
        <w:t xml:space="preserve"> 2017</w:t>
      </w:r>
      <w:r w:rsidR="007A2237">
        <w:t xml:space="preserve">. tako da u </w:t>
      </w:r>
      <w:r w:rsidR="009D0A25">
        <w:t>uvodnom dijelu iza riječi INTERTRANSPORT d.o.o. se dodaje: u stečaju</w:t>
      </w:r>
      <w:r w:rsidR="00B2778F">
        <w:t>, te u izreci rješenja</w:t>
      </w:r>
      <w:r w:rsidR="009D0A25">
        <w:t>, u toč. I. u drugom retku, iza riječ INTERTRANSPORT d.o.o. se dodaje: u stečaju.</w:t>
      </w:r>
    </w:p>
    <w:p w:rsidRDefault="00BC69A7" w:rsidP="00BC69A7" w:rsidR="00BC69A7">
      <w:pPr>
        <w:jc w:val="both"/>
      </w:pPr>
    </w:p>
    <w:p w:rsidRDefault="009D0A25" w:rsidP="00BC69A7" w:rsidR="009D0A25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Obrazloženje</w:t>
      </w:r>
    </w:p>
    <w:p w:rsidRDefault="00BC69A7" w:rsidP="00BC69A7" w:rsidR="00BC69A7" w:rsidRPr="00CC5B14">
      <w:pPr>
        <w:jc w:val="center"/>
        <w:rPr>
          <w:b/>
        </w:rPr>
      </w:pPr>
    </w:p>
    <w:p w:rsidRDefault="00BC69A7" w:rsidP="00BC69A7" w:rsidR="00BC69A7" w:rsidRPr="00CC5B14">
      <w:pPr>
        <w:jc w:val="center"/>
        <w:rPr>
          <w:b/>
        </w:rPr>
      </w:pPr>
    </w:p>
    <w:p w:rsidRDefault="00B2778F" w:rsidP="007A2237" w:rsidR="007A2237" w:rsidRPr="00CC5B14">
      <w:pPr>
        <w:ind w:firstLine="708"/>
        <w:jc w:val="both"/>
      </w:pPr>
      <w:r>
        <w:t>U rješenju</w:t>
      </w:r>
      <w:r w:rsidR="00BC69A7" w:rsidRPr="00CC5B14">
        <w:t xml:space="preserve"> ovog su</w:t>
      </w:r>
      <w:r w:rsidR="003B63A8" w:rsidRPr="00CC5B14">
        <w:t xml:space="preserve">da broj </w:t>
      </w:r>
      <w:r>
        <w:t>St-3781/16 od 23. lipnja</w:t>
      </w:r>
      <w:r w:rsidR="009D0A25">
        <w:t xml:space="preserve"> 2017</w:t>
      </w:r>
      <w:r w:rsidR="00353B29" w:rsidRPr="00CC5B14">
        <w:t>. sud je</w:t>
      </w:r>
      <w:r w:rsidR="003328CC">
        <w:t xml:space="preserve"> </w:t>
      </w:r>
      <w:r w:rsidR="00FA1447">
        <w:t>pogrešno</w:t>
      </w:r>
      <w:r w:rsidR="00353B29" w:rsidRPr="00CC5B14">
        <w:t xml:space="preserve"> </w:t>
      </w:r>
      <w:r w:rsidR="009D0A25">
        <w:t>u uvodnom dijelu</w:t>
      </w:r>
      <w:r>
        <w:t xml:space="preserve"> te u izreci rješenja</w:t>
      </w:r>
      <w:r w:rsidR="009D0A25">
        <w:t xml:space="preserve"> u toč. I. u drugom retku</w:t>
      </w:r>
      <w:r>
        <w:t>,</w:t>
      </w:r>
      <w:r w:rsidR="009D0A25">
        <w:t xml:space="preserve"> naznačio dužnika INTERTRANSPORT d.o.o. Petrinja, a treba stajati INTERTRANSPORT d.o.o. u stečaju Petrinja. </w:t>
      </w:r>
    </w:p>
    <w:p w:rsidRDefault="00BC69A7" w:rsidP="00455209" w:rsidR="00BC69A7" w:rsidRPr="00CC5B14">
      <w:pPr>
        <w:ind w:firstLine="708"/>
        <w:jc w:val="both"/>
      </w:pPr>
      <w:r w:rsidRPr="00CC5B14">
        <w:t xml:space="preserve">Kako se radi o omašci u pisanju, sud je temeljem čl. 342. ZPP-a donio odluku kao u izreci rješenja. </w:t>
      </w:r>
    </w:p>
    <w:p w:rsidRDefault="00455209" w:rsidP="00BC69A7" w:rsidR="00455209" w:rsidRPr="00CC5B14"/>
    <w:p w:rsidRDefault="00BC69A7" w:rsidP="00455209" w:rsidR="00BC69A7" w:rsidRPr="00CC5B14">
      <w:pPr>
        <w:jc w:val="center"/>
      </w:pPr>
      <w:r w:rsidRPr="00CC5B14">
        <w:t xml:space="preserve">U Zagrebu, </w:t>
      </w:r>
      <w:r w:rsidR="009D0A25">
        <w:t>11. rujna 2017.</w:t>
      </w:r>
    </w:p>
    <w:p w:rsidRDefault="00BC69A7" w:rsidP="00BC69A7" w:rsidR="00BC69A7" w:rsidRPr="00CC5B14">
      <w:pPr>
        <w:jc w:val="center"/>
      </w:pPr>
    </w:p>
    <w:p w:rsidRDefault="00BC69A7" w:rsidP="00BC69A7" w:rsidR="00BC69A7" w:rsidRPr="00CC5B14">
      <w:pPr>
        <w:jc w:val="both"/>
      </w:pP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  <w:t xml:space="preserve">           SUDAC </w:t>
      </w:r>
    </w:p>
    <w:p w:rsidRDefault="00BC69A7" w:rsidP="00BC69A7" w:rsidR="00BC69A7" w:rsidRPr="00CC5B14">
      <w:pPr>
        <w:jc w:val="center"/>
      </w:pPr>
      <w:r w:rsidRPr="00CC5B14">
        <w:t xml:space="preserve">                                                                                                    Ivan Vladić</w:t>
      </w:r>
      <w:r w:rsidR="00B2778F">
        <w:t>, v.r.</w:t>
      </w:r>
    </w:p>
    <w:p w:rsidRDefault="00BC69A7" w:rsidP="00455209" w:rsidR="00BC69A7" w:rsidRPr="00CC5B14"/>
    <w:p w:rsidRDefault="00BC69A7" w:rsidP="00F27E45" w:rsidR="00BC69A7" w:rsidRPr="00CC5B14">
      <w:pPr>
        <w:jc w:val="both"/>
      </w:pPr>
      <w:r w:rsidRPr="00CC5B14">
        <w:t>POUKA O PRAVNOM LIJEKU: Protiv ovog rješenja nezadovoljna stranka može uložiti žalbu Visokom trgovačkom sudu RH u roku od 8 dana po primitku rješenja, a ulaže se putem ovog suda u 4 primjerka</w:t>
      </w:r>
    </w:p>
    <w:p w:rsidRDefault="00B2778F" w:rsidP="00E82D09" w:rsidR="00B277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B2778F" w:rsidP="00E82D09" w:rsidR="00B2778F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0A0C71" w:rsidR="000A0C71" w:rsidRPr="00CC5B14"/>
    <w:sectPr w:rsidSect="0059773C" w:rsidR="000A0C71" w:rsidRPr="00CC5B1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243" w:rsidR="00C75243">
      <w:r>
        <w:separator/>
      </w:r>
    </w:p>
  </w:endnote>
  <w:endnote w:id="0" w:type="continuationSeparator">
    <w:p w:rsidRDefault="00C75243" w:rsidR="00C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243" w:rsidR="00C75243">
      <w:r>
        <w:separator/>
      </w:r>
    </w:p>
  </w:footnote>
  <w:footnote w:id="0" w:type="continuationSeparator">
    <w:p w:rsidRDefault="00C75243" w:rsidR="00C75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A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447" w:rsidP="00FA1447" w:rsidR="00FA1447" w:rsidRPr="00FA1447">
    <w:pPr>
      <w:pStyle w:val="Zaglavlje"/>
      <w:jc w:val="right"/>
      <w:rPr>
        <w:b/>
      </w:rPr>
    </w:pPr>
    <w:r>
      <w:rPr>
        <w:b/>
      </w:rPr>
      <w:t>2</w:t>
    </w:r>
    <w:r w:rsidR="009D0A25">
      <w:rPr>
        <w:b/>
      </w:rPr>
      <w:t>8. St-3781</w:t>
    </w:r>
    <w:r>
      <w:rPr>
        <w:b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9A7"/>
    <w:rsid w:val="00002E5B"/>
    <w:rsid w:val="00015444"/>
    <w:rsid w:val="000A0C71"/>
    <w:rsid w:val="001E0E08"/>
    <w:rsid w:val="002235CD"/>
    <w:rsid w:val="00224158"/>
    <w:rsid w:val="00245180"/>
    <w:rsid w:val="002C12AC"/>
    <w:rsid w:val="00313B64"/>
    <w:rsid w:val="003328CC"/>
    <w:rsid w:val="00353B29"/>
    <w:rsid w:val="003A26FE"/>
    <w:rsid w:val="003B63A8"/>
    <w:rsid w:val="00455209"/>
    <w:rsid w:val="004C6864"/>
    <w:rsid w:val="0059773C"/>
    <w:rsid w:val="005D0C55"/>
    <w:rsid w:val="005E4DEC"/>
    <w:rsid w:val="0062651B"/>
    <w:rsid w:val="007A2237"/>
    <w:rsid w:val="007E0A11"/>
    <w:rsid w:val="00841002"/>
    <w:rsid w:val="008848D4"/>
    <w:rsid w:val="009625CA"/>
    <w:rsid w:val="009D0A25"/>
    <w:rsid w:val="00A66FA2"/>
    <w:rsid w:val="00AB59A3"/>
    <w:rsid w:val="00B2778F"/>
    <w:rsid w:val="00B339B9"/>
    <w:rsid w:val="00B41CCF"/>
    <w:rsid w:val="00B53573"/>
    <w:rsid w:val="00BC69A7"/>
    <w:rsid w:val="00BD5DC4"/>
    <w:rsid w:val="00C52AAD"/>
    <w:rsid w:val="00C75243"/>
    <w:rsid w:val="00C83655"/>
    <w:rsid w:val="00CC5B14"/>
    <w:rsid w:val="00D044EF"/>
    <w:rsid w:val="00D37543"/>
    <w:rsid w:val="00D72922"/>
    <w:rsid w:val="00DF37FD"/>
    <w:rsid w:val="00E02733"/>
    <w:rsid w:val="00E61631"/>
    <w:rsid w:val="00EF15B8"/>
    <w:rsid w:val="00F20F0F"/>
    <w:rsid w:val="00F27E45"/>
    <w:rsid w:val="00F802E0"/>
    <w:rsid w:val="00F82C15"/>
    <w:rsid w:val="00FA1447"/>
    <w:rsid w:val="00FA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Podnoje" w:type="paragraph">
    <w:name w:val="footer"/>
    <w:basedOn w:val="Normal"/>
    <w:link w:val="PodnojeChar"/>
    <w:rsid w:val="00FA14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14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Podnoje" w:type="paragraph">
    <w:name w:val="footer"/>
    <w:basedOn w:val="Normal"/>
    <w:link w:val="PodnojeChar"/>
    <w:rsid w:val="00FA14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14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9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</izvorni_sadrzaj>
    <derivirana_varijabla naziv="DomainObject.Predmet.SudioniciListNazivOIB_1">
      <item>, OIB 16803100611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8CCA1-013D-4680-93F9-062BF2C69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969</properties:Characters>
  <properties:Lines>41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2016-04-26T07:22:00Z</dcterms:created>
  <dc:creator>mtopolovec</dc:creator>
  <cp:lastModifiedBy>Monika Topolovec</cp:lastModifiedBy>
  <cp:lastPrinted>2017-09-11T11:27:00Z</cp:lastPrinted>
  <dcterms:modified xmlns:xsi="http://www.w3.org/2001/XMLSchema-instance" xsi:type="dcterms:W3CDTF">2017-09-11T11:28:00Z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