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c144e" w14:paraId="c2c144e" w:rsidRDefault="00C701B8" w:rsidP="00C701B8" w:rsidR="00C701B8" w:rsidRPr="005347E1">
      <w:pPr>
        <w15:collapsed w:val="false"/>
      </w:pPr>
      <w:bookmarkStart w:name="_GoBack" w:id="0"/>
      <w:bookmarkEnd w:id="0"/>
      <w:r w:rsidRPr="005347E1">
        <w:t xml:space="preserve">                  </w:t>
      </w:r>
      <w:r w:rsidR="00942263" w:rsidRPr="005347E1">
        <w:t xml:space="preserve">       </w:t>
      </w:r>
      <w:r w:rsidRPr="005347E1">
        <w:t xml:space="preserve"> </w:t>
      </w:r>
      <w:r w:rsidR="00C31841" w:rsidRPr="005347E1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47E1">
        <w:t xml:space="preserve">                                                            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REPUBLIKA HRVATSKA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</w:p>
    <w:p w:rsidRDefault="00C701B8" w:rsidP="00C701B8" w:rsidR="00C701B8" w:rsidRPr="005347E1">
      <w:r w:rsidRPr="005347E1">
        <w:t>TRGOVAČKI SUD U PAZINU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52000 PAZIN, Dršćevka 1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  <w:t xml:space="preserve">       </w:t>
      </w:r>
    </w:p>
    <w:p w:rsidRDefault="00C701B8" w:rsidP="00C701B8" w:rsidR="00C701B8" w:rsidRPr="005347E1">
      <w:pPr>
        <w:jc w:val="both"/>
      </w:pPr>
      <w:r w:rsidRPr="005347E1">
        <w:tab/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B62BB2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503BEE">
        <w:t xml:space="preserve">BETA TOURS j.d.o.o. Umag, Matka Laginje 33, OIB: 42500165161, </w:t>
      </w:r>
    </w:p>
    <w:p w:rsidRDefault="003A5432" w:rsidP="00350D95" w:rsidR="003A5432">
      <w:pPr>
        <w:jc w:val="center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503BEE">
        <w:t>BETA TOURS j.d.o.o. Umag, Matka Laginje 33, OIB: 42500165161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0C3BF7" w:rsidR="000C3BF7" w:rsidRPr="005347E1">
      <w:pPr>
        <w:ind w:firstLine="720"/>
        <w:jc w:val="both"/>
      </w:pPr>
      <w:r w:rsidRPr="005347E1">
        <w:t xml:space="preserve">II. </w:t>
      </w:r>
      <w:r w:rsidR="00020463" w:rsidRPr="005347E1">
        <w:t xml:space="preserve">Za stečajnog upravitelja imenuje se </w:t>
      </w:r>
      <w:r w:rsidR="00503BEE">
        <w:t>Damir Debeljuh, Pula, Laginjina 6, OIB: 29203139768.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503BEE">
        <w:t>BETA TOURS j.d.o.o. Umag, Matka Laginje 33, OIB: 42500165161</w:t>
      </w:r>
      <w:r w:rsidR="000C3BF7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5347E1">
      <w:pPr>
        <w:jc w:val="both"/>
        <w:rPr>
          <w:bCs/>
        </w:rPr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E67363">
        <w:t>518/16-4 od 08. travnja</w:t>
      </w:r>
      <w:r w:rsidR="0069178B">
        <w:t xml:space="preserve"> </w:t>
      </w:r>
      <w:r w:rsidR="00620EDF">
        <w:t xml:space="preserve">2016. godine </w:t>
      </w:r>
      <w:r w:rsidR="002321CA" w:rsidRPr="005347E1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E67363">
        <w:t>08. travnja</w:t>
      </w:r>
      <w:r w:rsidR="003A5432">
        <w:t xml:space="preserve"> </w:t>
      </w:r>
      <w:r w:rsidRPr="005347E1">
        <w:t>201</w:t>
      </w:r>
      <w:r w:rsidR="00AE38BC" w:rsidRPr="005347E1">
        <w:t>6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552DE0" w:rsidP="00552DE0" w:rsidR="00552DE0">
      <w:pPr>
        <w:ind w:firstLine="708"/>
        <w:jc w:val="both"/>
      </w:pPr>
      <w:r w:rsidRPr="005347E1">
        <w:t>Iz podataka kojima sud raspolaže proizlazi da dužnik nema</w:t>
      </w:r>
      <w:r w:rsidR="003A5432">
        <w:t xml:space="preserve"> </w:t>
      </w:r>
      <w:r w:rsidRPr="005347E1">
        <w:t xml:space="preserve">imovine (potvrda z.k. odjela Općinskog suda u Puli, Zemljišnoknjižnog odjela </w:t>
      </w:r>
      <w:r w:rsidR="00E67363">
        <w:t>Buje</w:t>
      </w:r>
      <w:r w:rsidR="00A910B6" w:rsidRPr="005347E1">
        <w:t xml:space="preserve"> (list </w:t>
      </w:r>
      <w:r w:rsidR="0069178B">
        <w:t>1</w:t>
      </w:r>
      <w:r w:rsidR="00E67363">
        <w:t>1</w:t>
      </w:r>
      <w:r w:rsidRPr="005347E1">
        <w:t xml:space="preserve"> spisa), uvjerenje Policijske uprave istarske (list </w:t>
      </w:r>
      <w:r w:rsidR="00E67363">
        <w:t>23</w:t>
      </w:r>
      <w:r w:rsidRPr="005347E1">
        <w:t xml:space="preserve"> spisa) ).</w:t>
      </w:r>
    </w:p>
    <w:p w:rsidRDefault="00E67363" w:rsidP="00552DE0" w:rsidR="00E67363">
      <w:pPr>
        <w:ind w:firstLine="708"/>
        <w:jc w:val="both"/>
      </w:pPr>
    </w:p>
    <w:p w:rsidRDefault="00E67363" w:rsidP="00E67363" w:rsidR="00E67363">
      <w:pPr>
        <w:ind w:firstLine="708"/>
        <w:jc w:val="both"/>
      </w:pPr>
      <w:r w:rsidRPr="005347E1">
        <w:lastRenderedPageBreak/>
        <w:t xml:space="preserve">Na ročište održano </w:t>
      </w:r>
      <w:r>
        <w:t>18. svibnja</w:t>
      </w:r>
      <w:r w:rsidRPr="005347E1">
        <w:t xml:space="preserve"> 2016. godine</w:t>
      </w:r>
      <w:r>
        <w:t xml:space="preserve"> nije pristupio nitko, no </w:t>
      </w:r>
      <w:r w:rsidR="00482555">
        <w:t>zakonski zastupnik dužnika Franj</w:t>
      </w:r>
      <w:r>
        <w:t>o Sabo dostavio je sudu izjavu i knjigovodstvenu dokumentaciju iz koje proizlazi da dužnik ima dugovanja prema trećim osobama u iznosu od 34.779,62 kn dok potraživanja dužnika iznose 94.215,79 kn iako je zakonski zastupnik dužnika u izjavi naveo da dužnik nema ni imovine, ni potraživanja ni dugovanja. Na traženje suda zakonski zastupnik dužnika nije pobliže obrazložio osnov potraživanja, kao i da li je u odnosu na potraživanja nastupila zastara, a kako bi se moglo utvrditi da li postoji</w:t>
      </w:r>
      <w:r w:rsidR="00482555">
        <w:t xml:space="preserve"> realna</w:t>
      </w:r>
      <w:r>
        <w:t xml:space="preserve"> mogućnost naplate tih potraživanja.</w:t>
      </w:r>
    </w:p>
    <w:p w:rsidRDefault="00482555" w:rsidP="00E67363" w:rsidR="00482555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482555">
        <w:t xml:space="preserve">Slijedom navedenog, budući iz podataka kojima je sud raspolagao nije bilo moguće utvrditi da li dužnik ima vrjednije imovine, </w:t>
      </w:r>
      <w:r w:rsidR="00522F3F" w:rsidRPr="005347E1">
        <w:t xml:space="preserve">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482555">
        <w:t xml:space="preserve">518/16-14 od </w:t>
      </w:r>
      <w:r w:rsidR="003A5432">
        <w:t xml:space="preserve"> </w:t>
      </w:r>
      <w:r w:rsidR="00482555">
        <w:t xml:space="preserve">19. svibnja </w:t>
      </w:r>
      <w:r w:rsidR="003A5432">
        <w:t>2016</w:t>
      </w:r>
      <w:r w:rsidR="0053192A">
        <w:t xml:space="preserve">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482555">
        <w:t xml:space="preserve">19. svibnja </w:t>
      </w:r>
      <w:r w:rsidRPr="005347E1">
        <w:t xml:space="preserve">2016. godine, a skinuto je sa oglasne </w:t>
      </w:r>
      <w:r w:rsidR="00482555">
        <w:t>26. svibnja</w:t>
      </w:r>
      <w:r w:rsidR="0089087E" w:rsidRPr="005347E1">
        <w:t xml:space="preserve"> 2016. godine. U roku od 15 dana, koji rok je istekao </w:t>
      </w:r>
      <w:r w:rsidR="00482555">
        <w:t>10</w:t>
      </w:r>
      <w:r w:rsidR="00CD6BBB">
        <w:t xml:space="preserve">. </w:t>
      </w:r>
      <w:r w:rsidR="00482555">
        <w:t xml:space="preserve">lipnja </w:t>
      </w:r>
      <w:r w:rsidR="0089087E" w:rsidRPr="005347E1">
        <w:t xml:space="preserve">2016. godine nitko nije uplatio </w:t>
      </w:r>
      <w:r w:rsidR="00EE14E8" w:rsidRPr="005347E1">
        <w:t xml:space="preserve">predujam za namirenje </w:t>
      </w:r>
      <w:r w:rsidR="00020463" w:rsidRPr="005347E1">
        <w:t xml:space="preserve">troškova prethodnoga i otvorenoga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 w:rsidRPr="005347E1">
      <w:pPr>
        <w:ind w:firstLine="720"/>
        <w:jc w:val="both"/>
        <w:rPr>
          <w:bCs/>
        </w:rPr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6F517F" w:rsidP="0089087E" w:rsidR="006F517F" w:rsidRPr="005347E1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482555" w:rsidR="00CC5545" w:rsidRPr="005347E1">
      <w:pPr>
        <w:jc w:val="center"/>
      </w:pPr>
      <w:r w:rsidRPr="005347E1">
        <w:t xml:space="preserve">U Pazinu, </w:t>
      </w:r>
      <w:r w:rsidR="00B62BB2">
        <w:t>0</w:t>
      </w:r>
      <w:r w:rsidR="00BC47A9">
        <w:t>2</w:t>
      </w:r>
      <w:r w:rsidR="00B62BB2">
        <w:t>. kolovoza</w:t>
      </w:r>
      <w:r w:rsidR="009C71BB" w:rsidRPr="005347E1">
        <w:t xml:space="preserve"> 201</w:t>
      </w:r>
      <w:r w:rsidR="00EE14E8" w:rsidRPr="005347E1">
        <w:t>6</w:t>
      </w:r>
      <w:r w:rsidRPr="005347E1">
        <w:t>.</w:t>
      </w: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58309E">
        <w:t xml:space="preserve">, v. r. </w:t>
      </w:r>
    </w:p>
    <w:p w:rsidRDefault="002D2F98" w:rsidP="00CC5545" w:rsidR="002D2F98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CC5545" w:rsidP="0089087E" w:rsidR="00CC5545" w:rsidRPr="005347E1">
      <w:pPr>
        <w:ind w:firstLine="720"/>
        <w:jc w:val="both"/>
      </w:pPr>
      <w:r w:rsidRPr="005347E1">
        <w:t xml:space="preserve">Protiv ovog rješenja  može se izjaviti žalba u roku od 8 dana od dana primitka otpravka ovog rješenja Žalba se podnosi ovome sudu u </w:t>
      </w:r>
      <w:r w:rsidR="004277F1" w:rsidRPr="005347E1">
        <w:t>tri</w:t>
      </w:r>
      <w:r w:rsidRPr="005347E1">
        <w:t xml:space="preserve"> primjerka</w:t>
      </w:r>
      <w:r w:rsidR="004277F1" w:rsidRPr="005347E1">
        <w:t>,</w:t>
      </w:r>
      <w:r w:rsidRPr="005347E1">
        <w:t xml:space="preserve"> a o istoj odlučuje Visoki trgovački sud Republike Hrvatske. </w:t>
      </w:r>
    </w:p>
    <w:p w:rsidRDefault="00CC5545" w:rsidP="00CC5545" w:rsidR="00CC5545" w:rsidRPr="005347E1"/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Ispostava </w:t>
      </w:r>
      <w:r w:rsidR="00482555">
        <w:t>Umag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odmah i po pravomoćnosti (sa klauzulom pravomoćnosti)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89087E" w:rsidRPr="005347E1">
      <w:pPr>
        <w:jc w:val="both"/>
      </w:pPr>
      <w:r w:rsidRPr="005347E1">
        <w:tab/>
        <w:t xml:space="preserve">- zz dužnika </w:t>
      </w:r>
    </w:p>
    <w:sectPr w:rsidSect="00CC5545" w:rsidR="0089087E" w:rsidRPr="005347E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586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2306C">
      <w:rPr>
        <w:sz w:val="23"/>
        <w:szCs w:val="23"/>
      </w:rPr>
      <w:t>Poslovni broj: 4 St-</w:t>
    </w:r>
    <w:r w:rsidR="00503BEE">
      <w:rPr>
        <w:sz w:val="23"/>
        <w:szCs w:val="23"/>
      </w:rPr>
      <w:t>518</w:t>
    </w:r>
    <w:r w:rsidR="002F7598">
      <w:rPr>
        <w:sz w:val="23"/>
        <w:szCs w:val="23"/>
      </w:rPr>
      <w:t>/16</w:t>
    </w:r>
    <w:r w:rsidR="00BC47A9">
      <w:rPr>
        <w:sz w:val="23"/>
        <w:szCs w:val="23"/>
      </w:rPr>
      <w:t xml:space="preserve"> </w:t>
    </w:r>
    <w:r w:rsidR="00077DA2">
      <w:rPr>
        <w:sz w:val="23"/>
        <w:szCs w:val="23"/>
      </w:rPr>
      <w:t>-</w:t>
    </w:r>
    <w:r w:rsidR="0058309E">
      <w:rPr>
        <w:sz w:val="23"/>
        <w:szCs w:val="23"/>
      </w:rPr>
      <w:t>16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503BEE">
      <w:rPr>
        <w:sz w:val="23"/>
        <w:szCs w:val="23"/>
      </w:rPr>
      <w:t>518</w:t>
    </w:r>
    <w:r w:rsidR="00BC47A9">
      <w:rPr>
        <w:sz w:val="23"/>
        <w:szCs w:val="23"/>
      </w:rPr>
      <w:t>/16 -</w:t>
    </w:r>
    <w:r w:rsidR="0058309E">
      <w:rPr>
        <w:sz w:val="23"/>
        <w:szCs w:val="23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77DA2"/>
    <w:rsid w:val="000906A4"/>
    <w:rsid w:val="000A27FE"/>
    <w:rsid w:val="000A30E1"/>
    <w:rsid w:val="000C3BF7"/>
    <w:rsid w:val="000C427A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E57BF"/>
    <w:rsid w:val="001F76FA"/>
    <w:rsid w:val="002321CA"/>
    <w:rsid w:val="00241246"/>
    <w:rsid w:val="00252F6D"/>
    <w:rsid w:val="00253A0B"/>
    <w:rsid w:val="00275A7D"/>
    <w:rsid w:val="002867CC"/>
    <w:rsid w:val="00291807"/>
    <w:rsid w:val="002953C2"/>
    <w:rsid w:val="002B4327"/>
    <w:rsid w:val="002D2F98"/>
    <w:rsid w:val="002E7BAD"/>
    <w:rsid w:val="002F7598"/>
    <w:rsid w:val="003430E2"/>
    <w:rsid w:val="0034707F"/>
    <w:rsid w:val="00350D95"/>
    <w:rsid w:val="003843C6"/>
    <w:rsid w:val="0038490C"/>
    <w:rsid w:val="003A5432"/>
    <w:rsid w:val="003F5E67"/>
    <w:rsid w:val="00423AB7"/>
    <w:rsid w:val="004277F1"/>
    <w:rsid w:val="00441CBA"/>
    <w:rsid w:val="004478D5"/>
    <w:rsid w:val="0045218A"/>
    <w:rsid w:val="00453E5D"/>
    <w:rsid w:val="00457A11"/>
    <w:rsid w:val="00482555"/>
    <w:rsid w:val="004B1A7D"/>
    <w:rsid w:val="004C17EF"/>
    <w:rsid w:val="004C5944"/>
    <w:rsid w:val="004E6771"/>
    <w:rsid w:val="00503BEE"/>
    <w:rsid w:val="00522C82"/>
    <w:rsid w:val="00522F3F"/>
    <w:rsid w:val="0053192A"/>
    <w:rsid w:val="005347E1"/>
    <w:rsid w:val="00552DE0"/>
    <w:rsid w:val="0058309E"/>
    <w:rsid w:val="005D20E4"/>
    <w:rsid w:val="005E3D31"/>
    <w:rsid w:val="00620EDF"/>
    <w:rsid w:val="0064102F"/>
    <w:rsid w:val="00647B00"/>
    <w:rsid w:val="0069178B"/>
    <w:rsid w:val="006A0FA9"/>
    <w:rsid w:val="006A5A22"/>
    <w:rsid w:val="006D12EC"/>
    <w:rsid w:val="006F517F"/>
    <w:rsid w:val="00700FDC"/>
    <w:rsid w:val="0070271B"/>
    <w:rsid w:val="0070308E"/>
    <w:rsid w:val="0071671C"/>
    <w:rsid w:val="00732CD7"/>
    <w:rsid w:val="00735CC0"/>
    <w:rsid w:val="007729EF"/>
    <w:rsid w:val="00780C27"/>
    <w:rsid w:val="007827F4"/>
    <w:rsid w:val="00785665"/>
    <w:rsid w:val="007912DA"/>
    <w:rsid w:val="007A1B68"/>
    <w:rsid w:val="007B554B"/>
    <w:rsid w:val="007D234D"/>
    <w:rsid w:val="007E32F9"/>
    <w:rsid w:val="007F5D49"/>
    <w:rsid w:val="00823D1F"/>
    <w:rsid w:val="008300A1"/>
    <w:rsid w:val="008522E2"/>
    <w:rsid w:val="0089087E"/>
    <w:rsid w:val="008A2706"/>
    <w:rsid w:val="008C0DB2"/>
    <w:rsid w:val="008C471C"/>
    <w:rsid w:val="008D00B5"/>
    <w:rsid w:val="008F21EE"/>
    <w:rsid w:val="008F5845"/>
    <w:rsid w:val="008F5913"/>
    <w:rsid w:val="00917651"/>
    <w:rsid w:val="00942263"/>
    <w:rsid w:val="00977D13"/>
    <w:rsid w:val="0099228E"/>
    <w:rsid w:val="009B712C"/>
    <w:rsid w:val="009C6CD7"/>
    <w:rsid w:val="009C71BB"/>
    <w:rsid w:val="00A06218"/>
    <w:rsid w:val="00A36732"/>
    <w:rsid w:val="00A551C4"/>
    <w:rsid w:val="00A568DC"/>
    <w:rsid w:val="00A81C12"/>
    <w:rsid w:val="00A910B6"/>
    <w:rsid w:val="00AA1311"/>
    <w:rsid w:val="00AA3161"/>
    <w:rsid w:val="00AB2162"/>
    <w:rsid w:val="00AB4E57"/>
    <w:rsid w:val="00AC7D23"/>
    <w:rsid w:val="00AE38BC"/>
    <w:rsid w:val="00AE7233"/>
    <w:rsid w:val="00B150B0"/>
    <w:rsid w:val="00B4018F"/>
    <w:rsid w:val="00B41646"/>
    <w:rsid w:val="00B62BB2"/>
    <w:rsid w:val="00B640D5"/>
    <w:rsid w:val="00B65DAA"/>
    <w:rsid w:val="00B76DAA"/>
    <w:rsid w:val="00B950D6"/>
    <w:rsid w:val="00BA0C72"/>
    <w:rsid w:val="00BB1590"/>
    <w:rsid w:val="00BC2D8B"/>
    <w:rsid w:val="00BC47A9"/>
    <w:rsid w:val="00BE3666"/>
    <w:rsid w:val="00BF6307"/>
    <w:rsid w:val="00C0785B"/>
    <w:rsid w:val="00C1222F"/>
    <w:rsid w:val="00C26825"/>
    <w:rsid w:val="00C31841"/>
    <w:rsid w:val="00C4180B"/>
    <w:rsid w:val="00C66020"/>
    <w:rsid w:val="00C701B8"/>
    <w:rsid w:val="00CA2342"/>
    <w:rsid w:val="00CA7967"/>
    <w:rsid w:val="00CC5545"/>
    <w:rsid w:val="00CC6254"/>
    <w:rsid w:val="00CD6BBB"/>
    <w:rsid w:val="00D06BB1"/>
    <w:rsid w:val="00D07F21"/>
    <w:rsid w:val="00D321A2"/>
    <w:rsid w:val="00D41786"/>
    <w:rsid w:val="00D44E79"/>
    <w:rsid w:val="00D60115"/>
    <w:rsid w:val="00D71368"/>
    <w:rsid w:val="00D848DC"/>
    <w:rsid w:val="00DA1732"/>
    <w:rsid w:val="00DB14A7"/>
    <w:rsid w:val="00DC7997"/>
    <w:rsid w:val="00DD1175"/>
    <w:rsid w:val="00DE48E9"/>
    <w:rsid w:val="00E17C47"/>
    <w:rsid w:val="00E22432"/>
    <w:rsid w:val="00E67363"/>
    <w:rsid w:val="00E727A8"/>
    <w:rsid w:val="00E82547"/>
    <w:rsid w:val="00E862CC"/>
    <w:rsid w:val="00E97741"/>
    <w:rsid w:val="00EA1FF2"/>
    <w:rsid w:val="00ED33F7"/>
    <w:rsid w:val="00EE14E8"/>
    <w:rsid w:val="00EE5853"/>
    <w:rsid w:val="00EE6938"/>
    <w:rsid w:val="00EF0A59"/>
    <w:rsid w:val="00EF3ED5"/>
    <w:rsid w:val="00F25861"/>
    <w:rsid w:val="00F45730"/>
    <w:rsid w:val="00F63B91"/>
    <w:rsid w:val="00F66D61"/>
    <w:rsid w:val="00F7085C"/>
    <w:rsid w:val="00F827D1"/>
    <w:rsid w:val="00FA2E23"/>
    <w:rsid w:val="00FB343B"/>
    <w:rsid w:val="00FC6CCD"/>
    <w:rsid w:val="00FC6FA9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58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8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8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8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8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58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8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8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8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8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St-518/2016</izvorni_sadrzaj>
    <derivirana_varijabla naziv="DomainObject.Predmet.OznakaBroj_1">St-518/2016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BETA TOURS j.d.o.o. UMAG zastupanog po punomoćniku Franjo Sabo</izvorni_sadrzaj>
    <derivirana_varijabla naziv="DomainObject.Predmet.ProtustrankaFormated_1">  BETA TOURS j.d.o.o. UMAG zastupanog po punomoćniku Franjo Sabo</derivirana_varijabla>
  </DomainObject.Predmet.ProtustrankaFormated>
  <DomainObject.Predmet.ProtustrankaFormatedOIB>
    <izvorni_sadrzaj>  BETA TOURS j.d.o.o. UMAG, OIB 42500165161 zastupanog po punomoćniku Franjo Sabo</izvorni_sadrzaj>
    <derivirana_varijabla naziv="DomainObject.Predmet.ProtustrankaFormatedOIB_1">  BETA TOURS j.d.o.o. UMAG, OIB 42500165161 zastupanog po punomoćniku Franjo Sabo</derivirana_varijabla>
  </DomainObject.Predmet.ProtustrankaFormatedOIB>
  <DomainObject.Predmet.ProtustrankaFormatedWithAdress>
    <izvorni_sadrzaj> BETA TOURS j.d.o.o. UMAG, Matka Laginje 33, 52470 Umag zastupanog po punomoćniku Franjo Sabo</izvorni_sadrzaj>
    <derivirana_varijabla naziv="DomainObject.Predmet.ProtustrankaFormatedWithAdress_1"> BETA TOURS j.d.o.o. UMAG, Matka Laginje 33, 52470 Umag zastupanog po punomoćniku Franjo Sabo</derivirana_varijabla>
  </DomainObject.Predmet.ProtustrankaFormatedWithAdress>
  <DomainObject.Predmet.ProtustrankaFormatedWithAdressOIB>
    <izvorni_sadrzaj> BETA TOURS j.d.o.o. UMAG, OIB 42500165161, Matka Laginje 33, 52470 Umag zastupanog po punomoćniku Franjo Sabo</izvorni_sadrzaj>
    <derivirana_varijabla naziv="DomainObject.Predmet.ProtustrankaFormatedWithAdressOIB_1"> BETA TOURS j.d.o.o. UMAG, OIB 42500165161, Matka Laginje 33, 52470 Umag zastupanog po punomoćniku Franjo Sabo</derivirana_varijabla>
  </DomainObject.Predmet.ProtustrankaFormatedWithAdressOIB>
  <DomainObject.Predmet.ProtustrankaWithAdress>
    <izvorni_sadrzaj>BETA TOURS j.d.o.o. UMAG Matka Laginje 33, 52470 Umag</izvorni_sadrzaj>
    <derivirana_varijabla naziv="DomainObject.Predmet.ProtustrankaWithAdress_1">BETA TOURS j.d.o.o. UMAG Matka Laginje 33, 52470 Umag</derivirana_varijabla>
  </DomainObject.Predmet.ProtustrankaWithAdress>
  <DomainObject.Predmet.ProtustrankaWithAdressOIB>
    <izvorni_sadrzaj>BETA TOURS j.d.o.o. UMAG, OIB 42500165161, Matka Laginje 33, 52470 Umag</izvorni_sadrzaj>
    <derivirana_varijabla naziv="DomainObject.Predmet.ProtustrankaWithAdressOIB_1">BETA TOURS j.d.o.o. UMAG, OIB 42500165161, Matka Laginje 33, 52470 Umag</derivirana_varijabla>
  </DomainObject.Predmet.ProtustrankaWithAdressOIB>
  <DomainObject.Predmet.ProtustrankaNazivFormated>
    <izvorni_sadrzaj>BETA TOURS j.d.o.o. UMAG</izvorni_sadrzaj>
    <derivirana_varijabla naziv="DomainObject.Predmet.ProtustrankaNazivFormated_1">BETA TOURS j.d.o.o. UMAG</derivirana_varijabla>
  </DomainObject.Predmet.ProtustrankaNazivFormated>
  <DomainObject.Predmet.ProtustrankaNazivFormatedOIB>
    <izvorni_sadrzaj>BETA TOURS j.d.o.o. UMAG, OIB 42500165161</izvorni_sadrzaj>
    <derivirana_varijabla naziv="DomainObject.Predmet.ProtustrankaNazivFormatedOIB_1">BETA TOURS j.d.o.o. UMAG, OIB 42500165161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13293.01</izvorni_sadrzaj>
    <derivirana_varijabla naziv="DomainObject.Predmet.TrenutnaVrijednost_1">13293.01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Ivić</izvorni_sadrzaj>
    <derivirana_varijabla naziv="DomainObject.Predmet.Zapisnicar_1">Danijela Ivić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BETA TOURS j.d.o.o. UMAG zastupanog po punomoćniku Franjo Sabo</item>
    </izvorni_sadrzaj>
    <derivirana_varijabla naziv="DomainObject.Predmet.ProtuStrankaListFormated_1">
      <item>BETA TOURS j.d.o.o. UMAG zastupanog po punomoćniku Franjo Sabo</item>
    </derivirana_varijabla>
  </DomainObject.Predmet.ProtuStrankaListFormated>
  <DomainObject.Predmet.ProtuStrankaListFormatedOIB>
    <izvorni_sadrzaj>
      <item>BETA TOURS j.d.o.o. UMAG, OIB 42500165161 zastupanog po punomoćniku Franjo Sabo</item>
    </izvorni_sadrzaj>
    <derivirana_varijabla naziv="DomainObject.Predmet.ProtuStrankaListFormatedOIB_1">
      <item>BETA TOURS j.d.o.o. UMAG, OIB 42500165161 zastupanog po punomoćniku Franjo Sabo</item>
    </derivirana_varijabla>
  </DomainObject.Predmet.ProtuStrankaListFormatedOIB>
  <DomainObject.Predmet.ProtuStrankaListFormatedWithAdress>
    <izvorni_sadrzaj>
      <item>BETA TOURS j.d.o.o. UMAG, Matka Laginje 33, 52470 Umag zastupanog po punomoćniku Franjo Sabo</item>
    </izvorni_sadrzaj>
    <derivirana_varijabla naziv="DomainObject.Predmet.ProtuStrankaListFormatedWithAdress_1">
      <item>BETA TOURS j.d.o.o. UMAG, Matka Laginje 33, 52470 Umag zastupanog po punomoćniku Franjo Sabo</item>
    </derivirana_varijabla>
  </DomainObject.Predmet.ProtuStrankaListFormatedWithAdress>
  <DomainObject.Predmet.ProtuStrankaListFormatedWithAdressOIB>
    <izvorni_sadrzaj>
      <item>BETA TOURS j.d.o.o. UMAG, OIB 42500165161, Matka Laginje 33, 52470 Umag zastupanog po punomoćniku Franjo Sabo</item>
    </izvorni_sadrzaj>
    <derivirana_varijabla naziv="DomainObject.Predmet.ProtuStrankaListFormatedWithAdressOIB_1">
      <item>BETA TOURS j.d.o.o. UMAG, OIB 42500165161, Matka Laginje 33, 52470 Umag zastupanog po punomoćniku Franjo Sabo</item>
    </derivirana_varijabla>
  </DomainObject.Predmet.ProtuStrankaListFormatedWithAdressOIB>
  <DomainObject.Predmet.ProtuStrankaListNazivFormated>
    <izvorni_sadrzaj>
      <item>BETA TOURS j.d.o.o. UMAG</item>
    </izvorni_sadrzaj>
    <derivirana_varijabla naziv="DomainObject.Predmet.ProtuStrankaListNazivFormated_1">
      <item>BETA TOURS j.d.o.o. UMAG</item>
    </derivirana_varijabla>
  </DomainObject.Predmet.ProtuStrankaListNazivFormated>
  <DomainObject.Predmet.ProtuStrankaListNazivFormatedOIB>
    <izvorni_sadrzaj>
      <item>BETA TOURS j.d.o.o. UMAG, OIB 42500165161</item>
    </izvorni_sadrzaj>
    <derivirana_varijabla naziv="DomainObject.Predmet.ProtuStrankaListNazivFormatedOIB_1">
      <item>BETA TOURS j.d.o.o. UMAG, OIB 42500165161</item>
    </derivirana_varijabla>
  </DomainObject.Predmet.ProtuStrankaListNazivFormatedOIB>
  <DomainObject.Predmet.OstaliListFormated>
    <izvorni_sadrzaj>
      <item>Franjo Sabo punomoćnik sudionika u postupku BETA TOURS j.d.o.o. UMAG</item>
    </izvorni_sadrzaj>
    <derivirana_varijabla naziv="DomainObject.Predmet.OstaliListFormated_1">
      <item>Franjo Sabo punomoćnik sudionika u postupku BETA TOURS j.d.o.o. UMAG</item>
    </derivirana_varijabla>
  </DomainObject.Predmet.OstaliListFormated>
  <DomainObject.Predmet.OstaliListFormatedOIB>
    <izvorni_sadrzaj>
      <item>Franjo Sabo, OIB 78474948682 punomoćnik sudionika u postupku BETA TOURS j.d.o.o. UMAG</item>
    </izvorni_sadrzaj>
    <derivirana_varijabla naziv="DomainObject.Predmet.OstaliListFormatedOIB_1">
      <item>Franjo Sabo, OIB 78474948682 punomoćnik sudionika u postupku BETA TOURS j.d.o.o. UMAG</item>
    </derivirana_varijabla>
  </DomainObject.Predmet.OstaliListFormatedOIB>
  <DomainObject.Predmet.OstaliListFormatedWithAdress>
    <izvorni_sadrzaj>
      <item>Franjo Sabo, Matka Laginje 33, 52470 Umag punomoćnik sudionika u postupku BETA TOURS j.d.o.o. UMAG</item>
    </izvorni_sadrzaj>
    <derivirana_varijabla naziv="DomainObject.Predmet.OstaliListFormatedWithAdress_1">
      <item>Franjo Sabo, Matka Laginje 33, 52470 Umag punomoćnik sudionika u postupku BETA TOURS j.d.o.o. UMAG</item>
    </derivirana_varijabla>
  </DomainObject.Predmet.OstaliListFormatedWithAdress>
  <DomainObject.Predmet.OstaliListFormatedWithAdressOIB>
    <izvorni_sadrzaj>
      <item>Franjo Sabo, OIB 78474948682, Matka Laginje 33, 52470 Umag punomoćnik sudionika u postupku BETA TOURS j.d.o.o. UMAG</item>
    </izvorni_sadrzaj>
    <derivirana_varijabla naziv="DomainObject.Predmet.OstaliListFormatedWithAdressOIB_1">
      <item>Franjo Sabo, OIB 78474948682, Matka Laginje 33, 52470 Umag punomoćnik sudionika u postupku BETA TOURS j.d.o.o. UMAG</item>
    </derivirana_varijabla>
  </DomainObject.Predmet.OstaliListFormatedWithAdressOIB>
  <DomainObject.Predmet.OstaliListNazivFormated>
    <izvorni_sadrzaj>
      <item>Franjo Sabo</item>
    </izvorni_sadrzaj>
    <derivirana_varijabla naziv="DomainObject.Predmet.OstaliListNazivFormated_1">
      <item>Franjo Sabo</item>
    </derivirana_varijabla>
  </DomainObject.Predmet.OstaliListNazivFormated>
  <DomainObject.Predmet.OstaliListNazivFormatedOIB>
    <izvorni_sadrzaj>
      <item>Franjo Sabo, OIB 78474948682</item>
    </izvorni_sadrzaj>
    <derivirana_varijabla naziv="DomainObject.Predmet.OstaliListNazivFormatedOIB_1">
      <item>Franjo Sabo, OIB 78474948682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BETA TOURS j.d.o.o. UMAG</izvorni_sadrzaj>
    <derivirana_varijabla naziv="DomainObject.Predmet.ProtustrankaIDrugi_1">BETA TOURS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BETA TOURS j.d.o.o. UMAG, OIB 42500165161, Matka Laginje 33, 52470 Umag</izvorni_sadrzaj>
    <derivirana_varijabla naziv="DomainObject.Predmet.ProtustrankaIDrugiAdressOIB_1">BETA TOURS j.d.o.o. UMAG, OIB 42500165161, Matka Laginje 33,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BETA TOURS j.d.o.o. UMAG</item>
      <item>Franjo Sabo</item>
    </izvorni_sadrzaj>
    <derivirana_varijabla naziv="DomainObject.Predmet.SudioniciListNaziv_1">
      <item>FINANCIJSKA AGENCIJA, RC RIJEKA, PODRUŽNICA PULA, PULA</item>
      <item>BETA TOURS j.d.o.o. UMAG</item>
      <item>Franjo Sabo</item>
    </derivirana_varijabla>
  </DomainObject.Predmet.SudioniciListNaziv>
  <DomainObject.Predmet.SudioniciListAdressOIB>
    <izvorni_sadrzaj>
      <item>FINANCIJSKA AGENCIJA, RC RIJEKA, PODRUŽNICA PULA, PULA, OIB 85821130368, Giardini 5,52100 Pula</item>
      <item>BETA TOURS j.d.o.o. UMAG, OIB 42500165161, Matka Laginje 33,52470 Umag</item>
      <item>Franjo Sabo, OIB 78474948682, Matka Laginje 33,52470 Umag</item>
    </izvorni_sadrzaj>
    <derivirana_varijabla naziv="DomainObject.Predmet.SudioniciListAdressOIB_1">
      <item>FINANCIJSKA AGENCIJA, RC RIJEKA, PODRUŽNICA PULA, PULA, OIB 85821130368, Giardini 5,52100 Pula</item>
      <item>BETA TOURS j.d.o.o. UMAG, OIB 42500165161, Matka Laginje 33,52470 Umag</item>
      <item>Franjo Sabo, OIB 78474948682, Matka Laginje 33,52470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42500165161</item>
      <item>, OIB 78474948682</item>
    </izvorni_sadrzaj>
    <derivirana_varijabla naziv="DomainObject.Predmet.SudioniciListNazivOIB_1">
      <item>, OIB 85821130368</item>
      <item>, OIB 42500165161</item>
      <item>, OIB 78474948682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689</properties:Words>
  <properties:Characters>3716</properties:Characters>
  <properties:Lines>96</properties:Lines>
  <properties:Paragraphs>36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2016-08-02T07:42:00Z</dcterms:created>
  <dc:creator>msimicic</dc:creator>
  <cp:lastModifiedBy>Jasmina Matika</cp:lastModifiedBy>
  <cp:lastPrinted>2016-08-03T06:10:00Z</cp:lastPrinted>
  <dcterms:modified xmlns:xsi="http://www.w3.org/2001/XMLSchema-instance" xsi:type="dcterms:W3CDTF">2016-08-03T07:04:00Z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