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60e3" w14:paraId="53260e3" w:rsidRDefault="00583DE6" w:rsidP="00583DE6" w:rsidR="00583DE6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St-402/11-288</w:t>
      </w:r>
    </w:p>
    <w:p w:rsidRDefault="00EF1976" w:rsidP="0073588E" w:rsidR="00EF1976" w:rsidRPr="00EF1D21"/>
    <w:p w:rsidRDefault="002A644F" w:rsidP="0073588E" w:rsidR="002A644F">
      <w:pPr>
        <w:jc w:val="center"/>
        <w:rPr>
          <w:bCs/>
        </w:rPr>
      </w:pPr>
    </w:p>
    <w:p w:rsidRDefault="002A644F" w:rsidP="0073588E" w:rsidR="002A644F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2A644F" w:rsidP="008965DC" w:rsidR="002A644F">
      <w:pPr>
        <w:jc w:val="both"/>
      </w:pPr>
    </w:p>
    <w:p w:rsidRDefault="0017073B" w:rsidP="00583DE6" w:rsidR="0073588E" w:rsidRPr="00EF1D21">
      <w:pPr>
        <w:ind w:firstLine="720"/>
        <w:jc w:val="both"/>
      </w:pPr>
      <w:r>
        <w:t>Trgovački sud u Rijeci po</w:t>
      </w:r>
      <w:r w:rsidR="005A36A9" w:rsidRPr="005A36A9">
        <w:t xml:space="preserve"> sutkinji</w:t>
      </w:r>
      <w:r>
        <w:t xml:space="preserve"> tog suda</w:t>
      </w:r>
      <w:r w:rsidR="005A36A9" w:rsidRPr="005A36A9">
        <w:t xml:space="preserve"> Emi Brdovčak u stečajnom  postupku nad trgovačkim društvom </w:t>
      </w:r>
      <w:r w:rsidR="00BC5BD0">
        <w:t xml:space="preserve">RIJEKAASFALT d.o.o. Rijeka, u stečaju, Šenoina 15, kojeg zastupa stečajni upravitelj Željko Ocelić </w:t>
      </w:r>
      <w:r w:rsidR="00BC5BD0" w:rsidRPr="00BC5BD0">
        <w:t>iz Opatije, Antona Mihića 6, OIB: 53930158617</w:t>
      </w:r>
      <w:r w:rsidR="000B48A9">
        <w:t>, 3. ožujka 2017</w:t>
      </w:r>
      <w:r w:rsidR="005A36A9" w:rsidRPr="005A36A9">
        <w:t>.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>
      <w:pPr>
        <w:jc w:val="center"/>
        <w:rPr>
          <w:bCs/>
        </w:rPr>
      </w:pPr>
    </w:p>
    <w:p w:rsidRDefault="00BC5BD0" w:rsidP="00E76F91" w:rsidR="005A36A9" w:rsidRPr="00EF1D21">
      <w:pPr>
        <w:ind w:firstLine="720"/>
        <w:jc w:val="both"/>
      </w:pPr>
      <w:r>
        <w:t>Stečajnom</w:t>
      </w:r>
      <w:r w:rsidR="005A36A9">
        <w:t xml:space="preserve"> </w:t>
      </w:r>
      <w:r>
        <w:t xml:space="preserve">upravitelju Željku Oceliću </w:t>
      </w:r>
      <w:r w:rsidRPr="00BC5BD0">
        <w:t>iz Opatije, An</w:t>
      </w:r>
      <w:r>
        <w:t>tona Mihića 6, OIB: 53930158617</w:t>
      </w:r>
      <w:r w:rsidR="00A64DDC" w:rsidRPr="00A64DDC">
        <w:t>, odobrava se naknada stvarnih troškova za rad</w:t>
      </w:r>
      <w:r w:rsidR="003A6E72">
        <w:t xml:space="preserve"> za razdoblje od </w:t>
      </w:r>
      <w:r w:rsidR="0017073B">
        <w:t>s</w:t>
      </w:r>
      <w:r w:rsidR="000B48A9">
        <w:t>rpnja do prosinca</w:t>
      </w:r>
      <w:r w:rsidR="0017073B">
        <w:t xml:space="preserve"> </w:t>
      </w:r>
      <w:r w:rsidR="003A6E72">
        <w:t>2016</w:t>
      </w:r>
      <w:r>
        <w:t xml:space="preserve">. </w:t>
      </w:r>
      <w:r w:rsidR="005A36A9">
        <w:t xml:space="preserve">u iznosu od </w:t>
      </w:r>
      <w:r w:rsidR="000B48A9">
        <w:t>2.299,00</w:t>
      </w:r>
      <w:r w:rsidR="003A6E72">
        <w:t xml:space="preserve"> </w:t>
      </w:r>
      <w:r w:rsidR="00A64DDC">
        <w:t xml:space="preserve">kn. </w:t>
      </w:r>
    </w:p>
    <w:p w:rsidRDefault="002A644F" w:rsidP="005A36A9" w:rsidR="002A644F">
      <w:pPr>
        <w:jc w:val="center"/>
        <w:rPr>
          <w:bCs/>
        </w:rPr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2A644F" w:rsidP="0073588E" w:rsidR="002A644F" w:rsidRPr="00EF1D21">
      <w:pPr>
        <w:jc w:val="center"/>
        <w:rPr>
          <w:bCs/>
        </w:rPr>
      </w:pPr>
    </w:p>
    <w:p w:rsidRDefault="0073588E" w:rsidP="0073588E" w:rsidR="00A64DDC" w:rsidRPr="00BC5BD0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BC5BD0">
        <w:rPr>
          <w:bCs/>
        </w:rPr>
        <w:t>11</w:t>
      </w:r>
      <w:r w:rsidR="005D4F33">
        <w:rPr>
          <w:bCs/>
        </w:rPr>
        <w:t xml:space="preserve">. </w:t>
      </w:r>
      <w:r w:rsidR="00BC5BD0">
        <w:rPr>
          <w:bCs/>
        </w:rPr>
        <w:t>studenoga 2011</w:t>
      </w:r>
      <w:r w:rsidR="005A36A9">
        <w:rPr>
          <w:bCs/>
        </w:rPr>
        <w:t>.</w:t>
      </w:r>
      <w:r w:rsidR="00BC5BD0">
        <w:rPr>
          <w:bCs/>
        </w:rPr>
        <w:t xml:space="preserve"> stečajnim upraviteljem</w:t>
      </w:r>
      <w:r w:rsidR="00E76F91">
        <w:rPr>
          <w:bCs/>
        </w:rPr>
        <w:t xml:space="preserve"> u postupku nad uvodno označenim dužnikom </w:t>
      </w:r>
      <w:r w:rsidR="00BC5BD0">
        <w:rPr>
          <w:bCs/>
        </w:rPr>
        <w:t xml:space="preserve"> imenovan je Željko Ocelić iz Opatije, Antona Mihića 6. </w:t>
      </w:r>
    </w:p>
    <w:p w:rsidRDefault="000B48A9" w:rsidP="005A36A9" w:rsidR="00B836D8">
      <w:pPr>
        <w:ind w:firstLine="720"/>
        <w:jc w:val="both"/>
      </w:pPr>
      <w:r>
        <w:t>Podneskom od 18</w:t>
      </w:r>
      <w:r w:rsidR="00BC5BD0">
        <w:t xml:space="preserve">. </w:t>
      </w:r>
      <w:r w:rsidR="00E76F91">
        <w:t>s</w:t>
      </w:r>
      <w:r>
        <w:t>iječnja 2017</w:t>
      </w:r>
      <w:r w:rsidR="00BC5BD0">
        <w:t xml:space="preserve">. stečajni upravitelj zatražio je </w:t>
      </w:r>
      <w:r w:rsidR="005A36A9">
        <w:t xml:space="preserve">naknadu stvarnih troškova koji se odnose </w:t>
      </w:r>
      <w:r w:rsidR="00B836D8">
        <w:t xml:space="preserve">na troškove prijevoza iz mjesta stanovanja (Opatija) u </w:t>
      </w:r>
      <w:r w:rsidR="009E082B">
        <w:t>Rijeku (gdje se nalazi i ured stečajnog upravitelja)</w:t>
      </w:r>
      <w:r w:rsidR="00B836D8">
        <w:t xml:space="preserve"> te na troškove parkiranja. Stečajni upravitelj zatražio je naknadu troškova u ukupnom iznosu od </w:t>
      </w:r>
      <w:r>
        <w:t>2.299</w:t>
      </w:r>
      <w:r w:rsidR="0017073B">
        <w:t>,00</w:t>
      </w:r>
      <w:r w:rsidR="00F957D1">
        <w:t xml:space="preserve"> </w:t>
      </w:r>
      <w:r w:rsidR="00B836D8">
        <w:t xml:space="preserve">kn. </w:t>
      </w:r>
    </w:p>
    <w:p w:rsidRDefault="00E76F91" w:rsidP="005A36A9" w:rsidR="00E76F91">
      <w:pPr>
        <w:ind w:firstLine="720"/>
        <w:jc w:val="both"/>
      </w:pPr>
      <w:r>
        <w:t xml:space="preserve">Prema shvaćanju ovog suda, troškovi koje je zatražio stečajni </w:t>
      </w:r>
      <w:r w:rsidR="000B48A9">
        <w:t>upravitelj nužni su, opravdani i realni. Naime, navedeni troškovi nastali su zbog potrebe obavljanja stečajno</w:t>
      </w:r>
      <w:r w:rsidR="009E082B">
        <w:t xml:space="preserve"> - </w:t>
      </w:r>
      <w:r w:rsidR="000B48A9">
        <w:t xml:space="preserve">upraviteljske službe u razdoblju od 6 mjeseci </w:t>
      </w:r>
      <w:r>
        <w:t xml:space="preserve">te </w:t>
      </w:r>
      <w:r w:rsidR="000B48A9">
        <w:t>se odnose na troškove korištenja osobnog vozila radi odlazaka na sastanke s potencijalnim kupcima nekretnina stečajnog dužnika, pokazivanja nekretnina stečajnog d</w:t>
      </w:r>
      <w:r w:rsidR="009E082B">
        <w:t>užnika, pristupa ročištu na Trg</w:t>
      </w:r>
      <w:r w:rsidR="000B48A9">
        <w:t>o</w:t>
      </w:r>
      <w:r w:rsidR="009E082B">
        <w:t>v</w:t>
      </w:r>
      <w:r w:rsidR="000B48A9">
        <w:t xml:space="preserve">ačkom </w:t>
      </w:r>
      <w:r w:rsidR="009E082B">
        <w:t>sudu i sličnih troškova koji su nužni za kvalitetno obavljanje</w:t>
      </w:r>
      <w:r>
        <w:t xml:space="preserve"> stečajno upraviteljske službe.</w:t>
      </w:r>
    </w:p>
    <w:p w:rsidRDefault="005A36A9" w:rsidP="009E082B" w:rsidR="00A64DDC">
      <w:pPr>
        <w:ind w:firstLine="720"/>
        <w:jc w:val="both"/>
      </w:pPr>
      <w:r>
        <w:t xml:space="preserve">Slijedom navedenog, primjenom odredbe čl. </w:t>
      </w:r>
      <w:r w:rsidR="0017073B">
        <w:t xml:space="preserve">94. st. 1. </w:t>
      </w:r>
      <w:r w:rsidR="009E082B">
        <w:t>Stečajnog zakona („Narodne novine“ broj 71/15; dalje: SZ)</w:t>
      </w:r>
      <w:r>
        <w:t xml:space="preserve"> </w:t>
      </w:r>
      <w:r w:rsidR="009E082B">
        <w:t xml:space="preserve">u vezi s čl. 13. st. 5. Pravilnika o porezu na dohodak („Narodne novine“ broj 95/05, 96/06, 68/07, 146/08, 2/09, 9/09, 146/09, 123/10, 137/11, 61/12, 79/13, 160/13 i 157/14; dalje: Pravilnik) </w:t>
      </w:r>
      <w:r>
        <w:t>riješeno je kao u</w:t>
      </w:r>
      <w:r w:rsidR="00597855">
        <w:t xml:space="preserve"> </w:t>
      </w:r>
      <w:r w:rsidR="00E76F91">
        <w:t>izreci</w:t>
      </w:r>
      <w:r w:rsidR="00597855">
        <w:t xml:space="preserve"> ovog rješenja</w:t>
      </w:r>
      <w:r w:rsidR="00A64DDC" w:rsidRPr="00A64DDC">
        <w:t>.</w:t>
      </w:r>
    </w:p>
    <w:p w:rsidRDefault="00557BB0" w:rsidP="0073588E" w:rsidR="00557BB0">
      <w:pPr>
        <w:jc w:val="both"/>
      </w:pPr>
    </w:p>
    <w:p w:rsidRDefault="0017073B" w:rsidP="0073588E" w:rsidR="0073588E">
      <w:pPr>
        <w:jc w:val="center"/>
      </w:pPr>
      <w:r>
        <w:t xml:space="preserve">U </w:t>
      </w:r>
      <w:r w:rsidR="009E082B">
        <w:t>Rijeci 3. ožujka</w:t>
      </w:r>
      <w:r w:rsidR="008965DC" w:rsidRPr="00EF1D21">
        <w:t xml:space="preserve"> 201</w:t>
      </w:r>
      <w:r w:rsidR="009E082B">
        <w:t>7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17073B">
        <w:t xml:space="preserve">   </w:t>
      </w:r>
      <w:r w:rsidR="0017073B">
        <w:tab/>
      </w:r>
      <w:r w:rsidRPr="00EF1D21">
        <w:t xml:space="preserve"> </w:t>
      </w:r>
      <w:r w:rsidR="002A644F">
        <w:t xml:space="preserve">               </w:t>
      </w:r>
      <w:r w:rsidR="00583DE6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2A644F">
        <w:t xml:space="preserve">  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2A644F" w:rsidP="00AD1726" w:rsidR="002A644F"/>
    <w:p w:rsidRDefault="00AD1726" w:rsidP="00AD1726" w:rsidR="00AD1726">
      <w:r>
        <w:t>UPUTA O PRAVNOM LIJEKU:</w:t>
      </w:r>
    </w:p>
    <w:p w:rsidRDefault="00AD1726" w:rsidP="00583DE6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583DE6" w:rsidP="00AD1726" w:rsidR="00583DE6"/>
    <w:p w:rsidRDefault="00583DE6" w:rsidP="00AD1726" w:rsidR="00583DE6"/>
    <w:p w:rsidRDefault="00AD1726" w:rsidP="00AD1726" w:rsidR="00AD1726">
      <w:r>
        <w:t>DNA</w:t>
      </w:r>
    </w:p>
    <w:p w:rsidRDefault="00AD1726" w:rsidP="005853F3" w:rsidR="00A64DDC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AD1726">
        <w:t xml:space="preserve">na </w:t>
      </w:r>
      <w:r w:rsidR="0017073B">
        <w:t>e-oglasnoj ploči</w:t>
      </w:r>
    </w:p>
    <w:p w:rsidRDefault="0017073B" w:rsidP="00AD1726" w:rsidR="0017073B"/>
    <w:p w:rsidRDefault="005853F3" w:rsidP="00AD1726" w:rsidR="005853F3"/>
    <w:p w:rsidRDefault="00095F3E" w:rsidP="005853F3" w:rsidR="00095F3E" w:rsidRPr="00EF1D21">
      <w:pPr>
        <w:ind w:left="720"/>
      </w:pPr>
    </w:p>
    <w:sectPr w:rsidSect="00583DE6" w:rsidR="00095F3E" w:rsidRPr="00EF1D21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D7F" w:rsidR="00F51D7F">
      <w:r>
        <w:separator/>
      </w:r>
    </w:p>
  </w:endnote>
  <w:endnote w:id="0" w:type="continuationSeparator">
    <w:p w:rsidRDefault="00F51D7F" w:rsidR="00F51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3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D7F" w:rsidR="00F51D7F">
      <w:r>
        <w:separator/>
      </w:r>
    </w:p>
  </w:footnote>
  <w:footnote w:id="0" w:type="continuationSeparator">
    <w:p w:rsidRDefault="00F51D7F" w:rsidR="00F51D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B48A9"/>
    <w:rsid w:val="000D0E95"/>
    <w:rsid w:val="001622F6"/>
    <w:rsid w:val="0017073B"/>
    <w:rsid w:val="00191C72"/>
    <w:rsid w:val="001C05C1"/>
    <w:rsid w:val="001D5070"/>
    <w:rsid w:val="00205A06"/>
    <w:rsid w:val="00274354"/>
    <w:rsid w:val="002A644F"/>
    <w:rsid w:val="002C2AE0"/>
    <w:rsid w:val="002D3728"/>
    <w:rsid w:val="002F7CA3"/>
    <w:rsid w:val="00327862"/>
    <w:rsid w:val="003A38C8"/>
    <w:rsid w:val="003A6E72"/>
    <w:rsid w:val="003B2888"/>
    <w:rsid w:val="003C151A"/>
    <w:rsid w:val="00424E14"/>
    <w:rsid w:val="004D7F97"/>
    <w:rsid w:val="00506782"/>
    <w:rsid w:val="00543BE2"/>
    <w:rsid w:val="00544474"/>
    <w:rsid w:val="00557BB0"/>
    <w:rsid w:val="005808F8"/>
    <w:rsid w:val="00583DE6"/>
    <w:rsid w:val="005853F3"/>
    <w:rsid w:val="00597855"/>
    <w:rsid w:val="005A36A9"/>
    <w:rsid w:val="005D4F33"/>
    <w:rsid w:val="005D65C4"/>
    <w:rsid w:val="00605FD5"/>
    <w:rsid w:val="006155DB"/>
    <w:rsid w:val="00681D35"/>
    <w:rsid w:val="00684993"/>
    <w:rsid w:val="0070493E"/>
    <w:rsid w:val="0073588E"/>
    <w:rsid w:val="00796152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994C78"/>
    <w:rsid w:val="009D58F1"/>
    <w:rsid w:val="009E082B"/>
    <w:rsid w:val="00A15995"/>
    <w:rsid w:val="00A30514"/>
    <w:rsid w:val="00A521BC"/>
    <w:rsid w:val="00A64DDC"/>
    <w:rsid w:val="00A972F7"/>
    <w:rsid w:val="00AB0209"/>
    <w:rsid w:val="00AD1726"/>
    <w:rsid w:val="00AF3BFB"/>
    <w:rsid w:val="00B029EF"/>
    <w:rsid w:val="00B20414"/>
    <w:rsid w:val="00B649AB"/>
    <w:rsid w:val="00B836D8"/>
    <w:rsid w:val="00BC5BD0"/>
    <w:rsid w:val="00C64038"/>
    <w:rsid w:val="00C7136A"/>
    <w:rsid w:val="00C741AF"/>
    <w:rsid w:val="00CA784A"/>
    <w:rsid w:val="00CB6FCF"/>
    <w:rsid w:val="00CE58EB"/>
    <w:rsid w:val="00D06E23"/>
    <w:rsid w:val="00D201E2"/>
    <w:rsid w:val="00D3599D"/>
    <w:rsid w:val="00D360F9"/>
    <w:rsid w:val="00D441BF"/>
    <w:rsid w:val="00D61427"/>
    <w:rsid w:val="00D63A88"/>
    <w:rsid w:val="00D85CF8"/>
    <w:rsid w:val="00D870D8"/>
    <w:rsid w:val="00DD2D2E"/>
    <w:rsid w:val="00E05392"/>
    <w:rsid w:val="00E34823"/>
    <w:rsid w:val="00E3609D"/>
    <w:rsid w:val="00E76F91"/>
    <w:rsid w:val="00E8360A"/>
    <w:rsid w:val="00EC3E0C"/>
    <w:rsid w:val="00EF1976"/>
    <w:rsid w:val="00EF1D21"/>
    <w:rsid w:val="00F16759"/>
    <w:rsid w:val="00F51D7F"/>
    <w:rsid w:val="00F8251E"/>
    <w:rsid w:val="00F90F1A"/>
    <w:rsid w:val="00F957D1"/>
    <w:rsid w:val="00FD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364</properties:Words>
  <properties:Characters>1911</properties:Characters>
  <properties:Lines>56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2017-03-03T09:29:00Z</dcterms:created>
  <dc:creator>M San Grupa</dc:creator>
  <cp:lastModifiedBy>Renata Valić</cp:lastModifiedBy>
  <cp:lastPrinted>2017-03-03T13:30:00Z</cp:lastPrinted>
  <dcterms:modified xmlns:xsi="http://www.w3.org/2001/XMLSchema-instance" xsi:type="dcterms:W3CDTF">2017-03-03T13:51:00Z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