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8ccf" w14:paraId="5f28ccf" w:rsidRDefault="001159F0" w:rsidP="001159F0" w:rsidR="001159F0" w:rsidRPr="0042484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42484B">
        <w:rPr>
          <w:bCs/>
          <w:snapToGrid w:val="false"/>
          <w:lang w:eastAsia="en-US"/>
        </w:rPr>
        <w:t xml:space="preserve">                     </w:t>
      </w:r>
      <w:r w:rsidRPr="0042484B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84B">
        <w:rPr>
          <w:bCs/>
          <w:snapToGrid w:val="false"/>
          <w:lang w:eastAsia="en-US"/>
        </w:rPr>
        <w:tab/>
      </w:r>
      <w:r w:rsidRPr="0042484B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42484B">
      <w:pPr>
        <w:widowControl w:val="false"/>
        <w:jc w:val="both"/>
        <w:rPr>
          <w:snapToGrid w:val="false"/>
          <w:lang w:eastAsia="en-US"/>
        </w:rPr>
      </w:pPr>
      <w:r w:rsidRPr="0042484B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42484B">
      <w:pPr>
        <w:widowControl w:val="false"/>
        <w:jc w:val="both"/>
        <w:rPr>
          <w:snapToGrid w:val="false"/>
          <w:lang w:eastAsia="en-US"/>
        </w:rPr>
      </w:pPr>
      <w:r w:rsidRPr="0042484B">
        <w:rPr>
          <w:snapToGrid w:val="false"/>
          <w:lang w:eastAsia="en-US"/>
        </w:rPr>
        <w:t>TRGOVAČKI SUD U VARAŽDINU</w:t>
      </w:r>
    </w:p>
    <w:p w:rsidRDefault="001159F0" w:rsidP="001159F0" w:rsidR="001159F0" w:rsidRPr="0042484B">
      <w:pPr>
        <w:widowControl w:val="false"/>
        <w:rPr>
          <w:bCs/>
          <w:snapToGrid w:val="false"/>
          <w:lang w:eastAsia="en-US"/>
        </w:rPr>
      </w:pPr>
      <w:r w:rsidRPr="0042484B">
        <w:rPr>
          <w:snapToGrid w:val="false"/>
          <w:lang w:eastAsia="en-US"/>
        </w:rPr>
        <w:t xml:space="preserve">                  B. Radić 2</w:t>
      </w:r>
      <w:r w:rsidRPr="0042484B">
        <w:rPr>
          <w:bCs/>
          <w:snapToGrid w:val="false"/>
          <w:lang w:eastAsia="en-US"/>
        </w:rPr>
        <w:t xml:space="preserve">                   </w:t>
      </w:r>
      <w:r w:rsidRPr="0042484B">
        <w:rPr>
          <w:bCs/>
          <w:snapToGrid w:val="false"/>
          <w:lang w:eastAsia="en-US"/>
        </w:rPr>
        <w:tab/>
      </w:r>
      <w:r w:rsidRPr="0042484B">
        <w:rPr>
          <w:bCs/>
          <w:snapToGrid w:val="false"/>
          <w:lang w:eastAsia="en-US"/>
        </w:rPr>
        <w:tab/>
      </w:r>
      <w:r w:rsidRPr="0042484B">
        <w:rPr>
          <w:bCs/>
          <w:snapToGrid w:val="false"/>
          <w:lang w:eastAsia="en-US"/>
        </w:rPr>
        <w:tab/>
      </w:r>
    </w:p>
    <w:p w:rsidRDefault="00637444" w:rsidP="00637444" w:rsidR="00637444" w:rsidRPr="0042484B">
      <w:pPr>
        <w:jc w:val="right"/>
      </w:pPr>
    </w:p>
    <w:p w:rsidRDefault="0081351D" w:rsidP="00637444" w:rsidR="00637444" w:rsidRPr="0042484B">
      <w:pPr>
        <w:jc w:val="both"/>
      </w:pPr>
      <w:r w:rsidRPr="0042484B">
        <w:tab/>
      </w:r>
      <w:r w:rsidR="00637444" w:rsidRPr="0042484B">
        <w:t xml:space="preserve">Trgovački sud u Varaždinu po sucu toga suda Maji Valušnig, kao stečajnom sucu u predmetu u povodu </w:t>
      </w:r>
      <w:r w:rsidRPr="0042484B">
        <w:t>zahtjeva</w:t>
      </w:r>
      <w:r w:rsidR="00637444" w:rsidRPr="0042484B">
        <w:t xml:space="preserve"> </w:t>
      </w:r>
      <w:r w:rsidRPr="0042484B">
        <w:t>Financijske agencije Regionalni centar Zagreb, Podružnica Varaždin, Augusta Cesarca 2, Varaždin</w:t>
      </w:r>
      <w:r w:rsidR="00637444" w:rsidRPr="0042484B">
        <w:t>, za pokretanje skraćenog stečajnog postupka protiv</w:t>
      </w:r>
      <w:r w:rsidR="00852A7C" w:rsidRPr="0042484B">
        <w:t xml:space="preserve"> dužnika</w:t>
      </w:r>
      <w:r w:rsidR="00637444" w:rsidRPr="0042484B">
        <w:t xml:space="preserve"> </w:t>
      </w:r>
      <w:r w:rsidR="003C50B7" w:rsidRPr="0042484B">
        <w:t>UDRUGA VARAŽDINSKIH INOVATORA VARAŽDIN</w:t>
      </w:r>
      <w:r w:rsidR="009750B9" w:rsidRPr="0042484B">
        <w:t>,</w:t>
      </w:r>
      <w:r w:rsidR="003C50B7" w:rsidRPr="0042484B">
        <w:t xml:space="preserve"> Varaždin, Nikole Tesle 20,</w:t>
      </w:r>
      <w:r w:rsidR="00F10C2B" w:rsidRPr="0042484B">
        <w:t xml:space="preserve"> OIB:</w:t>
      </w:r>
      <w:r w:rsidR="00EB56AA" w:rsidRPr="0042484B">
        <w:t xml:space="preserve"> </w:t>
      </w:r>
      <w:r w:rsidR="003C50B7" w:rsidRPr="0042484B">
        <w:t>31689864869</w:t>
      </w:r>
      <w:r w:rsidR="00637444" w:rsidRPr="0042484B">
        <w:t xml:space="preserve">, dana </w:t>
      </w:r>
      <w:r w:rsidR="003C50B7" w:rsidRPr="0042484B">
        <w:t>23</w:t>
      </w:r>
      <w:r w:rsidR="00637444" w:rsidRPr="0042484B">
        <w:t xml:space="preserve">. </w:t>
      </w:r>
      <w:r w:rsidR="009750B9" w:rsidRPr="0042484B">
        <w:t>studenog</w:t>
      </w:r>
      <w:r w:rsidR="00637444" w:rsidRPr="0042484B">
        <w:t xml:space="preserve"> 201</w:t>
      </w:r>
      <w:r w:rsidRPr="0042484B">
        <w:t>5</w:t>
      </w:r>
      <w:r w:rsidR="00637444" w:rsidRPr="0042484B">
        <w:t>.</w:t>
      </w:r>
      <w:r w:rsidR="00AF2C11" w:rsidRPr="0042484B">
        <w:t xml:space="preserve"> godine</w:t>
      </w:r>
      <w:r w:rsidR="00CB6C18" w:rsidRPr="0042484B">
        <w:t xml:space="preserve"> temeljem čl.</w:t>
      </w:r>
      <w:r w:rsidRPr="0042484B">
        <w:t xml:space="preserve"> </w:t>
      </w:r>
      <w:r w:rsidR="00CB6C18" w:rsidRPr="0042484B">
        <w:t>430 Stečajnog zakona („Narodne novine“ 71/15, u daljnjem tekstu SZ) objavljuje sljedeći</w:t>
      </w:r>
    </w:p>
    <w:p w:rsidRDefault="00CB6C18" w:rsidP="00CB6C18" w:rsidR="00CB6C18" w:rsidRPr="0042484B">
      <w:pPr>
        <w:jc w:val="center"/>
      </w:pPr>
    </w:p>
    <w:p w:rsidRDefault="00CB6C18" w:rsidP="00CB6C18" w:rsidR="00CB6C18" w:rsidRPr="0042484B">
      <w:pPr>
        <w:jc w:val="center"/>
      </w:pPr>
      <w:r w:rsidRPr="0042484B">
        <w:t>OGLAS</w:t>
      </w:r>
    </w:p>
    <w:p w:rsidRDefault="00D60907" w:rsidR="00D60907" w:rsidRPr="0042484B"/>
    <w:p w:rsidRDefault="00A759C3" w:rsidP="00A759C3" w:rsidR="00A759C3" w:rsidRPr="0042484B">
      <w:pPr>
        <w:jc w:val="both"/>
      </w:pPr>
      <w:r w:rsidRPr="0042484B">
        <w:t>I/</w:t>
      </w:r>
      <w:r w:rsidRPr="0042484B">
        <w:tab/>
        <w:t xml:space="preserve">Utvrđuje se da ukupni iznos evidentiranog duga dužnika </w:t>
      </w:r>
      <w:r w:rsidR="003C50B7" w:rsidRPr="0042484B">
        <w:t>UDRUGA VARAŽDINSKIH INOVATORA VARAŽDIN, Varaždin, Nikole Tesle 20, OIB: 31689864869</w:t>
      </w:r>
      <w:r w:rsidRPr="0042484B">
        <w:t xml:space="preserve">  iznosi </w:t>
      </w:r>
      <w:r w:rsidR="003C50B7" w:rsidRPr="0042484B">
        <w:t>2.423,62</w:t>
      </w:r>
      <w:r w:rsidRPr="0042484B">
        <w:t xml:space="preserve"> kn.</w:t>
      </w:r>
    </w:p>
    <w:p w:rsidRDefault="00A759C3" w:rsidP="00A759C3" w:rsidR="00A759C3" w:rsidRPr="0042484B">
      <w:pPr>
        <w:jc w:val="both"/>
      </w:pPr>
    </w:p>
    <w:p w:rsidRDefault="00A759C3" w:rsidP="00A759C3" w:rsidR="00A759C3" w:rsidRPr="0042484B">
      <w:pPr>
        <w:jc w:val="both"/>
      </w:pPr>
      <w:r w:rsidRPr="0042484B">
        <w:t>II/</w:t>
      </w:r>
      <w:r w:rsidRPr="0042484B">
        <w:tab/>
        <w:t xml:space="preserve"> Poziva se </w:t>
      </w:r>
      <w:r w:rsidR="003C50B7" w:rsidRPr="0042484B">
        <w:t>predsjednik udruge</w:t>
      </w:r>
      <w:r w:rsidRPr="0042484B">
        <w:t xml:space="preserve"> </w:t>
      </w:r>
      <w:r w:rsidR="003C50B7" w:rsidRPr="0042484B">
        <w:t>Stanko Bezek</w:t>
      </w:r>
      <w:r w:rsidRPr="0042484B"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A759C3" w:rsidP="00A759C3" w:rsidR="00A759C3" w:rsidRPr="0042484B">
      <w:pPr>
        <w:jc w:val="both"/>
      </w:pPr>
    </w:p>
    <w:p w:rsidRDefault="00A759C3" w:rsidP="00A759C3" w:rsidR="00A759C3" w:rsidRPr="0042484B">
      <w:pPr>
        <w:jc w:val="both"/>
      </w:pPr>
      <w:r w:rsidRPr="0042484B">
        <w:t>III/</w:t>
      </w:r>
      <w:r w:rsidRPr="0042484B">
        <w:tab/>
        <w:t xml:space="preserve">Upozorava se </w:t>
      </w:r>
      <w:r w:rsidR="003C50B7" w:rsidRPr="0042484B">
        <w:t>predsjednik udruge</w:t>
      </w:r>
      <w:r w:rsidRPr="0042484B"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759C3" w:rsidP="00A759C3" w:rsidR="00A759C3" w:rsidRPr="0042484B"/>
    <w:p w:rsidRDefault="00A759C3" w:rsidP="00A759C3" w:rsidR="00A759C3" w:rsidRPr="0042484B">
      <w:pPr>
        <w:jc w:val="both"/>
      </w:pPr>
      <w:r w:rsidRPr="0042484B">
        <w:t>IV/</w:t>
      </w:r>
      <w:r w:rsidRPr="0042484B"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759C3" w:rsidP="00A759C3" w:rsidR="00A759C3" w:rsidRPr="0042484B">
      <w:pPr>
        <w:jc w:val="both"/>
      </w:pPr>
      <w:r w:rsidRPr="0042484B">
        <w:tab/>
      </w:r>
    </w:p>
    <w:p w:rsidRDefault="00A759C3" w:rsidP="00A759C3" w:rsidR="00A759C3" w:rsidRPr="0042484B">
      <w:pPr>
        <w:jc w:val="both"/>
      </w:pPr>
      <w:r w:rsidRPr="0042484B">
        <w:t>V/</w:t>
      </w:r>
      <w:r w:rsidRPr="0042484B">
        <w:tab/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A759C3" w:rsidP="00A759C3" w:rsidR="00A759C3" w:rsidRPr="0042484B">
      <w:pPr>
        <w:jc w:val="both"/>
      </w:pPr>
    </w:p>
    <w:p w:rsidRDefault="00A759C3" w:rsidP="00A759C3" w:rsidR="00A759C3" w:rsidRPr="0042484B">
      <w:pPr>
        <w:jc w:val="center"/>
      </w:pPr>
      <w:r w:rsidRPr="0042484B">
        <w:t>U Varaždinu 23. studenog 2015.</w:t>
      </w:r>
    </w:p>
    <w:p w:rsidRDefault="001159F0" w:rsidR="00D60907" w:rsidRPr="0042484B"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="00774716" w:rsidRPr="0042484B">
        <w:t>Stečajni s</w:t>
      </w:r>
      <w:r w:rsidRPr="0042484B">
        <w:t>udac:</w:t>
      </w:r>
    </w:p>
    <w:p w:rsidRDefault="001159F0" w:rsidR="001159F0" w:rsidRPr="0042484B"/>
    <w:p w:rsidRDefault="001159F0" w:rsidR="001159F0" w:rsidRPr="0042484B"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</w:r>
      <w:r w:rsidRPr="0042484B">
        <w:tab/>
        <w:t xml:space="preserve">     </w:t>
      </w:r>
      <w:r w:rsidR="00774716" w:rsidRPr="0042484B">
        <w:tab/>
      </w:r>
      <w:r w:rsidRPr="0042484B">
        <w:t>Maja Valušnig</w:t>
      </w:r>
    </w:p>
    <w:sectPr w:rsidSect="001159F0" w:rsidR="001159F0" w:rsidRPr="00424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42484B">
    <w:pPr>
      <w:jc w:val="right"/>
    </w:pPr>
    <w:r w:rsidRPr="0042484B">
      <w:t>Poslovni broj: 9 St-</w:t>
    </w:r>
    <w:r w:rsidR="0042484B" w:rsidRPr="0042484B">
      <w:t>828</w:t>
    </w:r>
    <w:r w:rsidRPr="0042484B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C50B7"/>
    <w:rsid w:val="003D68DB"/>
    <w:rsid w:val="003E2AE0"/>
    <w:rsid w:val="00401A7F"/>
    <w:rsid w:val="00420F99"/>
    <w:rsid w:val="0042484B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59C3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750A4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0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50A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50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50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0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50A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50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50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varaždinskih inovatora Varaždin</izvorni_sadrzaj>
    <derivirana_varijabla naziv="DomainObject.Predmet.ProtustrankaFormated_1">  Udruga varaždinskih inovatora Varaždin</derivirana_varijabla>
  </DomainObject.Predmet.ProtustrankaFormated>
  <DomainObject.Predmet.ProtustrankaFormatedOIB>
    <izvorni_sadrzaj>  Udruga varaždinskih inovatora Varaždin, OIB 31689864869</izvorni_sadrzaj>
    <derivirana_varijabla naziv="DomainObject.Predmet.ProtustrankaFormatedOIB_1">  Udruga varaždinskih inovatora Varaždin, OIB 31689864869</derivirana_varijabla>
  </DomainObject.Predmet.ProtustrankaFormatedOIB>
  <DomainObject.Predmet.ProtustrankaFormatedWithAdress>
    <izvorni_sadrzaj> Udruga varaždinskih inovatora Varaždin, Nikole Tesle 20, 42000 Varaždin</izvorni_sadrzaj>
    <derivirana_varijabla naziv="DomainObject.Predmet.ProtustrankaFormatedWithAdress_1"> Udruga varaždinskih inovatora Varaždin, Nikole Tesle 20, 42000 Varaždin</derivirana_varijabla>
  </DomainObject.Predmet.ProtustrankaFormatedWithAdress>
  <DomainObject.Predmet.ProtustrankaFormatedWithAdressOIB>
    <izvorni_sadrzaj> Udruga varaždinskih inovatora Varaždin, OIB 31689864869, Nikole Tesle 20, 42000 Varaždin</izvorni_sadrzaj>
    <derivirana_varijabla naziv="DomainObject.Predmet.ProtustrankaFormatedWithAdressOIB_1"> Udruga varaždinskih inovatora Varaždin, OIB 31689864869, Nikole Tesle 20, 42000 Varaždin</derivirana_varijabla>
  </DomainObject.Predmet.ProtustrankaFormatedWithAdressOIB>
  <DomainObject.Predmet.ProtustrankaWithAdress>
    <izvorni_sadrzaj>Udruga varaždinskih inovatora Varaždin Nikole Tesle 20, 42000 Varaždin</izvorni_sadrzaj>
    <derivirana_varijabla naziv="DomainObject.Predmet.ProtustrankaWithAdress_1">Udruga varaždinskih inovatora Varaždin Nikole Tesle 20, 42000 Varaždin</derivirana_varijabla>
  </DomainObject.Predmet.ProtustrankaWithAdress>
  <DomainObject.Predmet.ProtustrankaWithAdressOIB>
    <izvorni_sadrzaj>Udruga varaždinskih inovatora Varaždin, OIB 31689864869, Nikole Tesle 20, 42000 Varaždin</izvorni_sadrzaj>
    <derivirana_varijabla naziv="DomainObject.Predmet.ProtustrankaWithAdressOIB_1">Udruga varaždinskih inovatora Varaždin, OIB 31689864869, Nikole Tesle 20, 42000 Varaždin</derivirana_varijabla>
  </DomainObject.Predmet.ProtustrankaWithAdressOIB>
  <DomainObject.Predmet.ProtustrankaNazivFormated>
    <izvorni_sadrzaj>Udruga varaždinskih inovatora Varaždin</izvorni_sadrzaj>
    <derivirana_varijabla naziv="DomainObject.Predmet.ProtustrankaNazivFormated_1">Udruga varaždinskih inovatora Varaždin</derivirana_varijabla>
  </DomainObject.Predmet.ProtustrankaNazivFormated>
  <DomainObject.Predmet.ProtustrankaNazivFormatedOIB>
    <izvorni_sadrzaj>Udruga varaždinskih inovatora Varaždin, OIB 31689864869</izvorni_sadrzaj>
    <derivirana_varijabla naziv="DomainObject.Predmet.ProtustrankaNazivFormatedOIB_1">Udruga varaždinskih inovatora Varaždin, OIB 31689864869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2423.62</izvorni_sadrzaj>
    <derivirana_varijabla naziv="DomainObject.Predmet.TrenutnaVrijednost_1">2423.62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varaždinskih inovatora Varaždin</item>
    </izvorni_sadrzaj>
    <derivirana_varijabla naziv="DomainObject.Predmet.ProtuStrankaListFormated_1">
      <item>Udruga varaždinskih inovatora Varaždin</item>
    </derivirana_varijabla>
  </DomainObject.Predmet.ProtuStrankaListFormated>
  <DomainObject.Predmet.ProtuStrankaListFormatedOIB>
    <izvorni_sadrzaj>
      <item>Udruga varaždinskih inovatora Varaždin, OIB 31689864869</item>
    </izvorni_sadrzaj>
    <derivirana_varijabla naziv="DomainObject.Predmet.ProtuStrankaListFormatedOIB_1">
      <item>Udruga varaždinskih inovatora Varaždin, OIB 31689864869</item>
    </derivirana_varijabla>
  </DomainObject.Predmet.ProtuStrankaListFormatedOIB>
  <DomainObject.Predmet.ProtuStrankaListFormatedWithAdress>
    <izvorni_sadrzaj>
      <item>Udruga varaždinskih inovatora Varaždin, Nikole Tesle 20, 42000 Varaždin</item>
    </izvorni_sadrzaj>
    <derivirana_varijabla naziv="DomainObject.Predmet.ProtuStrankaListFormatedWithAdress_1">
      <item>Udruga varaždinskih inovatora Varaždin, Nikole Tesle 20, 42000 Varaždin</item>
    </derivirana_varijabla>
  </DomainObject.Predmet.ProtuStrankaListFormatedWithAdress>
  <DomainObject.Predmet.ProtuStrankaListFormatedWithAdressOIB>
    <izvorni_sadrzaj>
      <item>Udruga varaždinskih inovatora Varaždin, OIB 31689864869, Nikole Tesle 20, 42000 Varaždin</item>
    </izvorni_sadrzaj>
    <derivirana_varijabla naziv="DomainObject.Predmet.ProtuStrankaListFormatedWithAdressOIB_1">
      <item>Udruga varaždinskih inovatora Varaždin, OIB 31689864869, Nikole Tesle 20, 42000 Varaždin</item>
    </derivirana_varijabla>
  </DomainObject.Predmet.ProtuStrankaListFormatedWithAdressOIB>
  <DomainObject.Predmet.ProtuStrankaListNazivFormated>
    <izvorni_sadrzaj>
      <item>Udruga varaždinskih inovatora Varaždin</item>
    </izvorni_sadrzaj>
    <derivirana_varijabla naziv="DomainObject.Predmet.ProtuStrankaListNazivFormated_1">
      <item>Udruga varaždinskih inovatora Varaždin</item>
    </derivirana_varijabla>
  </DomainObject.Predmet.ProtuStrankaListNazivFormated>
  <DomainObject.Predmet.ProtuStrankaListNazivFormatedOIB>
    <izvorni_sadrzaj>
      <item>Udruga varaždinskih inovatora Varaždin, OIB 31689864869</item>
    </izvorni_sadrzaj>
    <derivirana_varijabla naziv="DomainObject.Predmet.ProtuStrankaListNazivFormatedOIB_1">
      <item>Udruga varaždinskih inovatora Varaždin, OIB 31689864869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varaždinskih inovatora Varaždin</izvorni_sadrzaj>
    <derivirana_varijabla naziv="DomainObject.Predmet.ProtustrankaIDrugi_1">Udruga varaždinskih inovatora 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varaždinskih inovatora Varaždin, OIB 31689864869, Nikole Tesle 20, 42000 Varaždin</izvorni_sadrzaj>
    <derivirana_varijabla naziv="DomainObject.Predmet.ProtustrankaIDrugiAdressOIB_1">Udruga varaždinskih inovatora Varaždin, OIB 31689864869, Nikole Tesle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varaždinskih inovatora Varaždin</item>
      <item>E-oglasna ploča</item>
    </izvorni_sadrzaj>
    <derivirana_varijabla naziv="DomainObject.Predmet.SudioniciListNaziv_1">
      <item>Financijska agencija</item>
      <item>Udruga varaždinskih inovatora Varaždin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varaždinskih inovatora Varaždin, OIB 31689864869, Nikole Tesle 20,42000 Varaždin</item>
      <item>E-oglasna ploča</item>
    </izvorni_sadrzaj>
    <derivirana_varijabla naziv="DomainObject.Predmet.SudioniciListAdressOIB_1">
      <item>Financijska agencija, OIB 85821130368, A. Cesarca 2,42000 Varaždin</item>
      <item>Udruga varaždinskih inovatora Varaždin, OIB 31689864869, Nikole Tesle 20,42000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31689864869</item>
      <item>, OIB null</item>
    </izvorni_sadrzaj>
    <derivirana_varijabla naziv="DomainObject.Predmet.SudioniciListNazivOIB_1">
      <item>, OIB 85821130368</item>
      <item>, OIB 31689864869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C724B-E6DF-498C-876A-5707CF513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1816</properties:Characters>
  <properties:Lines>44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2015-11-23T08:15:00Z</dcterms:created>
  <dc:creator>Ljubica Makovec</dc:creator>
  <cp:lastModifiedBy>Nevenka Vuković</cp:lastModifiedBy>
  <cp:lastPrinted>2015-11-23T08:16:00Z</cp:lastPrinted>
  <dcterms:modified xmlns:xsi="http://www.w3.org/2001/XMLSchema-instance" xsi:type="dcterms:W3CDTF">2015-11-23T08:17:00Z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