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9ef5" w14:paraId="1db9ef5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A7035B">
        <w:rPr>
          <w:rFonts w:hAnsi="Times New Roman" w:ascii="Times New Roman"/>
        </w:rPr>
        <w:t>Poliklinika za fizikalnu medicinu i rehabilitaciju MALEK, Velika Gorica, Gajeva 20, OIB 920426</w:t>
      </w:r>
      <w:r w:rsidR="00A674A9">
        <w:rPr>
          <w:rFonts w:hAnsi="Times New Roman" w:ascii="Times New Roman"/>
        </w:rPr>
        <w:t>75952, dana 08</w:t>
      </w:r>
      <w:r w:rsidR="00FD1414" w:rsidRPr="00FD1414">
        <w:rPr>
          <w:rFonts w:hAnsi="Times New Roman" w:ascii="Times New Roman"/>
        </w:rPr>
        <w:t>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A674A9" w:rsidRPr="00A674A9">
        <w:rPr>
          <w:rFonts w:hAnsi="Times New Roman" w:ascii="Times New Roman"/>
          <w:szCs w:val="24"/>
        </w:rPr>
        <w:t>Poliklinika za fizikalnu medicinu i rehabilitaciju MALEK, Velika Gorica, Gajeva 20, OIB 92042675952</w:t>
      </w:r>
      <w:r w:rsidR="00A674A9">
        <w:rPr>
          <w:rFonts w:hAnsi="Times New Roman" w:ascii="Times New Roman"/>
          <w:szCs w:val="24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A674A9">
        <w:rPr>
          <w:rFonts w:hAnsi="Times New Roman" w:ascii="Times New Roman"/>
          <w:lang w:val="hr-HR"/>
        </w:rPr>
        <w:t>82.582,42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A674A9">
        <w:rPr>
          <w:rFonts w:hAnsi="Times New Roman" w:ascii="Times New Roman"/>
          <w:lang w:val="hr-HR"/>
        </w:rPr>
        <w:t xml:space="preserve">8. </w:t>
      </w:r>
      <w:r w:rsidR="007353F9" w:rsidRPr="00FD1414">
        <w:rPr>
          <w:rFonts w:hAnsi="Times New Roman" w:ascii="Times New Roman"/>
          <w:lang w:val="hr-HR"/>
        </w:rPr>
        <w:t>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7C369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7C369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7C369B" w:rsidP="00492E13" w:rsidR="007C369B">
      <w:pPr>
        <w:jc w:val="center"/>
      </w:pPr>
    </w:p>
    <w:p w:rsidRDefault="007C369B" w:rsidP="002152A3" w:rsidR="007C369B" w:rsidRPr="007C369B">
      <w:pPr>
        <w:jc w:val="right"/>
        <w:rPr>
          <w:rFonts w:hAnsi="Times New Roman" w:ascii="Times New Roman"/>
        </w:rPr>
      </w:pPr>
      <w:r w:rsidRPr="007C369B">
        <w:rPr>
          <w:rFonts w:hAnsi="Times New Roman" w:ascii="Times New Roman"/>
        </w:rPr>
        <w:t>za točnost otpravka</w:t>
      </w:r>
    </w:p>
    <w:p w:rsidRDefault="007C369B" w:rsidP="002152A3" w:rsidR="007C369B" w:rsidRPr="007C369B">
      <w:pPr>
        <w:jc w:val="right"/>
        <w:rPr>
          <w:rFonts w:hAnsi="Times New Roman" w:ascii="Times New Roman"/>
        </w:rPr>
      </w:pPr>
      <w:r w:rsidRPr="007C369B">
        <w:rPr>
          <w:rFonts w:hAnsi="Times New Roman" w:ascii="Times New Roman"/>
        </w:rPr>
        <w:t>ovlašteni službenik</w:t>
      </w:r>
    </w:p>
    <w:p w:rsidRDefault="007C369B" w:rsidP="002152A3" w:rsidR="007C369B" w:rsidRPr="007C369B">
      <w:pPr>
        <w:jc w:val="right"/>
        <w:rPr>
          <w:rFonts w:hAnsi="Times New Roman" w:ascii="Times New Roman"/>
        </w:rPr>
      </w:pPr>
      <w:r w:rsidRPr="007C369B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55E" w:rsidP="00DB4528" w:rsidR="0032255E">
      <w:r>
        <w:separator/>
      </w:r>
    </w:p>
  </w:endnote>
  <w:endnote w:id="0" w:type="continuationSeparator">
    <w:p w:rsidRDefault="0032255E" w:rsidP="00DB4528" w:rsidR="0032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55E" w:rsidP="00DB4528" w:rsidR="0032255E">
      <w:r>
        <w:separator/>
      </w:r>
    </w:p>
  </w:footnote>
  <w:footnote w:id="0" w:type="continuationSeparator">
    <w:p w:rsidRDefault="0032255E" w:rsidP="00DB4528" w:rsidR="0032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36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674A9">
          <w:rPr>
            <w:rFonts w:hAnsi="Times New Roman" w:ascii="Times New Roman"/>
            <w:lang w:val="hr-HR"/>
          </w:rPr>
          <w:t>5546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DE3974">
      <w:rPr>
        <w:rFonts w:hAnsi="Times New Roman" w:ascii="Times New Roman"/>
        <w:lang w:val="hr-HR"/>
      </w:rPr>
      <w:t>554</w:t>
    </w:r>
    <w:r w:rsidR="00A7035B">
      <w:rPr>
        <w:rFonts w:hAnsi="Times New Roman" w:ascii="Times New Roman"/>
        <w:lang w:val="hr-HR"/>
      </w:rPr>
      <w:t>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2255E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369B"/>
    <w:rsid w:val="007C4AAE"/>
    <w:rsid w:val="007E46BC"/>
    <w:rsid w:val="00840E3D"/>
    <w:rsid w:val="008522A8"/>
    <w:rsid w:val="008B5144"/>
    <w:rsid w:val="009451E0"/>
    <w:rsid w:val="009463D2"/>
    <w:rsid w:val="00946F2A"/>
    <w:rsid w:val="00997BA9"/>
    <w:rsid w:val="00A53A81"/>
    <w:rsid w:val="00A543D7"/>
    <w:rsid w:val="00A558D6"/>
    <w:rsid w:val="00A674A9"/>
    <w:rsid w:val="00A6785C"/>
    <w:rsid w:val="00A7035B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3974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6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6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6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6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6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6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6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6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5546</izvorni_sadrzaj>
    <derivirana_varijabla naziv="DomainObject.Predmet.Broj_1">5546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St-5546/2015</izvorni_sadrzaj>
    <derivirana_varijabla naziv="DomainObject.Predmet.OznakaBroj_1">St-5546/2015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 MALEK zastupanog po punomoćniku BORIS MALEK</izvorni_sadrzaj>
    <derivirana_varijabla naziv="DomainObject.Predmet.ProtustrankaFormated_1">  Poliklinika za fizikalnu medicinu i rehabilitaciju MALEK zastupanog po punomoćniku BORIS MALEK</derivirana_varijabla>
  </DomainObject.Predmet.ProtustrankaFormated>
  <DomainObject.Predmet.ProtustrankaFormatedOIB>
    <izvorni_sadrzaj>  Poliklinika za fizikalnu medicinu i rehabilitaciju MALEK, OIB 92042675952 zastupanog po punomoćniku BORIS MALEK</izvorni_sadrzaj>
    <derivirana_varijabla naziv="DomainObject.Predmet.ProtustrankaFormatedOIB_1">  Poliklinika za fizikalnu medicinu i rehabilitaciju MALEK, OIB 92042675952 zastupanog po punomoćniku BORIS MALEK</derivirana_varijabla>
  </DomainObject.Predmet.ProtustrankaFormatedOIB>
  <DomainObject.Predmet.ProtustrankaFormatedWithAdress>
    <izvorni_sadrzaj> Poliklinika za fizikalnu medicinu i rehabilitaciju MALEK, Gajeva 20, 10410 Velika Gorica zastupanog po punomoćniku BORIS MALEK</izvorni_sadrzaj>
    <derivirana_varijabla naziv="DomainObject.Predmet.ProtustrankaFormatedWithAdress_1"> Poliklinika za fizikalnu medicinu i rehabilitaciju MALEK, Gajeva 20, 10410 Velika Gorica zastupanog po punomoćniku BORIS MALEK</derivirana_varijabla>
  </DomainObject.Predmet.ProtustrankaFormatedWithAdress>
  <DomainObject.Predmet.ProtustrankaFormatedWithAdressOIB>
    <izvorni_sadrzaj> Poliklinika za fizikalnu medicinu i rehabilitaciju MALEK, OIB 92042675952, Gajeva 20, 10410 Velika Gorica zastupanog po punomoćniku BORIS MALEK</izvorni_sadrzaj>
    <derivirana_varijabla naziv="DomainObject.Predmet.ProtustrankaFormatedWithAdressOIB_1"> Poliklinika za fizikalnu medicinu i rehabilitaciju MALEK, OIB 92042675952, Gajeva 20, 10410 Velika Gorica zastupanog po punomoćniku BORIS MALEK</derivirana_varijabla>
  </DomainObject.Predmet.ProtustrankaFormatedWithAdressOIB>
  <DomainObject.Predmet.ProtustrankaWithAdress>
    <izvorni_sadrzaj>Poliklinika za fizikalnu medicinu i rehabilitaciju MALEK Gajeva 20, 10410 Velika Gorica</izvorni_sadrzaj>
    <derivirana_varijabla naziv="DomainObject.Predmet.ProtustrankaWithAdress_1">Poliklinika za fizikalnu medicinu i rehabilitaciju MALEK Gajeva 20, 10410 Velika Gorica</derivirana_varijabla>
  </DomainObject.Predmet.ProtustrankaWithAdress>
  <DomainObject.Predmet.ProtustrankaWithAdressOIB>
    <izvorni_sadrzaj>Poliklinika za fizikalnu medicinu i rehabilitaciju MALEK, OIB 92042675952, Gajeva 20, 10410 Velika Gorica</izvorni_sadrzaj>
    <derivirana_varijabla naziv="DomainObject.Predmet.ProtustrankaWithAdressOIB_1">Poliklinika za fizikalnu medicinu i rehabilitaciju MALEK, OIB 92042675952, Gajeva 20, 10410 Velika Gorica</derivirana_varijabla>
  </DomainObject.Predmet.ProtustrankaWithAdressOIB>
  <DomainObject.Predmet.ProtustrankaNazivFormated>
    <izvorni_sadrzaj>Poliklinika za fizikalnu medicinu i rehabilitaciju MALEK</izvorni_sadrzaj>
    <derivirana_varijabla naziv="DomainObject.Predmet.ProtustrankaNazivFormated_1">Poliklinika za fizikalnu medicinu i rehabilitaciju MALEK</derivirana_varijabla>
  </DomainObject.Predmet.ProtustrankaNazivFormated>
  <DomainObject.Predmet.ProtustrankaNazivFormatedOIB>
    <izvorni_sadrzaj>Poliklinika za fizikalnu medicinu i rehabilitaciju MALEK, OIB 92042675952</izvorni_sadrzaj>
    <derivirana_varijabla naziv="DomainObject.Predmet.ProtustrankaNazivFormatedOIB_1">Poliklinika za fizikalnu medicinu i rehabilitaciju MALEK, OIB 92042675952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 MALEK zastupanog po punomoćniku BORIS MALEK</item>
    </izvorni_sadrzaj>
    <derivirana_varijabla naziv="DomainObject.Predmet.ProtuStrankaListFormated_1">
      <item>Poliklinika za fizikalnu medicinu i rehabilitaciju MALEK zastupanog po punomoćniku BORIS MALEK</item>
    </derivirana_varijabla>
  </DomainObject.Predmet.ProtuStrankaListFormated>
  <DomainObject.Predmet.ProtuStrankaListFormatedOIB>
    <izvorni_sadrzaj>
      <item>Poliklinika za fizikalnu medicinu i rehabilitaciju MALEK, OIB 92042675952 zastupanog po punomoćniku BORIS MALEK</item>
    </izvorni_sadrzaj>
    <derivirana_varijabla naziv="DomainObject.Predmet.ProtuStrankaListFormatedOIB_1">
      <item>Poliklinika za fizikalnu medicinu i rehabilitaciju MALEK, OIB 92042675952 zastupanog po punomoćniku BORIS MALEK</item>
    </derivirana_varijabla>
  </DomainObject.Predmet.ProtuStrankaListFormatedOIB>
  <DomainObject.Predmet.ProtuStrankaListFormatedWithAdress>
    <izvorni_sadrzaj>
      <item>Poliklinika za fizikalnu medicinu i rehabilitaciju MALEK, Gajeva 20, 10410 Velika Gorica zastupanog po punomoćniku BORIS MALEK</item>
    </izvorni_sadrzaj>
    <derivirana_varijabla naziv="DomainObject.Predmet.ProtuStrankaListFormatedWithAdress_1">
      <item>Poliklinika za fizikalnu medicinu i rehabilitaciju MALEK, Gajeva 20, 10410 Velika Gorica zastupanog po punomoćniku BORIS MALEK</item>
    </derivirana_varijabla>
  </DomainObject.Predmet.ProtuStrankaListFormatedWithAdress>
  <DomainObject.Predmet.ProtuStrankaListFormatedWithAdressOIB>
    <izvorni_sadrzaj>
      <item>Poliklinika za fizikalnu medicinu i rehabilitaciju MALEK, OIB 92042675952, Gajeva 20, 10410 Velika Gorica zastupanog po punomoćniku BORIS MALEK</item>
    </izvorni_sadrzaj>
    <derivirana_varijabla naziv="DomainObject.Predmet.ProtuStrankaListFormatedWithAdressOIB_1">
      <item>Poliklinika za fizikalnu medicinu i rehabilitaciju MALEK, OIB 92042675952, Gajeva 20, 10410 Velika Gorica zastupanog po punomoćniku BORIS MALEK</item>
    </derivirana_varijabla>
  </DomainObject.Predmet.ProtuStrankaListFormatedWithAdressOIB>
  <DomainObject.Predmet.ProtuStrankaListNazivFormated>
    <izvorni_sadrzaj>
      <item>Poliklinika za fizikalnu medicinu i rehabilitaciju MALEK</item>
    </izvorni_sadrzaj>
    <derivirana_varijabla naziv="DomainObject.Predmet.ProtuStrankaListNazivFormated_1">
      <item>Poliklinika za fizikalnu medicinu i rehabilitaciju MALEK</item>
    </derivirana_varijabla>
  </DomainObject.Predmet.ProtuStrankaListNazivFormated>
  <DomainObject.Predmet.ProtuStrankaListNazivFormatedOIB>
    <izvorni_sadrzaj>
      <item>Poliklinika za fizikalnu medicinu i rehabilitaciju MALEK, OIB 92042675952</item>
    </izvorni_sadrzaj>
    <derivirana_varijabla naziv="DomainObject.Predmet.ProtuStrankaListNazivFormatedOIB_1">
      <item>Poliklinika za fizikalnu medicinu i rehabilitaciju MALEK, OIB 92042675952</item>
    </derivirana_varijabla>
  </DomainObject.Predmet.ProtuStrankaListNazivFormatedOIB>
  <DomainObject.Predmet.OstaliListFormated>
    <izvorni_sadrzaj>
      <item>HRVATSKI ZAVOD ZA MIROVINSKO OSIGURANJE</item>
      <item>BORIS MALEK punomoćnik sudionika u postupku Poliklinika za fizikalnu medicinu i rehabilitaciju MALEK</item>
    </izvorni_sadrzaj>
    <derivirana_varijabla naziv="DomainObject.Predmet.OstaliListFormated_1">
      <item>HRVATSKI ZAVOD ZA MIROVINSKO OSIGURANJE</item>
      <item>BORIS MALEK punomoćnik sudionika u postupku Poliklinika za fizikalnu medicinu i rehabilitaciju MALEK</item>
    </derivirana_varijabla>
  </DomainObject.Predmet.OstaliListFormated>
  <DomainObject.Predmet.OstaliListFormatedOIB>
    <izvorni_sadrzaj>
      <item>HRVATSKI ZAVOD ZA MIROVINSKO OSIGURANJE</item>
      <item>BORIS MALEK, OIB 08626105931 punomoćnik sudionika u postupku Poliklinika za fizikalnu medicinu i rehabilitaciju MALEK</item>
    </izvorni_sadrzaj>
    <derivirana_varijabla naziv="DomainObject.Predmet.OstaliListFormatedOIB_1">
      <item>HRVATSKI ZAVOD ZA MIROVINSKO OSIGURANJE</item>
      <item>BORIS MALEK, OIB 08626105931 punomoćnik sudionika u postupku Poliklinika za fizikalnu medicinu i rehabilitaciju MALEK</item>
    </derivirana_varijabla>
  </DomainObject.Predmet.OstaliListFormatedOIB>
  <DomainObject.Predmet.OstaliListFormatedWithAdress>
    <izvorni_sadrzaj>
      <item>HRVATSKI ZAVOD ZA MIROVINSKO OSIGURANJE, Trpimirova 4, 10000 Zagreb</item>
      <item>BORIS MALEK, LJUDEVITA GAJA 20, 10410 Velika Gorica punomoćnik sudionika u postupku Poliklinika za fizikalnu medicinu i rehabilitaciju MALEK</item>
    </izvorni_sadrzaj>
    <derivirana_varijabla naziv="DomainObject.Predmet.OstaliListFormatedWithAdress_1">
      <item>HRVATSKI ZAVOD ZA MIROVINSKO OSIGURANJE, Trpimirova 4, 10000 Zagreb</item>
      <item>BORIS MALEK, LJUDEVITA GAJA 20, 10410 Velika Gorica punomoćnik sudionika u postupku Poliklinika za fizikalnu medicinu i rehabilitaciju MALEK</item>
    </derivirana_varijabla>
  </DomainObject.Predmet.OstaliListFormatedWithAdress>
  <DomainObject.Predmet.OstaliListFormatedWithAdressOIB>
    <izvorni_sadrzaj>
      <item>HRVATSKI ZAVOD ZA MIROVINSKO OSIGURANJE, Trpimirova 4, 10000 Zagreb</item>
      <item>BORIS MALEK, OIB 08626105931, LJUDEVITA GAJA 20, 10410 Velika Gorica punomoćnik sudionika u postupku Poliklinika za fizikalnu medicinu i rehabilitaciju MALEK</item>
    </izvorni_sadrzaj>
    <derivirana_varijabla naziv="DomainObject.Predmet.OstaliListFormatedWithAdressOIB_1">
      <item>HRVATSKI ZAVOD ZA MIROVINSKO OSIGURANJE, Trpimirova 4, 10000 Zagreb</item>
      <item>BORIS MALEK, OIB 08626105931, LJUDEVITA GAJA 20, 10410 Velika Gorica punomoćnik sudionika u postupku Poliklinika za fizikalnu medicinu i rehabilitaciju MALEK</item>
    </derivirana_varijabla>
  </DomainObject.Predmet.OstaliListFormatedWithAdressOIB>
  <DomainObject.Predmet.OstaliListNazivFormated>
    <izvorni_sadrzaj>
      <item>HRVATSKI ZAVOD ZA MIROVINSKO OSIGURANJE</item>
      <item>BORIS MALEK</item>
    </izvorni_sadrzaj>
    <derivirana_varijabla naziv="DomainObject.Predmet.OstaliListNazivFormated_1">
      <item>HRVATSKI ZAVOD ZA MIROVINSKO OSIGURANJE</item>
      <item>BORIS MALEK</item>
    </derivirana_varijabla>
  </DomainObject.Predmet.OstaliListNazivFormated>
  <DomainObject.Predmet.OstaliListNazivFormatedOIB>
    <izvorni_sadrzaj>
      <item>HRVATSKI ZAVOD ZA MIROVINSKO OSIGURANJE</item>
      <item>BORIS MALEK, OIB 08626105931</item>
    </izvorni_sadrzaj>
    <derivirana_varijabla naziv="DomainObject.Predmet.OstaliListNazivFormatedOIB_1">
      <item>HRVATSKI ZAVOD ZA MIROVINSKO OSIGURANJE</item>
      <item>BORIS MALEK, OIB 08626105931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 MALEK</izvorni_sadrzaj>
    <derivirana_varijabla naziv="DomainObject.Predmet.ProtustrankaIDrugi_1">Poliklinika za fizikalnu medicinu i rehabilitaciju MALEK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Poliklinika za fizikalnu medicinu i rehabilitaciju MALEK, OIB 92042675952, Gajeva 20, 10410 Velika Gorica</izvorni_sadrzaj>
    <derivirana_varijabla naziv="DomainObject.Predmet.ProtustrankaIDrugiAdressOIB_1">Poliklinika za fizikalnu medicinu i rehabilitaciju MALEK, OIB 92042675952, Gajeva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fizikalnu medicinu i rehabilitaciju MALEK</item>
      <item>FINA Regionalni centar Zagreb</item>
      <item>HRVATSKI ZAVOD ZA MIROVINSKO OSIGURANJE</item>
      <item>BORIS MALEK</item>
    </izvorni_sadrzaj>
    <derivirana_varijabla naziv="DomainObject.Predmet.SudioniciListNaziv_1">
      <item>Poliklinika za fizikalnu medicinu i rehabilitaciju MALEK</item>
      <item>FINA Regionalni centar Zagreb</item>
      <item>HRVATSKI ZAVOD ZA MIROVINSKO OSIGURANJE</item>
      <item>BORIS MALEK</item>
    </derivirana_varijabla>
  </DomainObject.Predmet.SudioniciListNaziv>
  <DomainObject.Predmet.SudioniciListAdressOIB>
    <izvorni_sadrzaj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izvorni_sadrzaj>
    <derivirana_varijabla naziv="DomainObject.Predmet.SudioniciListAdressOIB_1"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92042675952</item>
      <item>, OIB 85821130368</item>
      <item>, OIB null</item>
      <item>, OIB 08626105931</item>
    </izvorni_sadrzaj>
    <derivirana_varijabla naziv="DomainObject.Predmet.SudioniciListNazivOIB_1">
      <item>, OIB 92042675952</item>
      <item>, OIB 85821130368</item>
      <item>, OIB null</item>
      <item>, OIB 08626105931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1CC1D-6BD1-496B-9719-DF10C3413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2123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2016-07-08T11:08:00Z</dcterms:created>
  <dc:creator>Sudsko vijeæe</dc:creator>
  <cp:lastModifiedBy>Višnja Svečak</cp:lastModifiedBy>
  <cp:lastPrinted>2016-07-08T11:40:00Z</cp:lastPrinted>
  <dcterms:modified xmlns:xsi="http://www.w3.org/2001/XMLSchema-instance" xsi:type="dcterms:W3CDTF">2016-07-08T11:40:00Z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