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4256" w14:paraId="a9f4256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74657E">
        <w:t>957/18-</w:t>
      </w:r>
      <w:r w:rsidR="002F79FD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74657E">
        <w:rPr>
          <w:b/>
        </w:rPr>
        <w:t xml:space="preserve">ĐUKIN KOTLIĆ j.d.o.o. </w:t>
      </w:r>
      <w:proofErr w:type="spellStart"/>
      <w:r w:rsidR="0074657E">
        <w:rPr>
          <w:b/>
        </w:rPr>
        <w:t>Jarmina</w:t>
      </w:r>
      <w:proofErr w:type="spellEnd"/>
      <w:r w:rsidR="0074657E">
        <w:rPr>
          <w:b/>
        </w:rPr>
        <w:t>, Vinkovačka 6, OIB: 81166941806, MBS: 030186961</w:t>
      </w:r>
      <w:r w:rsidR="006D606B">
        <w:t>, dana</w:t>
      </w:r>
      <w:r w:rsidR="004A6AAF">
        <w:t xml:space="preserve"> </w:t>
      </w:r>
      <w:r w:rsidR="00472AB7">
        <w:t>2. srpnja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74657E">
        <w:t xml:space="preserve">Anamarija Horvat, </w:t>
      </w:r>
      <w:proofErr w:type="spellStart"/>
      <w:r w:rsidR="0074657E">
        <w:t>Jarmina</w:t>
      </w:r>
      <w:proofErr w:type="spellEnd"/>
      <w:r w:rsidR="0074657E">
        <w:t>, Vinkovačka 6, OIB: 34619158928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74657E">
        <w:rPr>
          <w:b/>
        </w:rPr>
        <w:t>957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74657E">
        <w:rPr>
          <w:b/>
        </w:rPr>
        <w:t xml:space="preserve">ĐUKIN KOTLIĆ j.d.o.o. </w:t>
      </w:r>
      <w:proofErr w:type="spellStart"/>
      <w:r w:rsidR="0074657E">
        <w:rPr>
          <w:b/>
        </w:rPr>
        <w:t>Jarmina</w:t>
      </w:r>
      <w:proofErr w:type="spellEnd"/>
      <w:r w:rsidR="0074657E">
        <w:rPr>
          <w:b/>
        </w:rPr>
        <w:t>, Vinkovačka 6, OIB: 81166941806, MBS: 030186961</w:t>
      </w:r>
      <w:r w:rsidR="0074657E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74657E">
        <w:t xml:space="preserve">Anamarija Horvat, </w:t>
      </w:r>
      <w:proofErr w:type="spellStart"/>
      <w:r w:rsidR="0074657E">
        <w:t>Jarmina</w:t>
      </w:r>
      <w:proofErr w:type="spellEnd"/>
      <w:r w:rsidR="0074657E">
        <w:t xml:space="preserve">, Vinkovačka 6, OIB: 34619158928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74657E">
        <w:t xml:space="preserve">Anamarija Horvat, </w:t>
      </w:r>
      <w:proofErr w:type="spellStart"/>
      <w:r w:rsidR="0074657E">
        <w:t>Jarmina</w:t>
      </w:r>
      <w:proofErr w:type="spellEnd"/>
      <w:r w:rsidR="0074657E">
        <w:t>, Vinkovačka 6, OIB: 34619158928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74657E">
        <w:t xml:space="preserve">Anamarija Horvat, </w:t>
      </w:r>
      <w:proofErr w:type="spellStart"/>
      <w:r w:rsidR="0074657E">
        <w:t>Jarmina</w:t>
      </w:r>
      <w:proofErr w:type="spellEnd"/>
      <w:r w:rsidR="0074657E">
        <w:t xml:space="preserve">, Vinkovačka 6, OIB: 34619158928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72AB7" w:rsidP="00472AB7" w:rsidR="00472AB7">
      <w:pPr>
        <w:jc w:val="right"/>
      </w:pPr>
      <w:r>
        <w:t>Broj: 6 St-</w:t>
      </w:r>
      <w:r w:rsidR="0074657E">
        <w:t>957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74657E">
        <w:t xml:space="preserve">Anamarija Horvat, </w:t>
      </w:r>
      <w:proofErr w:type="spellStart"/>
      <w:r w:rsidR="0074657E">
        <w:t>Jarmina</w:t>
      </w:r>
      <w:proofErr w:type="spellEnd"/>
      <w:r w:rsidR="0074657E">
        <w:t>, Vinkovačka 6, OIB: 34619158928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72AB7">
        <w:t>2. srpnja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75BD0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74657E">
        <w:t xml:space="preserve">Anamarija Horvat, </w:t>
      </w:r>
      <w:proofErr w:type="spellStart"/>
      <w:r w:rsidR="0074657E">
        <w:t>Jarmina</w:t>
      </w:r>
      <w:proofErr w:type="spellEnd"/>
      <w:r w:rsidR="0074657E">
        <w:t>, Vinkovačka 6, OIB: 34619158928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74657E">
        <w:t>10</w:t>
      </w:r>
      <w:r w:rsidR="00B27C25">
        <w:t>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B3D" w:rsidR="00577B3D">
      <w:r>
        <w:separator/>
      </w:r>
    </w:p>
  </w:endnote>
  <w:endnote w:id="0" w:type="continuationSeparator">
    <w:p w:rsidRDefault="00577B3D" w:rsidR="00577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B3D" w:rsidR="00577B3D">
      <w:r>
        <w:separator/>
      </w:r>
    </w:p>
  </w:footnote>
  <w:footnote w:id="0" w:type="continuationSeparator">
    <w:p w:rsidRDefault="00577B3D" w:rsidR="00577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0129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77B3D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70129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01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0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01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0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St-957/2018</izvorni_sadrzaj>
    <derivirana_varijabla naziv="DomainObject.Predmet.OznakaBroj_1">St-957/2018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ĐUKIN KOTLIĆ j.d.o.o. za ugostiteljske djelatnosti</izvorni_sadrzaj>
    <derivirana_varijabla naziv="DomainObject.Predmet.ProtustrankaFormated_1">  ĐUKIN KOTLIĆ j.d.o.o. za ugostiteljske djelatnosti</derivirana_varijabla>
  </DomainObject.Predmet.ProtustrankaFormated>
  <DomainObject.Predmet.ProtustrankaFormatedOIB>
    <izvorni_sadrzaj>  ĐUKIN KOTLIĆ j.d.o.o. za ugostiteljske djelatnosti, OIB 81166941806</izvorni_sadrzaj>
    <derivirana_varijabla naziv="DomainObject.Predmet.ProtustrankaFormatedOIB_1">  ĐUKIN KOTLIĆ j.d.o.o. za ugostiteljske djelatnosti, OIB 81166941806</derivirana_varijabla>
  </DomainObject.Predmet.ProtustrankaFormatedOIB>
  <DomainObject.Predmet.ProtustrankaFormatedWithAdress>
    <izvorni_sadrzaj> ĐUKIN KOTLIĆ j.d.o.o. za ugostiteljske djelatnosti, Vinkovačka 6, 32280 Jarmina</izvorni_sadrzaj>
    <derivirana_varijabla naziv="DomainObject.Predmet.ProtustrankaFormatedWithAdress_1"> ĐUKIN KOTLIĆ j.d.o.o. za ugostiteljske djelatnosti, Vinkovačka 6, 32280 Jarmina</derivirana_varijabla>
  </DomainObject.Predmet.ProtustrankaFormatedWithAdress>
  <DomainObject.Predmet.ProtustrankaFormatedWithAdressOIB>
    <izvorni_sadrzaj> ĐUKIN KOTLIĆ j.d.o.o. za ugostiteljske djelatnosti, OIB 81166941806, Vinkovačka 6, 32280 Jarmina</izvorni_sadrzaj>
    <derivirana_varijabla naziv="DomainObject.Predmet.ProtustrankaFormatedWithAdressOIB_1"> ĐUKIN KOTLIĆ j.d.o.o. za ugostiteljske djelatnosti, OIB 81166941806, Vinkovačka 6, 32280 Jarmina</derivirana_varijabla>
  </DomainObject.Predmet.ProtustrankaFormatedWithAdressOIB>
  <DomainObject.Predmet.ProtustrankaWithAdress>
    <izvorni_sadrzaj>ĐUKIN KOTLIĆ j.d.o.o. za ugostiteljske djelatnosti Vinkovačka 6, 32280 Jarmina</izvorni_sadrzaj>
    <derivirana_varijabla naziv="DomainObject.Predmet.ProtustrankaWithAdress_1">ĐUKIN KOTLIĆ j.d.o.o. za ugostiteljske djelatnosti Vinkovačka 6, 32280 Jarmina</derivirana_varijabla>
  </DomainObject.Predmet.ProtustrankaWithAdress>
  <DomainObject.Predmet.ProtustrankaWithAdressOIB>
    <izvorni_sadrzaj>ĐUKIN KOTLIĆ j.d.o.o. za ugostiteljske djelatnosti, OIB 81166941806, Vinkovačka 6, 32280 Jarmina</izvorni_sadrzaj>
    <derivirana_varijabla naziv="DomainObject.Predmet.ProtustrankaWithAdressOIB_1">ĐUKIN KOTLIĆ j.d.o.o. za ugostiteljske djelatnosti, OIB 81166941806, Vinkovačka 6, 32280 Jarmina</derivirana_varijabla>
  </DomainObject.Predmet.ProtustrankaWithAdressOIB>
  <DomainObject.Predmet.ProtustrankaNazivFormated>
    <izvorni_sadrzaj>ĐUKIN KOTLIĆ j.d.o.o. za ugostiteljske djelatnosti</izvorni_sadrzaj>
    <derivirana_varijabla naziv="DomainObject.Predmet.ProtustrankaNazivFormated_1">ĐUKIN KOTLIĆ j.d.o.o. za ugostiteljske djelatnosti</derivirana_varijabla>
  </DomainObject.Predmet.ProtustrankaNazivFormated>
  <DomainObject.Predmet.ProtustrankaNazivFormatedOIB>
    <izvorni_sadrzaj>ĐUKIN KOTLIĆ j.d.o.o. za ugostiteljske djelatnosti, OIB 81166941806</izvorni_sadrzaj>
    <derivirana_varijabla naziv="DomainObject.Predmet.ProtustrankaNazivFormatedOIB_1">ĐUKIN KOTLIĆ j.d.o.o. za ugostiteljske djelatnosti, OIB 81166941806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ĐUKIN KOTLIĆ j.d.o.o. za ugostiteljske djelatnosti</item>
    </izvorni_sadrzaj>
    <derivirana_varijabla naziv="DomainObject.Predmet.ProtuStrankaListFormated_1">
      <item>ĐUKIN KOTLIĆ j.d.o.o. za ugostiteljske djelatnosti</item>
    </derivirana_varijabla>
  </DomainObject.Predmet.ProtuStrankaListFormated>
  <DomainObject.Predmet.ProtuStrankaListFormatedOIB>
    <izvorni_sadrzaj>
      <item>ĐUKIN KOTLIĆ j.d.o.o. za ugostiteljske djelatnosti, OIB 81166941806</item>
    </izvorni_sadrzaj>
    <derivirana_varijabla naziv="DomainObject.Predmet.ProtuStrankaListFormatedOIB_1">
      <item>ĐUKIN KOTLIĆ j.d.o.o. za ugostiteljske djelatnosti, OIB 81166941806</item>
    </derivirana_varijabla>
  </DomainObject.Predmet.ProtuStrankaListFormatedOIB>
  <DomainObject.Predmet.ProtuStrankaListFormatedWithAdress>
    <izvorni_sadrzaj>
      <item>ĐUKIN KOTLIĆ j.d.o.o. za ugostiteljske djelatnosti, Vinkovačka 6, 32280 Jarmina</item>
    </izvorni_sadrzaj>
    <derivirana_varijabla naziv="DomainObject.Predmet.ProtuStrankaListFormatedWithAdress_1">
      <item>ĐUKIN KOTLIĆ j.d.o.o. za ugostiteljske djelatnosti, Vinkovačka 6, 32280 Jarmina</item>
    </derivirana_varijabla>
  </DomainObject.Predmet.ProtuStrankaListFormatedWithAdress>
  <DomainObject.Predmet.ProtuStrankaListFormatedWithAdressOIB>
    <izvorni_sadrzaj>
      <item>ĐUKIN KOTLIĆ j.d.o.o. za ugostiteljske djelatnosti, OIB 81166941806, Vinkovačka 6, 32280 Jarmina</item>
    </izvorni_sadrzaj>
    <derivirana_varijabla naziv="DomainObject.Predmet.ProtuStrankaListFormatedWithAdressOIB_1">
      <item>ĐUKIN KOTLIĆ j.d.o.o. za ugostiteljske djelatnosti, OIB 81166941806, Vinkovačka 6, 32280 Jarmina</item>
    </derivirana_varijabla>
  </DomainObject.Predmet.ProtuStrankaListFormatedWithAdressOIB>
  <DomainObject.Predmet.ProtuStrankaListNazivFormated>
    <izvorni_sadrzaj>
      <item>ĐUKIN KOTLIĆ j.d.o.o. za ugostiteljske djelatnosti</item>
    </izvorni_sadrzaj>
    <derivirana_varijabla naziv="DomainObject.Predmet.ProtuStrankaListNazivFormated_1">
      <item>ĐUKIN KOTLIĆ j.d.o.o. za ugostiteljske djelatnosti</item>
    </derivirana_varijabla>
  </DomainObject.Predmet.ProtuStrankaListNazivFormated>
  <DomainObject.Predmet.ProtuStrankaListNazivFormatedOIB>
    <izvorni_sadrzaj>
      <item>ĐUKIN KOTLIĆ j.d.o.o. za ugostiteljske djelatnosti, OIB 81166941806</item>
    </izvorni_sadrzaj>
    <derivirana_varijabla naziv="DomainObject.Predmet.ProtuStrankaListNazivFormatedOIB_1">
      <item>ĐUKIN KOTLIĆ j.d.o.o. za ugostiteljske djelatnosti, OIB 81166941806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ĐUKIN KOTLIĆ j.d.o.o. za ugostiteljske djelatnosti</izvorni_sadrzaj>
    <derivirana_varijabla naziv="DomainObject.Predmet.ProtustrankaIDrugi_1">ĐUKIN KOTLIĆ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ĐUKIN KOTLIĆ j.d.o.o. za ugostiteljske djelatnosti, OIB 81166941806, Vinkovačka 6, 32280 Jarmina</izvorni_sadrzaj>
    <derivirana_varijabla naziv="DomainObject.Predmet.ProtustrankaIDrugiAdressOIB_1">ĐUKIN KOTLIĆ j.d.o.o. za ugostiteljske djelatnosti, OIB 81166941806, Vinkovačka 6,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ĐUKIN KOTLIĆ j.d.o.o. za ugostiteljske djelatnosti</item>
    </izvorni_sadrzaj>
    <derivirana_varijabla naziv="DomainObject.Predmet.SudioniciListNaziv_1">
      <item>FINA RC OSIJEK</item>
      <item>ĐUKIN KOTLIĆ j.d.o.o. za ugostiteljske djelatnosti</item>
    </derivirana_varijabla>
  </DomainObject.Predmet.SudioniciListNaziv>
  <DomainObject.Predmet.SudioniciListAdressOIB>
    <izvorni_sadrzaj>
      <item>FINA RC OSIJEK, OIB 85821130368</item>
      <item>ĐUKIN KOTLIĆ j.d.o.o. za ugostiteljske djelatnosti, OIB 81166941806, Vinkovačka 6,32280 Jarmina</item>
    </izvorni_sadrzaj>
    <derivirana_varijabla naziv="DomainObject.Predmet.SudioniciListAdressOIB_1">
      <item>FINA RC OSIJEK, OIB 85821130368</item>
      <item>ĐUKIN KOTLIĆ j.d.o.o. za ugostiteljske djelatnosti, OIB 81166941806, Vinkovačka 6,32280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81166941806</item>
    </izvorni_sadrzaj>
    <derivirana_varijabla naziv="DomainObject.Predmet.SudioniciListNazivOIB_1">
      <item>, OIB 85821130368</item>
      <item>, OIB 81166941806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1BD28-5793-4BD6-811A-DE88C55A8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2416</properties:Characters>
  <properties:Lines>125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2018-07-02T09:40:00Z</cp:lastPrinted>
  <dcterms:modified xmlns:xsi="http://www.w3.org/2001/XMLSchema-instance" xsi:type="dcterms:W3CDTF">2018-07-02T09:41:00Z</dcterms:modified>
  <cp:revision>28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