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CD6D47" w:rsidRPr="00525C75">
        <w:trPr>
          <w:trHeight w:val="2358"/>
        </w:trPr>
        <w:tc>
          <w:tcPr>
            <w:tcW w:type="dxa" w:w="4342"/>
            <w:tcMar>
              <w:top w:type="dxa" w:w="0"/>
              <w:left w:type="dxa" w:w="108"/>
              <w:bottom w:type="dxa" w:w="0"/>
              <w:right w:type="dxa" w:w="108"/>
            </w:tcMar>
          </w:tcPr>
          <w:p w:rsidRDefault="00CD6D47" w:rsidP="008F5996" w:rsidR="00CD6D47">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3" id="3"/>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CD6D47" w:rsidP="008F5996" w:rsidR="00CD6D47" w:rsidRPr="00525C75">
            <w:pPr>
              <w:jc w:val="center"/>
              <w:rPr>
                <w:rFonts w:hAnsi="Times New Roman" w:ascii="Times New Roman"/>
                <w:sz w:val="24"/>
              </w:rPr>
            </w:pPr>
          </w:p>
          <w:p w:rsidRDefault="00CD6D47" w:rsidP="008F5996" w:rsidR="00CD6D47" w:rsidRPr="00BD1FC8">
            <w:pPr>
              <w:jc w:val="center"/>
              <w:rPr>
                <w:rFonts w:hAnsi="Times New Roman" w:ascii="Times New Roman"/>
                <w:bCs/>
                <w:sz w:val="24"/>
              </w:rPr>
            </w:pPr>
            <w:r w:rsidRPr="00BD1FC8">
              <w:rPr>
                <w:rFonts w:hAnsi="Times New Roman" w:ascii="Times New Roman"/>
                <w:bCs/>
                <w:sz w:val="24"/>
              </w:rPr>
              <w:t>REPUBLIKA HRVATSKA</w:t>
            </w:r>
          </w:p>
          <w:p w:rsidRDefault="00CD6D47" w:rsidP="008F5996" w:rsidR="00CD6D47" w:rsidRPr="00BD1FC8">
            <w:pPr>
              <w:jc w:val="center"/>
              <w:rPr>
                <w:rFonts w:hAnsi="Times New Roman" w:ascii="Times New Roman"/>
                <w:bCs/>
                <w:sz w:val="24"/>
              </w:rPr>
            </w:pPr>
            <w:r w:rsidRPr="00BD1FC8">
              <w:rPr>
                <w:rFonts w:hAnsi="Times New Roman" w:ascii="Times New Roman"/>
                <w:bCs/>
                <w:sz w:val="24"/>
              </w:rPr>
              <w:t>TRGOVAČKI SUD U ZAGREBU</w:t>
            </w:r>
          </w:p>
          <w:p w:rsidRDefault="00CD6D47" w:rsidP="008F5996" w:rsidR="00CD6D47" w:rsidRPr="00693F30">
            <w:pPr>
              <w:jc w:val="center"/>
              <w:rPr>
                <w:rFonts w:hAnsi="Times New Roman" w:ascii="Times New Roman"/>
                <w:bCs/>
                <w:sz w:val="24"/>
              </w:rPr>
            </w:pPr>
            <w:r w:rsidRPr="00BD1FC8">
              <w:rPr>
                <w:rFonts w:hAnsi="Times New Roman" w:ascii="Times New Roman"/>
                <w:bCs/>
                <w:sz w:val="24"/>
              </w:rPr>
              <w:t>Zagreb, Amruševa 2/II</w:t>
            </w:r>
          </w:p>
        </w:tc>
      </w:tr>
    </w:tbl>
    <w:p w14:textId="e543b8f" w14:paraId="e543b8f" w:rsidRDefault="00CD6D47" w:rsidP="008F10B1" w:rsidR="00CD6D47" w:rsidRPr="00DA2602">
      <w:pPr>
        <w:jc w:val="right"/>
        <w15:collapsed w:val="false"/>
        <w:rPr>
          <w:rFonts w:hAnsi="Times New Roman" w:ascii="Times New Roman"/>
          <w:sz w:val="24"/>
        </w:rPr>
      </w:pPr>
      <w:r w:rsidRPr="00DA2602">
        <w:rPr>
          <w:rFonts w:hAnsi="Times New Roman" w:ascii="Times New Roman"/>
          <w:sz w:val="24"/>
        </w:rPr>
        <w:tab/>
      </w:r>
      <w:r>
        <w:rPr>
          <w:rFonts w:hAnsi="Times New Roman" w:ascii="Times New Roman"/>
          <w:sz w:val="24"/>
        </w:rPr>
        <w:t>3 St-</w:t>
      </w:r>
      <w:r w:rsidR="00E72FD2">
        <w:rPr>
          <w:rFonts w:hAnsi="Times New Roman" w:ascii="Times New Roman"/>
          <w:sz w:val="24"/>
        </w:rPr>
        <w:t>256/05-110</w:t>
      </w:r>
    </w:p>
    <w:p w:rsidRDefault="00CD6D47" w:rsidP="00E33BA1" w:rsidR="00CD6D47" w:rsidRPr="00DA2602">
      <w:pPr>
        <w:rPr>
          <w:rFonts w:hAnsi="Times New Roman" w:ascii="Times New Roman"/>
          <w:sz w:val="24"/>
        </w:rPr>
      </w:pPr>
      <w:r w:rsidRPr="00DA2602">
        <w:rPr>
          <w:rFonts w:hAnsi="Times New Roman" w:ascii="Times New Roman"/>
          <w:sz w:val="24"/>
        </w:rPr>
        <w:t xml:space="preserve">      </w:t>
      </w:r>
    </w:p>
    <w:p w:rsidRDefault="00CD6D47" w:rsidP="0036625F" w:rsidR="00CD6D47" w:rsidRPr="00DA2602">
      <w:pPr>
        <w:jc w:val="center"/>
        <w:rPr>
          <w:rFonts w:hAnsi="Times New Roman" w:ascii="Times New Roman"/>
          <w:sz w:val="24"/>
        </w:rPr>
      </w:pPr>
      <w:r>
        <w:rPr>
          <w:rFonts w:hAnsi="Times New Roman" w:ascii="Times New Roman"/>
          <w:sz w:val="24"/>
        </w:rPr>
        <w:t>R E P U B L I K A   H R V A T S K A</w:t>
      </w:r>
    </w:p>
    <w:p w:rsidRDefault="00CD6D47" w:rsidP="001E4E5F" w:rsidR="00CD6D47" w:rsidRPr="00C73DF8">
      <w:pPr>
        <w:jc w:val="center"/>
        <w:rPr>
          <w:rFonts w:hAnsi="Times New Roman" w:ascii="Times New Roman"/>
          <w:sz w:val="24"/>
        </w:rPr>
      </w:pPr>
      <w:r>
        <w:rPr>
          <w:rFonts w:hAnsi="Times New Roman" w:ascii="Times New Roman"/>
          <w:sz w:val="24"/>
        </w:rPr>
        <w:t>R J E Š E NJ E</w:t>
      </w:r>
    </w:p>
    <w:p w:rsidRDefault="00CD6D47" w:rsidP="006C081D" w:rsidR="00CD6D47" w:rsidRPr="00916B61">
      <w:pPr>
        <w:rPr>
          <w:rFonts w:hAnsi="Times New Roman" w:ascii="Times New Roman"/>
          <w:b/>
          <w:sz w:val="24"/>
        </w:rPr>
      </w:pPr>
    </w:p>
    <w:p w:rsidRDefault="00CD6D47" w:rsidP="00E33BA1" w:rsidR="007160D0" w:rsidRPr="00757140">
      <w:pPr>
        <w:rPr>
          <w:rFonts w:hAnsi="Times New Roman" w:ascii="Times New Roman"/>
          <w:sz w:val="24"/>
        </w:rPr>
      </w:pPr>
      <w:r w:rsidRPr="00916B61">
        <w:rPr>
          <w:rFonts w:hAnsi="Times New Roman" w:ascii="Times New Roman"/>
          <w:b/>
          <w:sz w:val="24"/>
        </w:rPr>
        <w:tab/>
      </w:r>
      <w:r>
        <w:rPr>
          <w:rFonts w:hAnsi="Times New Roman" w:ascii="Times New Roman"/>
          <w:sz w:val="24"/>
        </w:rPr>
        <w:t xml:space="preserve">Trgovački sud u Zagrebu, po sudcu Mihaelu Kovačiću, u stečajnom postupku nad dužnikom </w:t>
      </w:r>
      <w:r w:rsidR="00E72FD2">
        <w:rPr>
          <w:rFonts w:hAnsi="Times New Roman" w:ascii="Times New Roman"/>
          <w:sz w:val="24"/>
        </w:rPr>
        <w:t>Stečajna masa M.D. AUTO d.o.o. u stečaju, Zagreb, Ilica 425</w:t>
      </w:r>
      <w:r w:rsidR="002911F9">
        <w:rPr>
          <w:rFonts w:hAnsi="Times New Roman" w:ascii="Times New Roman"/>
          <w:sz w:val="24"/>
        </w:rPr>
        <w:t>,</w:t>
      </w:r>
      <w:r w:rsidR="007A1443" w:rsidRPr="007A1443">
        <w:rPr>
          <w:rFonts w:hAnsi="Times New Roman" w:ascii="Times New Roman"/>
          <w:sz w:val="24"/>
        </w:rPr>
        <w:t xml:space="preserve"> OIB: </w:t>
      </w:r>
      <w:r w:rsidR="00E72FD2">
        <w:rPr>
          <w:rFonts w:hAnsi="Times New Roman" w:ascii="Times New Roman"/>
          <w:sz w:val="24"/>
        </w:rPr>
        <w:t>85324141063</w:t>
      </w:r>
      <w:r w:rsidR="007A1443">
        <w:rPr>
          <w:rFonts w:hAnsi="Times New Roman" w:ascii="Times New Roman"/>
          <w:sz w:val="24"/>
        </w:rPr>
        <w:t xml:space="preserve">, </w:t>
      </w:r>
      <w:r w:rsidR="00E72FD2">
        <w:rPr>
          <w:rFonts w:hAnsi="Times New Roman" w:ascii="Times New Roman"/>
          <w:sz w:val="24"/>
        </w:rPr>
        <w:t>13. prosinca 2017.</w:t>
      </w:r>
    </w:p>
    <w:p w:rsidRDefault="0036625F" w:rsidP="0036625F" w:rsidR="0036625F" w:rsidRPr="00757140">
      <w:pPr>
        <w:jc w:val="center"/>
        <w:rPr>
          <w:rFonts w:hAnsi="Times New Roman" w:ascii="Times New Roman"/>
          <w:sz w:val="24"/>
        </w:rPr>
      </w:pPr>
      <w:r w:rsidRPr="00757140">
        <w:rPr>
          <w:rFonts w:hAnsi="Times New Roman" w:ascii="Times New Roman"/>
          <w:sz w:val="24"/>
        </w:rPr>
        <w:t>r i j e š i o   j e</w:t>
      </w:r>
    </w:p>
    <w:p w:rsidRDefault="00B11D9F" w:rsidP="0036625F" w:rsidR="00B11D9F" w:rsidRPr="00757140">
      <w:pPr>
        <w:jc w:val="center"/>
        <w:rPr>
          <w:rFonts w:hAnsi="Times New Roman" w:ascii="Times New Roman"/>
          <w:b/>
          <w:sz w:val="24"/>
        </w:rPr>
      </w:pPr>
    </w:p>
    <w:p w:rsidRDefault="0024257C" w:rsidP="00757140" w:rsidR="002911F9">
      <w:pPr>
        <w:rPr>
          <w:rFonts w:hAnsi="Times New Roman" w:ascii="Times New Roman"/>
          <w:sz w:val="24"/>
        </w:rPr>
      </w:pPr>
      <w:r w:rsidRPr="00757140">
        <w:rPr>
          <w:rFonts w:hAnsi="Times New Roman" w:ascii="Times New Roman"/>
          <w:sz w:val="24"/>
        </w:rPr>
        <w:tab/>
      </w:r>
      <w:r w:rsidR="00061FD5">
        <w:rPr>
          <w:rFonts w:hAnsi="Times New Roman" w:ascii="Times New Roman"/>
          <w:sz w:val="24"/>
        </w:rPr>
        <w:t xml:space="preserve">I. </w:t>
      </w:r>
      <w:r w:rsidR="00E72FD2">
        <w:rPr>
          <w:rFonts w:hAnsi="Times New Roman" w:ascii="Times New Roman"/>
          <w:sz w:val="24"/>
        </w:rPr>
        <w:t>Hrkać Pero</w:t>
      </w:r>
      <w:r w:rsidR="002911F9" w:rsidRPr="007E402D">
        <w:rPr>
          <w:rFonts w:hAnsi="Times New Roman" w:ascii="Times New Roman"/>
          <w:sz w:val="24"/>
        </w:rPr>
        <w:t>, dipl.</w:t>
      </w:r>
      <w:r w:rsidR="00E72FD2">
        <w:rPr>
          <w:rFonts w:hAnsi="Times New Roman" w:ascii="Times New Roman"/>
          <w:sz w:val="24"/>
        </w:rPr>
        <w:t>ekonomist,</w:t>
      </w:r>
      <w:r w:rsidR="002911F9" w:rsidRPr="007E402D">
        <w:rPr>
          <w:rFonts w:hAnsi="Times New Roman" w:ascii="Times New Roman"/>
          <w:sz w:val="24"/>
        </w:rPr>
        <w:t xml:space="preserve"> iz </w:t>
      </w:r>
      <w:r w:rsidR="00E72FD2">
        <w:rPr>
          <w:rFonts w:hAnsi="Times New Roman" w:ascii="Times New Roman"/>
          <w:sz w:val="24"/>
        </w:rPr>
        <w:t>Zagreba, Lipovečka 1</w:t>
      </w:r>
      <w:r w:rsidR="002911F9">
        <w:rPr>
          <w:rFonts w:hAnsi="Times New Roman" w:ascii="Times New Roman"/>
          <w:sz w:val="24"/>
        </w:rPr>
        <w:t xml:space="preserve">, OIB: </w:t>
      </w:r>
      <w:r w:rsidR="00E72FD2">
        <w:rPr>
          <w:rFonts w:hAnsi="Times New Roman" w:ascii="Times New Roman"/>
          <w:sz w:val="24"/>
        </w:rPr>
        <w:t>15244122912</w:t>
      </w:r>
      <w:r w:rsidR="002911F9">
        <w:rPr>
          <w:rFonts w:hAnsi="Times New Roman" w:ascii="Times New Roman"/>
          <w:sz w:val="24"/>
        </w:rPr>
        <w:t>, razrješava se dužnosti stečajn</w:t>
      </w:r>
      <w:r w:rsidR="00E72FD2">
        <w:rPr>
          <w:rFonts w:hAnsi="Times New Roman" w:ascii="Times New Roman"/>
          <w:sz w:val="24"/>
        </w:rPr>
        <w:t>og</w:t>
      </w:r>
      <w:r w:rsidR="002911F9">
        <w:rPr>
          <w:rFonts w:hAnsi="Times New Roman" w:ascii="Times New Roman"/>
          <w:sz w:val="24"/>
        </w:rPr>
        <w:t xml:space="preserve"> upravitelj</w:t>
      </w:r>
      <w:r w:rsidR="00E72FD2">
        <w:rPr>
          <w:rFonts w:hAnsi="Times New Roman" w:ascii="Times New Roman"/>
          <w:sz w:val="24"/>
        </w:rPr>
        <w:t>a</w:t>
      </w:r>
      <w:r w:rsidR="002911F9">
        <w:rPr>
          <w:rFonts w:hAnsi="Times New Roman" w:ascii="Times New Roman"/>
          <w:sz w:val="24"/>
        </w:rPr>
        <w:t xml:space="preserve"> stečajnog dužnika </w:t>
      </w:r>
      <w:r w:rsidR="00E72FD2">
        <w:rPr>
          <w:rFonts w:hAnsi="Times New Roman" w:ascii="Times New Roman"/>
          <w:sz w:val="24"/>
        </w:rPr>
        <w:t>M.D. AUTO d.o.o. u stečaju, Zagreb, Ilica 425,</w:t>
      </w:r>
      <w:r w:rsidR="00E72FD2" w:rsidRPr="007A1443">
        <w:rPr>
          <w:rFonts w:hAnsi="Times New Roman" w:ascii="Times New Roman"/>
          <w:sz w:val="24"/>
        </w:rPr>
        <w:t xml:space="preserve"> OIB: </w:t>
      </w:r>
      <w:r w:rsidR="00E72FD2">
        <w:rPr>
          <w:rFonts w:hAnsi="Times New Roman" w:ascii="Times New Roman"/>
          <w:sz w:val="24"/>
        </w:rPr>
        <w:t>85324141063</w:t>
      </w:r>
      <w:r w:rsidR="00AE4090">
        <w:rPr>
          <w:rFonts w:hAnsi="Times New Roman" w:ascii="Times New Roman"/>
          <w:sz w:val="24"/>
        </w:rPr>
        <w:t xml:space="preserve">, </w:t>
      </w:r>
      <w:r w:rsidR="002911F9">
        <w:rPr>
          <w:rFonts w:hAnsi="Times New Roman" w:ascii="Times New Roman"/>
          <w:sz w:val="24"/>
        </w:rPr>
        <w:t xml:space="preserve">s danom </w:t>
      </w:r>
      <w:r w:rsidR="00E72FD2">
        <w:rPr>
          <w:rFonts w:hAnsi="Times New Roman" w:ascii="Times New Roman"/>
          <w:sz w:val="24"/>
        </w:rPr>
        <w:t>13. prosinca 2017.</w:t>
      </w:r>
    </w:p>
    <w:p w:rsidRDefault="002911F9" w:rsidP="00757140" w:rsidR="002911F9">
      <w:pPr>
        <w:rPr>
          <w:rFonts w:hAnsi="Times New Roman" w:ascii="Times New Roman"/>
          <w:sz w:val="24"/>
        </w:rPr>
      </w:pPr>
    </w:p>
    <w:p w:rsidRDefault="00AE4090" w:rsidP="008829F8" w:rsidR="008829F8" w:rsidRPr="008829F8">
      <w:pPr>
        <w:rPr>
          <w:rFonts w:hAnsi="Times New Roman" w:ascii="Times New Roman"/>
          <w:sz w:val="24"/>
        </w:rPr>
      </w:pPr>
      <w:r>
        <w:rPr>
          <w:rFonts w:hAnsi="Times New Roman" w:ascii="Times New Roman"/>
          <w:sz w:val="24"/>
        </w:rPr>
        <w:tab/>
      </w:r>
      <w:r w:rsidR="008829F8">
        <w:rPr>
          <w:rFonts w:hAnsi="Times New Roman" w:ascii="Times New Roman"/>
          <w:sz w:val="24"/>
        </w:rPr>
        <w:t>II</w:t>
      </w:r>
      <w:r>
        <w:rPr>
          <w:rFonts w:hAnsi="Times New Roman" w:ascii="Times New Roman"/>
          <w:sz w:val="24"/>
        </w:rPr>
        <w:t xml:space="preserve">. </w:t>
      </w:r>
      <w:r w:rsidR="002B7FF5" w:rsidRPr="002B7FF5">
        <w:rPr>
          <w:rFonts w:hAnsi="Times New Roman" w:ascii="Times New Roman"/>
          <w:sz w:val="24"/>
        </w:rPr>
        <w:t>Suić Jerko Duško, dipl. pravnik, iz Zagreba, Hegedušićeva 10, OIB: 53510817959,</w:t>
      </w:r>
      <w:r w:rsidRPr="002B7FF5">
        <w:rPr>
          <w:rFonts w:hAnsi="Times New Roman" w:ascii="Times New Roman"/>
          <w:sz w:val="24"/>
        </w:rPr>
        <w:t xml:space="preserve"> </w:t>
      </w:r>
      <w:r>
        <w:rPr>
          <w:rFonts w:hAnsi="Times New Roman" w:ascii="Times New Roman"/>
          <w:sz w:val="24"/>
        </w:rPr>
        <w:t xml:space="preserve">imenuje se za stečajnog upravitelja </w:t>
      </w:r>
      <w:r w:rsidR="008829F8">
        <w:rPr>
          <w:rFonts w:hAnsi="Times New Roman" w:ascii="Times New Roman"/>
          <w:sz w:val="24"/>
        </w:rPr>
        <w:t>stečajnog dužnika</w:t>
      </w:r>
      <w:r w:rsidR="007E402D">
        <w:rPr>
          <w:rFonts w:hAnsi="Times New Roman" w:ascii="Times New Roman"/>
          <w:sz w:val="24"/>
        </w:rPr>
        <w:t xml:space="preserve"> </w:t>
      </w:r>
      <w:r w:rsidR="00E72FD2">
        <w:rPr>
          <w:rFonts w:hAnsi="Times New Roman" w:ascii="Times New Roman"/>
          <w:sz w:val="24"/>
        </w:rPr>
        <w:t>M.D. AUTO d.o.o. u stečaju, Zagreb, Ilica 425,</w:t>
      </w:r>
      <w:r w:rsidR="00E72FD2" w:rsidRPr="007A1443">
        <w:rPr>
          <w:rFonts w:hAnsi="Times New Roman" w:ascii="Times New Roman"/>
          <w:sz w:val="24"/>
        </w:rPr>
        <w:t xml:space="preserve"> OIB: </w:t>
      </w:r>
      <w:r w:rsidR="00E72FD2">
        <w:rPr>
          <w:rFonts w:hAnsi="Times New Roman" w:ascii="Times New Roman"/>
          <w:sz w:val="24"/>
        </w:rPr>
        <w:t>85324141063</w:t>
      </w:r>
      <w:r>
        <w:rPr>
          <w:rFonts w:hAnsi="Times New Roman" w:ascii="Times New Roman"/>
          <w:sz w:val="24"/>
        </w:rPr>
        <w:t xml:space="preserve">, s danom </w:t>
      </w:r>
      <w:r w:rsidR="00E72FD2">
        <w:rPr>
          <w:rFonts w:hAnsi="Times New Roman" w:ascii="Times New Roman"/>
          <w:sz w:val="24"/>
        </w:rPr>
        <w:t>13. prosinca 2017</w:t>
      </w:r>
      <w:r>
        <w:rPr>
          <w:rFonts w:hAnsi="Times New Roman" w:ascii="Times New Roman"/>
          <w:sz w:val="24"/>
        </w:rPr>
        <w:t>.</w:t>
      </w:r>
    </w:p>
    <w:p w:rsidRDefault="008829F8" w:rsidP="008829F8" w:rsidR="008829F8">
      <w:pPr>
        <w:rPr>
          <w:rFonts w:hAnsi="Times New Roman" w:ascii="Times New Roman"/>
          <w:sz w:val="24"/>
        </w:rPr>
      </w:pPr>
    </w:p>
    <w:p w:rsidRDefault="008829F8" w:rsidP="008829F8" w:rsidR="008829F8" w:rsidRPr="008829F8">
      <w:pPr>
        <w:rPr>
          <w:rFonts w:hAnsi="Times New Roman" w:ascii="Times New Roman"/>
          <w:sz w:val="24"/>
        </w:rPr>
      </w:pPr>
      <w:r>
        <w:rPr>
          <w:rFonts w:hAnsi="Times New Roman" w:ascii="Times New Roman"/>
          <w:sz w:val="24"/>
        </w:rPr>
        <w:tab/>
      </w:r>
      <w:r w:rsidRPr="008829F8">
        <w:rPr>
          <w:rFonts w:hAnsi="Times New Roman" w:ascii="Times New Roman"/>
          <w:sz w:val="24"/>
        </w:rPr>
        <w:t xml:space="preserve">III. Ovo rješenje u stavku I. i II. izreke </w:t>
      </w:r>
      <w:r w:rsidR="00AE4090">
        <w:rPr>
          <w:rFonts w:hAnsi="Times New Roman" w:ascii="Times New Roman"/>
          <w:sz w:val="24"/>
        </w:rPr>
        <w:t>zabilježit</w:t>
      </w:r>
      <w:r w:rsidR="0055087B">
        <w:rPr>
          <w:rFonts w:hAnsi="Times New Roman" w:ascii="Times New Roman"/>
          <w:sz w:val="24"/>
        </w:rPr>
        <w:t xml:space="preserve"> </w:t>
      </w:r>
      <w:r w:rsidRPr="008829F8">
        <w:rPr>
          <w:rFonts w:hAnsi="Times New Roman" w:ascii="Times New Roman"/>
          <w:sz w:val="24"/>
        </w:rPr>
        <w:t xml:space="preserve">će se u </w:t>
      </w:r>
      <w:r w:rsidR="00C0198E">
        <w:rPr>
          <w:rFonts w:hAnsi="Times New Roman" w:ascii="Times New Roman"/>
          <w:sz w:val="24"/>
        </w:rPr>
        <w:t xml:space="preserve">sudskom </w:t>
      </w:r>
      <w:r w:rsidRPr="008829F8">
        <w:rPr>
          <w:rFonts w:hAnsi="Times New Roman" w:ascii="Times New Roman"/>
          <w:sz w:val="24"/>
        </w:rPr>
        <w:t>registru</w:t>
      </w:r>
      <w:r w:rsidR="00C0198E">
        <w:rPr>
          <w:rFonts w:hAnsi="Times New Roman" w:ascii="Times New Roman"/>
          <w:sz w:val="24"/>
        </w:rPr>
        <w:t>.</w:t>
      </w:r>
    </w:p>
    <w:p w:rsidRDefault="008829F8" w:rsidP="008829F8" w:rsidR="008829F8" w:rsidRPr="008829F8">
      <w:pPr>
        <w:rPr>
          <w:rFonts w:hAnsi="Times New Roman" w:ascii="Times New Roman"/>
          <w:sz w:val="24"/>
        </w:rPr>
      </w:pPr>
    </w:p>
    <w:p w:rsidRDefault="008829F8" w:rsidP="00AE4090" w:rsidR="008829F8" w:rsidRPr="008829F8">
      <w:pPr>
        <w:jc w:val="center"/>
        <w:rPr>
          <w:rFonts w:hAnsi="Times New Roman" w:ascii="Times New Roman"/>
          <w:sz w:val="24"/>
        </w:rPr>
      </w:pPr>
      <w:r w:rsidRPr="008829F8">
        <w:rPr>
          <w:rFonts w:hAnsi="Times New Roman" w:ascii="Times New Roman"/>
          <w:sz w:val="24"/>
        </w:rPr>
        <w:t>Obrazloženje</w:t>
      </w:r>
    </w:p>
    <w:p w:rsidRDefault="002B7FF5" w:rsidP="002B7FF5" w:rsidR="002B7FF5" w:rsidRPr="00E2441E">
      <w:pPr>
        <w:rPr>
          <w:rFonts w:hAnsi="Times New Roman" w:ascii="Times New Roman"/>
          <w:sz w:val="24"/>
        </w:rPr>
      </w:pPr>
      <w:r w:rsidRPr="00E2441E">
        <w:rPr>
          <w:rFonts w:hAnsi="Times New Roman" w:ascii="Times New Roman"/>
          <w:sz w:val="24"/>
        </w:rPr>
        <w:tab/>
      </w:r>
    </w:p>
    <w:p w:rsidRDefault="002B7FF5" w:rsidP="002B7FF5" w:rsidR="002B7FF5" w:rsidRPr="00E2441E">
      <w:pPr>
        <w:ind w:firstLine="720"/>
        <w:rPr>
          <w:rFonts w:hAnsi="Times New Roman" w:ascii="Times New Roman"/>
          <w:sz w:val="24"/>
        </w:rPr>
      </w:pPr>
      <w:r w:rsidRPr="00E2441E">
        <w:rPr>
          <w:rFonts w:hAnsi="Times New Roman" w:ascii="Times New Roman"/>
          <w:sz w:val="24"/>
        </w:rPr>
        <w:t>Budući da je prema obavijesti Ministarstva pravosuđa dosadašnji st</w:t>
      </w:r>
      <w:r>
        <w:rPr>
          <w:rFonts w:hAnsi="Times New Roman" w:ascii="Times New Roman"/>
          <w:sz w:val="24"/>
        </w:rPr>
        <w:t xml:space="preserve">ečajni  upravitelj </w:t>
      </w:r>
      <w:r w:rsidRPr="00E2441E">
        <w:rPr>
          <w:rFonts w:hAnsi="Times New Roman" w:ascii="Times New Roman"/>
          <w:sz w:val="24"/>
        </w:rPr>
        <w:t xml:space="preserve">Pero Hrkać brisan sa liste stečajnih upravitelja, te je zbog opće poznatih činjenica nesavladivo spriječen obavljati dužnost stečajnog upravitelja, to je temeljem čl. 27. SZ-a (NN 44/96 – 4513) koji zakon se s obzirom na vrijeme pokretanja stečajnog postupka primjenjuje u ovom slučaju, valjalo je donijeti rješenje kao u izreci. </w:t>
      </w:r>
    </w:p>
    <w:p w:rsidRDefault="002B7FF5" w:rsidP="00AE4090" w:rsidR="002B7FF5">
      <w:pPr>
        <w:jc w:val="center"/>
        <w:rPr>
          <w:rFonts w:hAnsi="Times New Roman" w:ascii="Times New Roman"/>
          <w:sz w:val="24"/>
        </w:rPr>
      </w:pPr>
    </w:p>
    <w:p w:rsidRDefault="00757140" w:rsidP="00AE4090" w:rsidR="00757140" w:rsidRPr="00170CB8">
      <w:pPr>
        <w:jc w:val="center"/>
        <w:rPr>
          <w:rFonts w:hAnsi="Times New Roman" w:ascii="Times New Roman"/>
          <w:sz w:val="24"/>
        </w:rPr>
      </w:pPr>
      <w:r w:rsidRPr="00757140">
        <w:rPr>
          <w:rFonts w:hAnsi="Times New Roman" w:ascii="Times New Roman"/>
          <w:sz w:val="24"/>
        </w:rPr>
        <w:t xml:space="preserve">U Zagrebu, </w:t>
      </w:r>
      <w:r w:rsidR="00E72FD2">
        <w:rPr>
          <w:rFonts w:hAnsi="Times New Roman" w:ascii="Times New Roman"/>
          <w:sz w:val="24"/>
        </w:rPr>
        <w:t>13. prosinca 2017</w:t>
      </w:r>
      <w:r w:rsidR="007E402D">
        <w:rPr>
          <w:rFonts w:hAnsi="Times New Roman" w:ascii="Times New Roman"/>
          <w:sz w:val="24"/>
        </w:rPr>
        <w:t>.</w:t>
      </w:r>
    </w:p>
    <w:p w:rsidRDefault="00757140" w:rsidP="00757140" w:rsidR="00757140" w:rsidRPr="00170CB8">
      <w:pPr>
        <w:rPr>
          <w:rFonts w:hAnsi="Times New Roman" w:ascii="Times New Roman"/>
          <w:sz w:val="24"/>
          <w:lang w:val="sl-SI"/>
        </w:rPr>
      </w:pPr>
      <w:r w:rsidRPr="00170CB8">
        <w:rPr>
          <w:rFonts w:hAnsi="Times New Roman" w:ascii="Times New Roman"/>
          <w:sz w:val="24"/>
          <w:lang w:val="sl-SI"/>
        </w:rPr>
        <w:t xml:space="preserve">                                                                                                                                                                                                                           </w:t>
      </w:r>
    </w:p>
    <w:p w:rsidRDefault="00757140" w:rsidP="00757140" w:rsidR="00757140" w:rsidRPr="00170CB8">
      <w:pPr>
        <w:rPr>
          <w:rFonts w:hAnsi="Times New Roman" w:ascii="Times New Roman"/>
          <w:sz w:val="24"/>
          <w:lang w:val="sl-SI"/>
        </w:rPr>
      </w:pPr>
      <w:r w:rsidRPr="00170CB8">
        <w:rPr>
          <w:rFonts w:hAnsi="Times New Roman" w:ascii="Times New Roman"/>
          <w:sz w:val="24"/>
          <w:lang w:val="sl-SI"/>
        </w:rPr>
        <w:t xml:space="preserve">                                                                                                                 S U D A C: </w:t>
      </w:r>
    </w:p>
    <w:p w:rsidRDefault="00757140" w:rsidP="00757140" w:rsidR="00757140" w:rsidRPr="00170CB8">
      <w:pPr>
        <w:rPr>
          <w:rFonts w:hAnsi="Times New Roman" w:ascii="Times New Roman"/>
          <w:sz w:val="24"/>
          <w:lang w:val="sl-SI"/>
        </w:rPr>
      </w:pPr>
      <w:r w:rsidRPr="00170CB8">
        <w:rPr>
          <w:rFonts w:hAnsi="Times New Roman" w:ascii="Times New Roman"/>
          <w:sz w:val="24"/>
          <w:lang w:val="sl-SI"/>
        </w:rPr>
        <w:t xml:space="preserve">                                                                                                       </w:t>
      </w:r>
      <w:r w:rsidR="007E402D" w:rsidRPr="00170CB8">
        <w:rPr>
          <w:rFonts w:hAnsi="Times New Roman" w:ascii="Times New Roman"/>
          <w:sz w:val="24"/>
          <w:lang w:val="sl-SI"/>
        </w:rPr>
        <w:t xml:space="preserve"> </w:t>
      </w:r>
      <w:r w:rsidRPr="00170CB8">
        <w:rPr>
          <w:rFonts w:hAnsi="Times New Roman" w:ascii="Times New Roman"/>
          <w:sz w:val="24"/>
          <w:lang w:val="sl-SI"/>
        </w:rPr>
        <w:t xml:space="preserve"> </w:t>
      </w:r>
      <w:r w:rsidR="00B13452" w:rsidRPr="00170CB8">
        <w:rPr>
          <w:rFonts w:hAnsi="Times New Roman" w:ascii="Times New Roman"/>
          <w:sz w:val="24"/>
          <w:lang w:val="sl-SI"/>
        </w:rPr>
        <w:t xml:space="preserve"> </w:t>
      </w:r>
      <w:r w:rsidRPr="00170CB8">
        <w:rPr>
          <w:rFonts w:hAnsi="Times New Roman" w:ascii="Times New Roman"/>
          <w:sz w:val="24"/>
          <w:lang w:val="sl-SI"/>
        </w:rPr>
        <w:t>MIHAEL KOVAČIĆ</w:t>
      </w:r>
      <w:r w:rsidR="00D06225" w:rsidRPr="00170CB8">
        <w:rPr>
          <w:rFonts w:hAnsi="Times New Roman" w:ascii="Times New Roman"/>
          <w:sz w:val="24"/>
          <w:lang w:val="sl-SI"/>
        </w:rPr>
        <w:t>, v.r.</w:t>
      </w:r>
    </w:p>
    <w:p w:rsidRDefault="00757140" w:rsidP="00757140" w:rsidR="00757140" w:rsidRPr="00170CB8">
      <w:pPr>
        <w:rPr>
          <w:rFonts w:hAnsi="Times New Roman" w:ascii="Times New Roman"/>
          <w:sz w:val="24"/>
          <w:lang w:val="sl-SI"/>
        </w:rPr>
      </w:pPr>
      <w:r w:rsidRPr="00170CB8">
        <w:rPr>
          <w:rFonts w:hAnsi="Times New Roman" w:ascii="Times New Roman"/>
          <w:sz w:val="24"/>
          <w:lang w:val="sl-SI"/>
        </w:rPr>
        <w:tab/>
      </w:r>
      <w:r w:rsidRPr="00170CB8">
        <w:rPr>
          <w:rFonts w:hAnsi="Times New Roman" w:ascii="Times New Roman"/>
          <w:sz w:val="24"/>
          <w:lang w:val="sl-SI"/>
        </w:rPr>
        <w:tab/>
      </w:r>
      <w:r w:rsidRPr="00170CB8">
        <w:rPr>
          <w:rFonts w:hAnsi="Times New Roman" w:ascii="Times New Roman"/>
          <w:sz w:val="24"/>
          <w:lang w:val="sl-SI"/>
        </w:rPr>
        <w:tab/>
      </w:r>
    </w:p>
    <w:p w:rsidRDefault="00170CB8" w:rsidP="00757140" w:rsidR="00170CB8" w:rsidRPr="00170CB8">
      <w:pPr>
        <w:rPr>
          <w:rFonts w:hAnsi="Times New Roman" w:ascii="Times New Roman"/>
          <w:sz w:val="24"/>
          <w:lang w:val="sl-SI"/>
        </w:rPr>
      </w:pPr>
    </w:p>
    <w:p w:rsidRDefault="00170CB8" w:rsidP="00757140" w:rsidR="00170CB8" w:rsidRPr="00170CB8">
      <w:pPr>
        <w:rPr>
          <w:rFonts w:hAnsi="Times New Roman" w:ascii="Times New Roman"/>
          <w:sz w:val="24"/>
          <w:lang w:val="sl-SI"/>
        </w:rPr>
      </w:pPr>
    </w:p>
    <w:p w:rsidRDefault="00757140" w:rsidP="00757140" w:rsidR="00757140" w:rsidRPr="00170CB8">
      <w:pPr>
        <w:rPr>
          <w:rFonts w:hAnsi="Times New Roman" w:ascii="Times New Roman"/>
          <w:sz w:val="24"/>
          <w:lang w:val="sl-SI"/>
        </w:rPr>
      </w:pPr>
      <w:r w:rsidRPr="00170CB8">
        <w:rPr>
          <w:rFonts w:hAnsi="Times New Roman" w:ascii="Times New Roman"/>
          <w:sz w:val="24"/>
          <w:lang w:val="sl-SI"/>
        </w:rPr>
        <w:t>Pravna pouka:</w:t>
      </w:r>
    </w:p>
    <w:p w:rsidRDefault="007E402D" w:rsidP="00757140" w:rsidR="00757140" w:rsidRPr="00170CB8">
      <w:pPr>
        <w:rPr>
          <w:rFonts w:hAnsi="Times New Roman" w:ascii="Times New Roman"/>
          <w:sz w:val="24"/>
          <w:lang w:val="sl-SI"/>
        </w:rPr>
      </w:pPr>
      <w:r w:rsidRPr="00170CB8">
        <w:rPr>
          <w:rFonts w:hAnsi="Times New Roman" w:ascii="Times New Roman"/>
          <w:sz w:val="24"/>
          <w:lang w:val="sl-SI"/>
        </w:rPr>
        <w:t xml:space="preserve">Na ovo rješenje </w:t>
      </w:r>
      <w:r w:rsidR="00757140" w:rsidRPr="00170CB8">
        <w:rPr>
          <w:rFonts w:hAnsi="Times New Roman" w:ascii="Times New Roman"/>
          <w:sz w:val="24"/>
          <w:lang w:val="sl-SI"/>
        </w:rPr>
        <w:t xml:space="preserve">dopuštena je žalba koja se podnosi ovome sudu u roku osam dana, u dva primjerka. </w:t>
      </w:r>
    </w:p>
    <w:p w:rsidRDefault="007E402D" w:rsidP="00757140" w:rsidR="007E402D" w:rsidRPr="00170CB8">
      <w:pPr>
        <w:rPr>
          <w:rFonts w:hAnsi="Times New Roman" w:ascii="Times New Roman"/>
          <w:sz w:val="24"/>
        </w:rPr>
      </w:pPr>
    </w:p>
    <w:p w:rsidRDefault="00D06225" w:rsidP="00757140" w:rsidR="00D06225" w:rsidRPr="00170CB8">
      <w:pPr>
        <w:rPr>
          <w:rFonts w:hAnsi="Times New Roman" w:ascii="Times New Roman"/>
          <w:sz w:val="24"/>
        </w:rPr>
      </w:pP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t>Za točnost otpravka ovlašteni službenik</w:t>
      </w:r>
    </w:p>
    <w:p w:rsidRDefault="00D06225" w:rsidP="00757140" w:rsidR="00D06225" w:rsidRPr="00170CB8">
      <w:pPr>
        <w:rPr>
          <w:rFonts w:hAnsi="Times New Roman" w:ascii="Times New Roman"/>
          <w:sz w:val="24"/>
        </w:rPr>
      </w:pP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r>
      <w:r w:rsidRPr="00170CB8">
        <w:rPr>
          <w:rFonts w:hAnsi="Times New Roman" w:ascii="Times New Roman"/>
          <w:sz w:val="24"/>
        </w:rPr>
        <w:tab/>
        <w:t>Sonja Pilić</w:t>
      </w:r>
    </w:p>
    <w:p w:rsidRDefault="00170CB8" w:rsidP="00757140" w:rsidR="00170CB8" w:rsidRPr="00170CB8">
      <w:pPr>
        <w:rPr>
          <w:rFonts w:hAnsi="Times New Roman" w:ascii="Times New Roman"/>
          <w:sz w:val="24"/>
        </w:rPr>
      </w:pPr>
    </w:p>
    <w:p w:rsidRDefault="00170CB8" w:rsidP="00757140" w:rsidR="00170CB8" w:rsidRPr="00170CB8">
      <w:pPr>
        <w:rPr>
          <w:rFonts w:hAnsi="Times New Roman" w:ascii="Times New Roman"/>
          <w:sz w:val="24"/>
        </w:rPr>
      </w:pPr>
    </w:p>
    <w:p w:rsidRDefault="00170CB8" w:rsidP="00757140" w:rsidR="00170CB8">
      <w:pPr>
        <w:rPr>
          <w:rFonts w:hAnsi="Times New Roman" w:ascii="Times New Roman"/>
          <w:sz w:val="24"/>
        </w:rPr>
      </w:pPr>
    </w:p>
    <w:p w:rsidRDefault="00757140" w:rsidP="00757140" w:rsidR="00757140" w:rsidRPr="00170CB8">
      <w:pPr>
        <w:rPr>
          <w:rFonts w:hAnsi="Times New Roman" w:ascii="Times New Roman"/>
          <w:color w:themeColor="background1" w:val="FFFFFF"/>
          <w:sz w:val="24"/>
        </w:rPr>
      </w:pPr>
      <w:r w:rsidRPr="00170CB8">
        <w:rPr>
          <w:rFonts w:hAnsi="Times New Roman" w:ascii="Times New Roman"/>
          <w:color w:themeColor="background1" w:val="FFFFFF"/>
          <w:sz w:val="24"/>
        </w:rPr>
        <w:t>DNA:</w:t>
      </w:r>
    </w:p>
    <w:p w:rsidRDefault="00170CB8" w:rsidP="00757140" w:rsidR="00C0198E" w:rsidRPr="00170CB8">
      <w:pPr>
        <w:rPr>
          <w:rFonts w:hAnsi="Times New Roman" w:ascii="Times New Roman"/>
          <w:color w:themeColor="background1" w:val="FFFFFF"/>
          <w:sz w:val="24"/>
        </w:rPr>
      </w:pPr>
      <w:r w:rsidRPr="00170CB8">
        <w:rPr>
          <w:rFonts w:hAnsi="Times New Roman" w:ascii="Times New Roman"/>
          <w:color w:themeColor="background1" w:val="FFFFFF"/>
          <w:sz w:val="24"/>
        </w:rPr>
        <w:t>1</w:t>
      </w:r>
      <w:r w:rsidR="00C0198E" w:rsidRPr="00170CB8">
        <w:rPr>
          <w:rFonts w:hAnsi="Times New Roman" w:ascii="Times New Roman"/>
          <w:color w:themeColor="background1" w:val="FFFFFF"/>
          <w:sz w:val="24"/>
        </w:rPr>
        <w:t>. Novoimenovano</w:t>
      </w:r>
      <w:r w:rsidR="00B975FD" w:rsidRPr="00170CB8">
        <w:rPr>
          <w:rFonts w:hAnsi="Times New Roman" w:ascii="Times New Roman"/>
          <w:color w:themeColor="background1" w:val="FFFFFF"/>
          <w:sz w:val="24"/>
        </w:rPr>
        <w:t>m</w:t>
      </w:r>
      <w:r w:rsidR="00C0198E" w:rsidRPr="00170CB8">
        <w:rPr>
          <w:rFonts w:hAnsi="Times New Roman" w:ascii="Times New Roman"/>
          <w:color w:themeColor="background1" w:val="FFFFFF"/>
          <w:sz w:val="24"/>
        </w:rPr>
        <w:t xml:space="preserve"> stečajno</w:t>
      </w:r>
      <w:r w:rsidR="00B975FD" w:rsidRPr="00170CB8">
        <w:rPr>
          <w:rFonts w:hAnsi="Times New Roman" w:ascii="Times New Roman"/>
          <w:color w:themeColor="background1" w:val="FFFFFF"/>
          <w:sz w:val="24"/>
        </w:rPr>
        <w:t>m</w:t>
      </w:r>
      <w:r w:rsidR="00C0198E" w:rsidRPr="00170CB8">
        <w:rPr>
          <w:rFonts w:hAnsi="Times New Roman" w:ascii="Times New Roman"/>
          <w:color w:themeColor="background1" w:val="FFFFFF"/>
          <w:sz w:val="24"/>
        </w:rPr>
        <w:t xml:space="preserve"> upravitelj</w:t>
      </w:r>
      <w:r w:rsidR="00B975FD" w:rsidRPr="00170CB8">
        <w:rPr>
          <w:rFonts w:hAnsi="Times New Roman" w:ascii="Times New Roman"/>
          <w:color w:themeColor="background1" w:val="FFFFFF"/>
          <w:sz w:val="24"/>
        </w:rPr>
        <w:t xml:space="preserve">u, </w:t>
      </w:r>
      <w:r w:rsidR="00C0198E" w:rsidRPr="00170CB8">
        <w:rPr>
          <w:rFonts w:hAnsi="Times New Roman" w:ascii="Times New Roman"/>
          <w:color w:themeColor="background1" w:val="FFFFFF"/>
          <w:sz w:val="24"/>
        </w:rPr>
        <w:t>osobno</w:t>
      </w:r>
    </w:p>
    <w:p w:rsidRDefault="00170CB8" w:rsidP="0036625F" w:rsidR="00757140" w:rsidRPr="00170CB8">
      <w:pPr>
        <w:rPr>
          <w:rFonts w:hAnsi="Times New Roman" w:ascii="Times New Roman"/>
          <w:color w:themeColor="background1" w:val="FFFFFF"/>
          <w:sz w:val="24"/>
        </w:rPr>
      </w:pPr>
      <w:r w:rsidRPr="00170CB8">
        <w:rPr>
          <w:rFonts w:hAnsi="Times New Roman" w:ascii="Times New Roman"/>
          <w:color w:themeColor="background1" w:val="FFFFFF"/>
          <w:sz w:val="24"/>
        </w:rPr>
        <w:t>2</w:t>
      </w:r>
      <w:r w:rsidR="00C0198E" w:rsidRPr="00170CB8">
        <w:rPr>
          <w:rFonts w:hAnsi="Times New Roman" w:ascii="Times New Roman"/>
          <w:color w:themeColor="background1" w:val="FFFFFF"/>
          <w:sz w:val="24"/>
        </w:rPr>
        <w:t>. e-Oglasna ploča</w:t>
      </w:r>
    </w:p>
    <w:p w:rsidRDefault="00170CB8" w:rsidP="0036625F" w:rsidR="00CF12C0" w:rsidRPr="00170CB8">
      <w:pPr>
        <w:rPr>
          <w:rFonts w:hAnsi="Times New Roman" w:ascii="Times New Roman"/>
          <w:color w:themeColor="background1" w:val="FFFFFF"/>
          <w:sz w:val="24"/>
        </w:rPr>
      </w:pPr>
      <w:r w:rsidRPr="00170CB8">
        <w:rPr>
          <w:rFonts w:hAnsi="Times New Roman" w:ascii="Times New Roman"/>
          <w:color w:themeColor="background1" w:val="FFFFFF"/>
          <w:sz w:val="24"/>
        </w:rPr>
        <w:t>3</w:t>
      </w:r>
      <w:r w:rsidR="00CF12C0" w:rsidRPr="00170CB8">
        <w:rPr>
          <w:rFonts w:hAnsi="Times New Roman" w:ascii="Times New Roman"/>
          <w:color w:themeColor="background1" w:val="FFFFFF"/>
          <w:sz w:val="24"/>
        </w:rPr>
        <w:t>. Sudski registar pravom.</w:t>
      </w:r>
    </w:p>
    <w:sectPr w:rsidSect="00CD6D47" w:rsidR="00CF12C0" w:rsidRPr="00170CB8">
      <w:headerReference w:type="even" r:id="rId11"/>
      <w:headerReference w:type="default" r:id="rId12"/>
      <w:headerReference w:type="firs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3191" w:rsidR="00D73191">
      <w:r>
        <w:separator/>
      </w:r>
    </w:p>
  </w:endnote>
  <w:endnote w:id="0" w:type="continuationSeparator">
    <w:p w:rsidRDefault="00D73191" w:rsidR="00D731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3191" w:rsidR="00D73191">
      <w:r>
        <w:separator/>
      </w:r>
    </w:p>
  </w:footnote>
  <w:footnote w:id="0" w:type="continuationSeparator">
    <w:p w:rsidRDefault="00D73191" w:rsidR="00D731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0A64" w:rsidR="00050A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799992705"/>
      <w:docPartObj>
        <w:docPartGallery w:val="Page Numbers (Top of Page)"/>
        <w:docPartUnique/>
      </w:docPartObj>
    </w:sdtPr>
    <w:sdtEndPr/>
    <w:sdtContent>
      <w:p w:rsidRDefault="004B17B1" w:rsidR="004B17B1">
        <w:pPr>
          <w:pStyle w:val="Zaglavlje"/>
          <w:jc w:val="center"/>
          <w:rPr>
            <w:rFonts w:hAnsi="Times New Roman" w:ascii="Times New Roman"/>
          </w:rPr>
        </w:pPr>
        <w:r w:rsidRPr="004B17B1">
          <w:rPr>
            <w:rFonts w:hAnsi="Times New Roman" w:ascii="Times New Roman"/>
          </w:rPr>
          <w:t xml:space="preserve">- </w:t>
        </w:r>
        <w:r w:rsidRPr="004B17B1">
          <w:rPr>
            <w:rFonts w:hAnsi="Times New Roman" w:ascii="Times New Roman"/>
          </w:rPr>
          <w:fldChar w:fldCharType="begin"/>
        </w:r>
        <w:r w:rsidRPr="004B17B1">
          <w:rPr>
            <w:rFonts w:hAnsi="Times New Roman" w:ascii="Times New Roman"/>
          </w:rPr>
          <w:instrText>PAGE   \* MERGEFORMAT</w:instrText>
        </w:r>
        <w:r w:rsidRPr="004B17B1">
          <w:rPr>
            <w:rFonts w:hAnsi="Times New Roman" w:ascii="Times New Roman"/>
          </w:rPr>
          <w:fldChar w:fldCharType="separate"/>
        </w:r>
        <w:r w:rsidR="007459AF">
          <w:rPr>
            <w:rFonts w:hAnsi="Times New Roman" w:ascii="Times New Roman"/>
            <w:noProof/>
          </w:rPr>
          <w:t>2</w:t>
        </w:r>
        <w:r w:rsidRPr="004B17B1">
          <w:rPr>
            <w:rFonts w:hAnsi="Times New Roman" w:ascii="Times New Roman"/>
          </w:rPr>
          <w:fldChar w:fldCharType="end"/>
        </w:r>
        <w:r w:rsidRPr="004B17B1">
          <w:rPr>
            <w:rFonts w:hAnsi="Times New Roman" w:ascii="Times New Roman"/>
          </w:rPr>
          <w:t xml:space="preserve"> </w:t>
        </w:r>
        <w:r w:rsidR="007E402D">
          <w:rPr>
            <w:rFonts w:hAnsi="Times New Roman" w:ascii="Times New Roman"/>
          </w:rPr>
          <w:t>-</w:t>
        </w:r>
      </w:p>
      <w:p w:rsidRDefault="004B17B1" w:rsidP="004B17B1" w:rsidR="004B17B1" w:rsidRPr="004B17B1">
        <w:pPr>
          <w:pStyle w:val="Zaglavlje"/>
          <w:jc w:val="right"/>
          <w:rPr>
            <w:rFonts w:hAnsi="Times New Roman" w:ascii="Times New Roman"/>
          </w:rPr>
        </w:pPr>
        <w:r>
          <w:rPr>
            <w:rFonts w:hAnsi="Times New Roman" w:ascii="Times New Roman"/>
          </w:rPr>
          <w:t>3 St-</w:t>
        </w:r>
        <w:r w:rsidR="007E402D">
          <w:rPr>
            <w:rFonts w:hAnsi="Times New Roman" w:ascii="Times New Roman"/>
          </w:rPr>
          <w:t>2050/13</w:t>
        </w:r>
        <w:r w:rsidR="00D06225">
          <w:rPr>
            <w:rFonts w:hAnsi="Times New Roman" w:ascii="Times New Roman"/>
          </w:rPr>
          <w:t>-267</w:t>
        </w:r>
      </w:p>
    </w:sdtContent>
  </w:sdt>
  <w:p w:rsidRDefault="00050A64" w:rsidP="00CD6D47" w:rsidR="00050A6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17B1" w:rsidR="004B17B1">
    <w:pPr>
      <w:pStyle w:val="Zaglavlje"/>
      <w:jc w:val="center"/>
    </w:pPr>
  </w:p>
  <w:p w:rsidRDefault="004B17B1" w:rsidR="004B17B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2F71E6"/>
    <w:multiLevelType w:val="hybridMultilevel"/>
    <w:tmpl w:val="3C062BFE"/>
    <w:lvl w:tplc="5260C4BE" w:ilvl="0">
      <w:start w:val="1"/>
      <w:numFmt w:val="decimal"/>
      <w:lvlText w:val="%1."/>
      <w:lvlJc w:val="left"/>
      <w:pPr>
        <w:ind w:hanging="284" w:left="28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2C3"/>
    <w:rsid w:val="00020875"/>
    <w:rsid w:val="00050A64"/>
    <w:rsid w:val="00061FD5"/>
    <w:rsid w:val="00062DD1"/>
    <w:rsid w:val="00070CB4"/>
    <w:rsid w:val="000764D8"/>
    <w:rsid w:val="00080366"/>
    <w:rsid w:val="000A046A"/>
    <w:rsid w:val="000A5A68"/>
    <w:rsid w:val="000D010B"/>
    <w:rsid w:val="001241C1"/>
    <w:rsid w:val="00164FDA"/>
    <w:rsid w:val="00170CB8"/>
    <w:rsid w:val="00177A30"/>
    <w:rsid w:val="00184134"/>
    <w:rsid w:val="001E575C"/>
    <w:rsid w:val="00235744"/>
    <w:rsid w:val="0024257C"/>
    <w:rsid w:val="002911F9"/>
    <w:rsid w:val="002B7FF5"/>
    <w:rsid w:val="002C1105"/>
    <w:rsid w:val="00317346"/>
    <w:rsid w:val="00317DF9"/>
    <w:rsid w:val="00334965"/>
    <w:rsid w:val="003362FF"/>
    <w:rsid w:val="00360318"/>
    <w:rsid w:val="0036625F"/>
    <w:rsid w:val="003B3623"/>
    <w:rsid w:val="003B4319"/>
    <w:rsid w:val="003C3ECA"/>
    <w:rsid w:val="003D21F3"/>
    <w:rsid w:val="003F74DA"/>
    <w:rsid w:val="00436CBD"/>
    <w:rsid w:val="00441071"/>
    <w:rsid w:val="004416EE"/>
    <w:rsid w:val="00462348"/>
    <w:rsid w:val="00466326"/>
    <w:rsid w:val="00482439"/>
    <w:rsid w:val="004B17B1"/>
    <w:rsid w:val="004B4F3A"/>
    <w:rsid w:val="005419C8"/>
    <w:rsid w:val="0055087B"/>
    <w:rsid w:val="0057341F"/>
    <w:rsid w:val="00593FFA"/>
    <w:rsid w:val="006008F9"/>
    <w:rsid w:val="00642359"/>
    <w:rsid w:val="006462C3"/>
    <w:rsid w:val="006B72D9"/>
    <w:rsid w:val="006E1347"/>
    <w:rsid w:val="006E52BB"/>
    <w:rsid w:val="0070227B"/>
    <w:rsid w:val="007160D0"/>
    <w:rsid w:val="007459AF"/>
    <w:rsid w:val="00757140"/>
    <w:rsid w:val="007A1443"/>
    <w:rsid w:val="007E0A65"/>
    <w:rsid w:val="007E3B92"/>
    <w:rsid w:val="007E402D"/>
    <w:rsid w:val="007F048E"/>
    <w:rsid w:val="008217D5"/>
    <w:rsid w:val="008829F8"/>
    <w:rsid w:val="008B6BCE"/>
    <w:rsid w:val="008E4465"/>
    <w:rsid w:val="008F7361"/>
    <w:rsid w:val="00971D49"/>
    <w:rsid w:val="00973546"/>
    <w:rsid w:val="009B228F"/>
    <w:rsid w:val="00A23DC2"/>
    <w:rsid w:val="00A37BC9"/>
    <w:rsid w:val="00A74130"/>
    <w:rsid w:val="00A8736F"/>
    <w:rsid w:val="00AB0009"/>
    <w:rsid w:val="00AC30C2"/>
    <w:rsid w:val="00AE4090"/>
    <w:rsid w:val="00AF0D08"/>
    <w:rsid w:val="00B11D9F"/>
    <w:rsid w:val="00B13452"/>
    <w:rsid w:val="00B36118"/>
    <w:rsid w:val="00B52117"/>
    <w:rsid w:val="00B77714"/>
    <w:rsid w:val="00B975FD"/>
    <w:rsid w:val="00C0198E"/>
    <w:rsid w:val="00C172D4"/>
    <w:rsid w:val="00C32C1D"/>
    <w:rsid w:val="00C531B2"/>
    <w:rsid w:val="00C74832"/>
    <w:rsid w:val="00CB5149"/>
    <w:rsid w:val="00CD6D47"/>
    <w:rsid w:val="00CF12C0"/>
    <w:rsid w:val="00D06225"/>
    <w:rsid w:val="00D5476B"/>
    <w:rsid w:val="00D67974"/>
    <w:rsid w:val="00D73191"/>
    <w:rsid w:val="00DB5644"/>
    <w:rsid w:val="00DD6BD7"/>
    <w:rsid w:val="00DE3115"/>
    <w:rsid w:val="00DF708A"/>
    <w:rsid w:val="00E066CE"/>
    <w:rsid w:val="00E076E3"/>
    <w:rsid w:val="00E13F3C"/>
    <w:rsid w:val="00E24AF4"/>
    <w:rsid w:val="00E33BA1"/>
    <w:rsid w:val="00E478A9"/>
    <w:rsid w:val="00E50768"/>
    <w:rsid w:val="00E72FD2"/>
    <w:rsid w:val="00EA52A1"/>
    <w:rsid w:val="00EF42CF"/>
    <w:rsid w:val="00F14B88"/>
    <w:rsid w:val="00F35635"/>
    <w:rsid w:val="00F61A18"/>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6D47"/>
    <w:rPr>
      <w:rFonts w:cs="Tahoma" w:hAnsi="Tahoma" w:ascii="Tahoma"/>
      <w:sz w:val="16"/>
      <w:szCs w:val="16"/>
    </w:rPr>
  </w:style>
  <w:style w:customStyle="true" w:styleId="TekstbaloniaChar" w:type="character">
    <w:name w:val="Tekst balončića Char"/>
    <w:basedOn w:val="Zadanifontodlomka"/>
    <w:link w:val="Tekstbalonia"/>
    <w:rsid w:val="00CD6D47"/>
    <w:rPr>
      <w:rFonts w:cs="Tahoma" w:hAnsi="Tahoma" w:ascii="Tahoma"/>
      <w:sz w:val="16"/>
      <w:szCs w:val="16"/>
      <w:lang w:eastAsia="en-US"/>
    </w:rPr>
  </w:style>
  <w:style w:customStyle="true" w:styleId="ZaglavljeChar" w:type="character">
    <w:name w:val="Zaglavlje Char"/>
    <w:basedOn w:val="Zadanifontodlomka"/>
    <w:link w:val="Zaglavlje"/>
    <w:uiPriority w:val="99"/>
    <w:rsid w:val="004B17B1"/>
    <w:rPr>
      <w:rFonts w:hAnsi="Mangal" w:ascii="Mangal"/>
      <w:sz w:val="22"/>
      <w:szCs w:val="24"/>
      <w:lang w:eastAsia="en-US"/>
    </w:rPr>
  </w:style>
  <w:style w:styleId="Tekstrezerviranogmjesta" w:type="character">
    <w:name w:val="Placeholder Text"/>
    <w:basedOn w:val="Zadanifontodlomka"/>
    <w:uiPriority w:val="99"/>
    <w:semiHidden/>
    <w:rsid w:val="007459AF"/>
    <w:rPr>
      <w:color w:val="808080"/>
      <w:bdr w:space="0" w:sz="0" w:color="auto" w:val="none"/>
      <w:shd w:fill="auto" w:color="auto" w:val="clear"/>
    </w:rPr>
  </w:style>
  <w:style w:customStyle="true" w:styleId="eSPISCCParagraphDefaultFont" w:type="character">
    <w:name w:val="eSPIS_CC_Paragraph Default Font"/>
    <w:basedOn w:val="Zadanifontodlomka"/>
    <w:rsid w:val="007459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59A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459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59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6D47"/>
    <w:rPr>
      <w:rFonts w:ascii="Tahoma" w:cs="Tahoma" w:hAnsi="Tahoma"/>
      <w:sz w:val="16"/>
      <w:szCs w:val="16"/>
    </w:rPr>
  </w:style>
  <w:style w:customStyle="1" w:styleId="TekstbaloniaChar" w:type="character">
    <w:name w:val="Tekst balončića Char"/>
    <w:basedOn w:val="Zadanifontodlomka"/>
    <w:link w:val="Tekstbalonia"/>
    <w:rsid w:val="00CD6D47"/>
    <w:rPr>
      <w:rFonts w:ascii="Tahoma" w:cs="Tahoma" w:hAnsi="Tahoma"/>
      <w:sz w:val="16"/>
      <w:szCs w:val="16"/>
      <w:lang w:eastAsia="en-US"/>
    </w:rPr>
  </w:style>
  <w:style w:customStyle="1" w:styleId="ZaglavljeChar" w:type="character">
    <w:name w:val="Zaglavlje Char"/>
    <w:basedOn w:val="Zadanifontodlomka"/>
    <w:link w:val="Zaglavlje"/>
    <w:uiPriority w:val="99"/>
    <w:rsid w:val="004B17B1"/>
    <w:rPr>
      <w:rFonts w:ascii="Mangal" w:hAnsi="Mangal"/>
      <w:sz w:val="22"/>
      <w:szCs w:val="24"/>
      <w:lang w:eastAsia="en-US"/>
    </w:rPr>
  </w:style>
  <w:style w:styleId="Tekstrezerviranogmjesta" w:type="character">
    <w:name w:val="Placeholder Text"/>
    <w:basedOn w:val="Zadanifontodlomka"/>
    <w:uiPriority w:val="99"/>
    <w:semiHidden/>
    <w:rsid w:val="007459AF"/>
    <w:rPr>
      <w:color w:val="808080"/>
      <w:bdr w:color="auto" w:space="0" w:sz="0" w:val="none"/>
      <w:shd w:color="auto" w:fill="auto" w:val="clear"/>
    </w:rPr>
  </w:style>
  <w:style w:customStyle="1" w:styleId="eSPISCCParagraphDefaultFont" w:type="character">
    <w:name w:val="eSPIS_CC_Paragraph Default Font"/>
    <w:basedOn w:val="Zadanifontodlomka"/>
    <w:rsid w:val="007459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59A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459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59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2006.</izvorni_sadrzaj>
    <derivirana_varijabla naziv="DomainObject.Predmet.DatumOsnivanja_1">15. veljače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srpnja 2013.</izvorni_sadrzaj>
    <derivirana_varijabla naziv="DomainObject.Predmet.DatumRjesavanja_1">30. srpnja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2006-06-05 PREDMET podnesak od 02.06.2006. (prijava tražbine ŽDO) IN2 napomene: 2006-06-09 PREDMET podnesak (OS u Zagrebu) od 08.06.2006. IN2 napomene: 2006-08-08 PREDMET podnesak st. vjerovnika KVARNER WIENER STADTISCHE OSIGURANJE d.d. (prijava tražbine) od 07.08.2006. IN2 napomene: 2006-08-29 PREDMET podnesak Kvarner Wiener Staedtische osiguranja od 28.08.06. IN2 napomene: 2006-09-29 PREDMET rj. od 31.08.06. o povratu sredstava Minis.finacija od 28.09.06. IN2 napomene: 2006-11-02 PREDMET podnesak (Ministarstvo financija, državna rižnica) od 31.10.2006. IN2 napomene: 2006-12-06 PREDMET podensak (Alars d.o.o.) od 05.12.2006. IN2 napomene: 2006-12-21 PREDMET podnesak (uplata sudske pristojbe) od 20.12.2006. IN2 napomene: 2007-02-27 PREDMET podn. Kvarner Wiener stadt.osig. d.d. Rijeka od 26.02.07. IN2 napomene: 2007-05-22 PREDMET podnesak (Auto mag d.o.o.) od 21.05.07. IN2 napomene: 2007-06-15 PREDMET podnesak (ŽDO) od 14.06.2007. IN2 napomene: 2007-07-13 PREDMET podnesak (Pro mimato d.o.o.) od 12.07.07. IN2 napomene: 2007-07-20 PREDMET 20.7. Ogl. ploča od 20.7.07. IN2 napomene: 2007-07-23 PREDMET podn. Kvarner Vienna insurance group d.d. od 20.7.07. IN2 napomene: 2007-10-16 PREDMET podnesak  odvj. Korušić,Hrg idr. Zgb  od 12.1007. o otkazu punomoći IN2 napomene: 2007-11-20 PREDMET podnesak (otkaz punomoći Dunje Kutle) od 19.11.07. IN2 napomene: 2008-02-12 PREDMET podnesak (Alars d.o.o.) od 11.02.2008. IN2 napomene: 2008-07-01 PREDMET podnesak (ODO) od 30.06.2008. IN2 napomene: 2008-10-03 PREDMET Podnesak ALARS d.o.o od 30.09.2008. IN2 napomene: 2008-10-06 PREDMET 03.10.2008. Podnesak ALARS d.o.o. IN2 napomene: 2008-10-16 PREDMET podnesak (Alars d.o.o.) od 15.10.2008. IN2 napomene: 2008-10-30 PREDMET podnesak (ODO) od 29.10.2008. IN2 napomene: 2009-01-22 PREDMET podnesak (ODO) od 21.01.2009. IN2 napomene: 2009-03-12 PREDMET podnesak (Alaris d.o.o.) od 11.03.2009. IN2 napomene: 2009-05-19 PREDMET podnesak (Alars d.o.o.) od 18.05.2009. IN2 napomene: 2009-06-09 PREDMET Dopis ŽDO Zagreb od 05.06.09. IN2 napomene: 2009-06-24 PREDMET ogl.ploča od 08.06.2009. IN2 napomene: 2009-08-10 PREDMET podnesak Opć. drž. odvj. IN2 napomene: 2009-12-01 PREDMET podnesak PBZ d.o.o.od 27.11.2009. IN2 napomene: 2010-02-16 PREDMET Podnesak (OD LEKO I PARTNERI) od 16.02.2010. IN2 napomene: 2010-05-27 PREDMET Podnesak (O.D. MAĐARIĆ &amp; LUI) od 27.05.2010. IN2 napomene: 2011-01-11 PREDMET ogl. ploča od 11.01.2011. IN2 napomene: 2011-02-04 PREDMET ogl. ploča od 04.02.2011. IN2 napomene: 2011-02-25 PREDMET ogl. ploča od 25.02.2011. IN2 napomene: 2011-03-14 PREDMET ogl. ploča od 14.03.2011. Povijest stečajnih upravitelja: 15.02.2006.-25.07.2006. PERO HRKAČ; 25.07.2006.-12.06.2009. Irena Rada; 12.06.2009.- PERO HRKAČ;</izvorni_sadrzaj>
    <derivirana_varijabla naziv="DomainObject.Predmet.Opis_1">MIGRIRANO IZ IN2 IN2 napomene: 2006-06-05 PREDMET podnesak od 02.06.2006. (prijava tražbine ŽDO) IN2 napomene: 2006-06-09 PREDMET podnesak (OS u Zagrebu) od 08.06.2006. IN2 napomene: 2006-08-08 PREDMET podnesak st. vjerovnika KVARNER WIENER STADTISCHE OSIGURANJE d.d. (prijava tražbine) od 07.08.2006. IN2 napomene: 2006-08-29 PREDMET podnesak Kvarner Wiener Staedtische osiguranja od 28.08.06. IN2 napomene: 2006-09-29 PREDMET rj. od 31.08.06. o povratu sredstava Minis.finacija od 28.09.06. IN2 napomene: 2006-11-02 PREDMET podnesak (Ministarstvo financija, državna rižnica) od 31.10.2006. IN2 napomene: 2006-12-06 PREDMET podensak (Alars d.o.o.) od 05.12.2006. IN2 napomene: 2006-12-21 PREDMET podnesak (uplata sudske pristojbe) od 20.12.2006. IN2 napomene: 2007-02-27 PREDMET podn. Kvarner Wiener stadt.osig. d.d. Rijeka od 26.02.07. IN2 napomene: 2007-05-22 PREDMET podnesak (Auto mag d.o.o.) od 21.05.07. IN2 napomene: 2007-06-15 PREDMET podnesak (ŽDO) od 14.06.2007. IN2 napomene: 2007-07-13 PREDMET podnesak (Pro mimato d.o.o.) od 12.07.07. IN2 napomene: 2007-07-20 PREDMET 20.7. Ogl. ploča od 20.7.07. IN2 napomene: 2007-07-23 PREDMET podn. Kvarner Vienna insurance group d.d. od 20.7.07. IN2 napomene: 2007-10-16 PREDMET podnesak  odvj. Korušić,Hrg idr. Zgb  od 12.1007. o otkazu punomoći IN2 napomene: 2007-11-20 PREDMET podnesak (otkaz punomoći Dunje Kutle) od 19.11.07. IN2 napomene: 2008-02-12 PREDMET podnesak (Alars d.o.o.) od 11.02.2008. IN2 napomene: 2008-07-01 PREDMET podnesak (ODO) od 30.06.2008. IN2 napomene: 2008-10-03 PREDMET Podnesak ALARS d.o.o od 30.09.2008. IN2 napomene: 2008-10-06 PREDMET 03.10.2008. Podnesak ALARS d.o.o. IN2 napomene: 2008-10-16 PREDMET podnesak (Alars d.o.o.) od 15.10.2008. IN2 napomene: 2008-10-30 PREDMET podnesak (ODO) od 29.10.2008. IN2 napomene: 2009-01-22 PREDMET podnesak (ODO) od 21.01.2009. IN2 napomene: 2009-03-12 PREDMET podnesak (Alaris d.o.o.) od 11.03.2009. IN2 napomene: 2009-05-19 PREDMET podnesak (Alars d.o.o.) od 18.05.2009. IN2 napomene: 2009-06-09 PREDMET Dopis ŽDO Zagreb od 05.06.09. IN2 napomene: 2009-06-24 PREDMET ogl.ploča od 08.06.2009. IN2 napomene: 2009-08-10 PREDMET podnesak Opć. drž. odvj. IN2 napomene: 2009-12-01 PREDMET podnesak PBZ d.o.o.od 27.11.2009. IN2 napomene: 2010-02-16 PREDMET Podnesak (OD LEKO I PARTNERI) od 16.02.2010. IN2 napomene: 2010-05-27 PREDMET Podnesak (O.D. MAĐARIĆ &amp; LUI) od 27.05.2010. IN2 napomene: 2011-01-11 PREDMET ogl. ploča od 11.01.2011. IN2 napomene: 2011-02-04 PREDMET ogl. ploča od 04.02.2011. IN2 napomene: 2011-02-25 PREDMET ogl. ploča od 25.02.2011. IN2 napomene: 2011-03-14 PREDMET ogl. ploča od 14.03.2011. Povijest stečajnih upravitelja: 15.02.2006.-25.07.2006. PERO HRKAČ; 25.07.2006.-12.06.2009. Irena Rada; 12.06.2009.- PERO HRKAČ;</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St-256/2005</izvorni_sadrzaj>
    <derivirana_varijabla naziv="DomainObject.Predmet.OznakaBroj_1">St-256/2005</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
    <derivirana_varijabla naziv="DomainObject.Predmet.PrimjedbaSuca_1"/>
  </DomainObject.Predmet.PrimjedbaSuca>
  <DomainObject.Predmet.ProtustrankaFormated>
    <izvorni_sadrzaj>  M.D. AUTO d.o.o. za trgovinu i usluge</izvorni_sadrzaj>
    <derivirana_varijabla naziv="DomainObject.Predmet.ProtustrankaFormated_1">  M.D. AUTO d.o.o. za trgovinu i usluge</derivirana_varijabla>
  </DomainObject.Predmet.ProtustrankaFormated>
  <DomainObject.Predmet.ProtustrankaFormatedOIB>
    <izvorni_sadrzaj>  M.D. AUTO d.o.o. za trgovinu i usluge, OIB 85324141063</izvorni_sadrzaj>
    <derivirana_varijabla naziv="DomainObject.Predmet.ProtustrankaFormatedOIB_1">  M.D. AUTO d.o.o. za trgovinu i usluge, OIB 85324141063</derivirana_varijabla>
  </DomainObject.Predmet.ProtustrankaFormatedOIB>
  <DomainObject.Predmet.ProtustrankaFormatedWithAdress>
    <izvorni_sadrzaj> M.D. AUTO d.o.o. za trgovinu i usluge, Ilica 425, 10000 Zagreb</izvorni_sadrzaj>
    <derivirana_varijabla naziv="DomainObject.Predmet.ProtustrankaFormatedWithAdress_1"> M.D. AUTO d.o.o. za trgovinu i usluge, Ilica 425, 10000 Zagreb</derivirana_varijabla>
  </DomainObject.Predmet.ProtustrankaFormatedWithAdress>
  <DomainObject.Predmet.ProtustrankaFormatedWithAdressOIB>
    <izvorni_sadrzaj> M.D. AUTO d.o.o. za trgovinu i usluge, OIB 85324141063, Ilica 425, 10000 Zagreb</izvorni_sadrzaj>
    <derivirana_varijabla naziv="DomainObject.Predmet.ProtustrankaFormatedWithAdressOIB_1"> M.D. AUTO d.o.o. za trgovinu i usluge, OIB 85324141063, Ilica 425, 10000 Zagreb</derivirana_varijabla>
  </DomainObject.Predmet.ProtustrankaFormatedWithAdressOIB>
  <DomainObject.Predmet.ProtustrankaWithAdress>
    <izvorni_sadrzaj>M.D. AUTO d.o.o. za trgovinu i usluge Ilica 425, 10000 Zagreb</izvorni_sadrzaj>
    <derivirana_varijabla naziv="DomainObject.Predmet.ProtustrankaWithAdress_1">M.D. AUTO d.o.o. za trgovinu i usluge Ilica 425, 10000 Zagreb</derivirana_varijabla>
  </DomainObject.Predmet.ProtustrankaWithAdress>
  <DomainObject.Predmet.ProtustrankaWithAdressOIB>
    <izvorni_sadrzaj>M.D. AUTO d.o.o. za trgovinu i usluge, OIB 85324141063, Ilica 425, 10000 Zagreb</izvorni_sadrzaj>
    <derivirana_varijabla naziv="DomainObject.Predmet.ProtustrankaWithAdressOIB_1">M.D. AUTO d.o.o. za trgovinu i usluge, OIB 85324141063, Ilica 425, 10000 Zagreb</derivirana_varijabla>
  </DomainObject.Predmet.ProtustrankaWithAdressOIB>
  <DomainObject.Predmet.ProtustrankaNazivFormated>
    <izvorni_sadrzaj>M.D. AUTO d.o.o. za trgovinu i usluge</izvorni_sadrzaj>
    <derivirana_varijabla naziv="DomainObject.Predmet.ProtustrankaNazivFormated_1">M.D. AUTO d.o.o. za trgovinu i usluge</derivirana_varijabla>
  </DomainObject.Predmet.ProtustrankaNazivFormated>
  <DomainObject.Predmet.ProtustrankaNazivFormatedOIB>
    <izvorni_sadrzaj>M.D. AUTO d.o.o. za trgovinu i usluge, OIB 85324141063</izvorni_sadrzaj>
    <derivirana_varijabla naziv="DomainObject.Predmet.ProtustrankaNazivFormatedOIB_1">M.D. AUTO d.o.o. za trgovinu i usluge, OIB 85324141063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AM 2 STUDIO D.O.O; ERSTE&amp;STEIERMARKISCHE BANK D.D.; VAL-METAL d.o.o.; Božidar Rešetar; Vedran Cvitković; Mladen Rak; Zdenko Maraković; Tomislav Bartolić; Zvonimir Legemec; Roman Ivanic; Zdravko Pavlović; Božidar Beber; Mladen Mršić; Krešimir Pavlović</izvorni_sadrzaj>
    <derivirana_varijabla naziv="DomainObject.Predmet.StrankaFormated_1">  AM 2 STUDIO D.O.O; ERSTE&amp;STEIERMARKISCHE BANK D.D.; VAL-METAL d.o.o.; Božidar Rešetar; Vedran Cvitković; Mladen Rak; Zdenko Maraković; Tomislav Bartolić; Zvonimir Legemec; Roman Ivanic; Zdravko Pavlović; Božidar Beber; Mladen Mršić; Krešimir Pavlović</derivirana_varijabla>
  </DomainObject.Predmet.StrankaFormated>
  <DomainObject.Predmet.StrankaFormatedOIB>
    <izvorni_sadrzaj>  AM 2 STUDIO D.O.O; ERSTE&amp;STEIERMARKISCHE BANK D.D.; VAL-METAL d.o.o.; Božidar Rešetar, OIB 65088380796; Vedran Cvitković, OIB 29670410183; Mladen Rak, OIB 53356835728; Zdenko Maraković, OIB 86723909941; Tomislav Bartolić, OIB 85488178426; Zvonimir Legemec, OIB 46074391110; Roman Ivanic, OIB 93970639484; Zdravko Pavlović, OIB 69280078286; Božidar Beber, OIB 97900875236; Mladen Mršić, OIB 95090381636; Krešimir Pavlović, OIB 97103727750</izvorni_sadrzaj>
    <derivirana_varijabla naziv="DomainObject.Predmet.StrankaFormatedOIB_1">  AM 2 STUDIO D.O.O; ERSTE&amp;STEIERMARKISCHE BANK D.D.; VAL-METAL d.o.o.; Božidar Rešetar, OIB 65088380796; Vedran Cvitković, OIB 29670410183; Mladen Rak, OIB 53356835728; Zdenko Maraković, OIB 86723909941; Tomislav Bartolić, OIB 85488178426; Zvonimir Legemec, OIB 46074391110; Roman Ivanic, OIB 93970639484; Zdravko Pavlović, OIB 69280078286; Božidar Beber, OIB 97900875236; Mladen Mršić, OIB 95090381636; Krešimir Pavlović, OIB 97103727750</derivirana_varijabla>
  </DomainObject.Predmet.StrankaFormatedOIB>
  <DomainObject.Predmet.StrankaFormatedWithAdress>
    <izvorni_sadrzaj> AM 2 STUDIO D.O.O; ERSTE&amp;STEIERMARKISCHE BANK D.D.; VAL-METAL d.o.o.; Božidar Rešetar, Drežnik 47, 10257 Drežnik Brezovički; Vedran Cvitković, Antuna Gottlieba 6, 10000 Zagreb; Mladen Rak, Dobronićeva 22, 10000 Zagreb; Zdenko Maraković, Šaškovečka 75, 10370 Dugo Selo; Tomislav Bartolić, Pavla Lončara 70, 10290 Zaprešić; Zvonimir Legemec, Torčec, Koprivnička 47, 48000 Koprivnica; Roman Ivanic, V. Rabadana 68b, 10000 Zagreb; Zdravko Pavlović, Iii.rudeški Ogranak 16, 10000 Zagreb; Božidar Beber, Kraljevečki Ogranak 16, 10000 Zagreb; Mladen Mršić, Dobrilina 31, 10000 Zagreb; Krešimir Pavlović, Plehanov Put 11, 10000 Zagreb</izvorni_sadrzaj>
    <derivirana_varijabla naziv="DomainObject.Predmet.StrankaFormatedWithAdress_1"> AM 2 STUDIO D.O.O; ERSTE&amp;STEIERMARKISCHE BANK D.D.; VAL-METAL d.o.o.; Božidar Rešetar, Drežnik 47, 10257 Drežnik Brezovički; Vedran Cvitković, Antuna Gottlieba 6, 10000 Zagreb; Mladen Rak, Dobronićeva 22, 10000 Zagreb; Zdenko Maraković, Šaškovečka 75, 10370 Dugo Selo; Tomislav Bartolić, Pavla Lončara 70, 10290 Zaprešić; Zvonimir Legemec, Torčec, Koprivnička 47, 48000 Koprivnica; Roman Ivanic, V. Rabadana 68b, 10000 Zagreb; Zdravko Pavlović, Iii.rudeški Ogranak 16, 10000 Zagreb; Božidar Beber, Kraljevečki Ogranak 16, 10000 Zagreb; Mladen Mršić, Dobrilina 31, 10000 Zagreb; Krešimir Pavlović, Plehanov Put 11, 10000 Zagreb</derivirana_varijabla>
  </DomainObject.Predmet.StrankaFormatedWithAdress>
  <DomainObject.Predmet.StrankaFormatedWithAdressOIB>
    <izvorni_sadrzaj> AM 2 STUDIO D.O.O; ERSTE&amp;STEIERMARKISCHE BANK D.D.; VAL-METAL d.o.o.; Božidar Rešetar, OIB 65088380796, Drežnik 47, 10257 Drežnik Brezovički; Vedran Cvitković, OIB 29670410183, Antuna Gottlieba 6, 10000 Zagreb; Mladen Rak, OIB 53356835728, Dobronićeva 22, 10000 Zagreb; Zdenko Maraković, OIB 86723909941, Šaškovečka 75, 10370 Dugo Selo; Tomislav Bartolić, OIB 85488178426, Pavla Lončara 70, 10290 Zaprešić; Zvonimir Legemec, OIB 46074391110, Torčec, Koprivnička 47, 48000 Koprivnica; Roman Ivanic, OIB 93970639484, V. Rabadana 68b, 10000 Zagreb; Zdravko Pavlović, OIB 69280078286, Iii.rudeški Ogranak 16, 10000 Zagreb; Božidar Beber, OIB 97900875236, Kraljevečki Ogranak 16, 10000 Zagreb; Mladen Mršić, OIB 95090381636, Dobrilina 31, 10000 Zagreb; Krešimir Pavlović, OIB 97103727750, Plehanov Put 11, 10000 Zagreb</izvorni_sadrzaj>
    <derivirana_varijabla naziv="DomainObject.Predmet.StrankaFormatedWithAdressOIB_1"> AM 2 STUDIO D.O.O; ERSTE&amp;STEIERMARKISCHE BANK D.D.; VAL-METAL d.o.o.; Božidar Rešetar, OIB 65088380796, Drežnik 47, 10257 Drežnik Brezovički; Vedran Cvitković, OIB 29670410183, Antuna Gottlieba 6, 10000 Zagreb; Mladen Rak, OIB 53356835728, Dobronićeva 22, 10000 Zagreb; Zdenko Maraković, OIB 86723909941, Šaškovečka 75, 10370 Dugo Selo; Tomislav Bartolić, OIB 85488178426, Pavla Lončara 70, 10290 Zaprešić; Zvonimir Legemec, OIB 46074391110, Torčec, Koprivnička 47, 48000 Koprivnica; Roman Ivanic, OIB 93970639484, V. Rabadana 68b, 10000 Zagreb; Zdravko Pavlović, OIB 69280078286, Iii.rudeški Ogranak 16, 10000 Zagreb; Božidar Beber, OIB 97900875236, Kraljevečki Ogranak 16, 10000 Zagreb; Mladen Mršić, OIB 95090381636, Dobrilina 31, 10000 Zagreb; Krešimir Pavlović, OIB 97103727750, Plehanov Put 11, 10000 Zagreb</derivirana_varijabla>
  </DomainObject.Predmet.StrankaFormatedWithAdressOIB>
  <DomainObject.Predmet.StrankaWithAdress>
    <izvorni_sadrzaj>AM 2 STUDIO D.O.O ,ERSTE&amp;STEIERMARKISCHE BANK D.D. ,VAL-METAL d.o.o. ,Božidar Rešetar Drežnik 47,10257 Drežnik Brezovički,Vedran Cvitković Antuna Gottlieba 6,10000 Zagreb,Mladen Rak Dobronićeva 22,10000 Zagreb,Zdenko Maraković Šaškovečka 75,10370 Dugo Selo,Tomislav Bartolić Pavla Lončara 70,10290 Zaprešić,Zvonimir Legemec Torčec, Koprivnička 47,48000 Koprivnica,Roman Ivanic V. Rabadana 68b,10000 Zagreb,Zdravko Pavlović Iii.rudeški Ogranak 16,10000 Zagreb,Božidar Beber Kraljevečki Ogranak 16,10000 Zagreb,Mladen Mršić Dobrilina 31,10000 Zagreb,Krešimir Pavlović Plehanov Put 11,10000 Zagreb</izvorni_sadrzaj>
    <derivirana_varijabla naziv="DomainObject.Predmet.StrankaWithAdress_1">AM 2 STUDIO D.O.O ,ERSTE&amp;STEIERMARKISCHE BANK D.D. ,VAL-METAL d.o.o. ,Božidar Rešetar Drežnik 47,10257 Drežnik Brezovički,Vedran Cvitković Antuna Gottlieba 6,10000 Zagreb,Mladen Rak Dobronićeva 22,10000 Zagreb,Zdenko Maraković Šaškovečka 75,10370 Dugo Selo,Tomislav Bartolić Pavla Lončara 70,10290 Zaprešić,Zvonimir Legemec Torčec, Koprivnička 47,48000 Koprivnica,Roman Ivanic V. Rabadana 68b,10000 Zagreb,Zdravko Pavlović Iii.rudeški Ogranak 16,10000 Zagreb,Božidar Beber Kraljevečki Ogranak 16,10000 Zagreb,Mladen Mršić Dobrilina 31,10000 Zagreb,Krešimir Pavlović Plehanov Put 11,10000 Zagreb</derivirana_varijabla>
  </DomainObject.Predmet.StrankaWithAdress>
  <DomainObject.Predmet.StrankaWithAdressOIB>
    <izvorni_sadrzaj>AM 2 STUDIO D.O.O,ERSTE&amp;STEIERMARKISCHE BANK D.D.,VAL-METAL d.o.o.,Božidar Rešetar, OIB 65088380796, Drežnik 47,10257 Drežnik Brezovički,Vedran Cvitković, OIB 29670410183, Antuna Gottlieba 6,10000 Zagreb,Mladen Rak, OIB 53356835728, Dobronićeva 22,10000 Zagreb,Zdenko Maraković, OIB 86723909941, Šaškovečka 75,10370 Dugo Selo,Tomislav Bartolić, OIB 85488178426, Pavla Lončara 70,10290 Zaprešić,Zvonimir Legemec, OIB 46074391110, Torčec, Koprivnička 47,48000 Koprivnica,Roman Ivanic, OIB 93970639484, V. Rabadana 68b,10000 Zagreb,Zdravko Pavlović, OIB 69280078286, Iii.rudeški Ogranak 16,10000 Zagreb,Božidar Beber, OIB 97900875236, Kraljevečki Ogranak 16,10000 Zagreb,Mladen Mršić, OIB 95090381636, Dobrilina 31,10000 Zagreb,Krešimir Pavlović, OIB 97103727750, Plehanov Put 11,10000 Zagreb</izvorni_sadrzaj>
    <derivirana_varijabla naziv="DomainObject.Predmet.StrankaWithAdressOIB_1">AM 2 STUDIO D.O.O,ERSTE&amp;STEIERMARKISCHE BANK D.D.,VAL-METAL d.o.o.,Božidar Rešetar, OIB 65088380796, Drežnik 47,10257 Drežnik Brezovički,Vedran Cvitković, OIB 29670410183, Antuna Gottlieba 6,10000 Zagreb,Mladen Rak, OIB 53356835728, Dobronićeva 22,10000 Zagreb,Zdenko Maraković, OIB 86723909941, Šaškovečka 75,10370 Dugo Selo,Tomislav Bartolić, OIB 85488178426, Pavla Lončara 70,10290 Zaprešić,Zvonimir Legemec, OIB 46074391110, Torčec, Koprivnička 47,48000 Koprivnica,Roman Ivanic, OIB 93970639484, V. Rabadana 68b,10000 Zagreb,Zdravko Pavlović, OIB 69280078286, Iii.rudeški Ogranak 16,10000 Zagreb,Božidar Beber, OIB 97900875236, Kraljevečki Ogranak 16,10000 Zagreb,Mladen Mršić, OIB 95090381636, Dobrilina 31,10000 Zagreb,Krešimir Pavlović, OIB 97103727750, Plehanov Put 11,10000 Zagreb</derivirana_varijabla>
  </DomainObject.Predmet.StrankaWithAdressOIB>
  <DomainObject.Predmet.StrankaNazivFormated>
    <izvorni_sadrzaj>AM 2 STUDIO D.O.O,ERSTE&amp;STEIERMARKISCHE BANK D.D.,VAL-METAL d.o.o.,Božidar Rešetar,Vedran Cvitković,Mladen Rak,Zdenko Maraković,Tomislav Bartolić,Zvonimir Legemec,Roman Ivanic,Zdravko Pavlović,Božidar Beber,Mladen Mršić,Krešimir Pavlović</izvorni_sadrzaj>
    <derivirana_varijabla naziv="DomainObject.Predmet.StrankaNazivFormated_1">AM 2 STUDIO D.O.O,ERSTE&amp;STEIERMARKISCHE BANK D.D.,VAL-METAL d.o.o.,Božidar Rešetar,Vedran Cvitković,Mladen Rak,Zdenko Maraković,Tomislav Bartolić,Zvonimir Legemec,Roman Ivanic,Zdravko Pavlović,Božidar Beber,Mladen Mršić,Krešimir Pavlović</derivirana_varijabla>
  </DomainObject.Predmet.StrankaNazivFormated>
  <DomainObject.Predmet.StrankaNazivFormatedOIB>
    <izvorni_sadrzaj>AM 2 STUDIO D.O.O,ERSTE&amp;STEIERMARKISCHE BANK D.D.,VAL-METAL d.o.o.,Božidar Rešetar, OIB 65088380796,Vedran Cvitković, OIB 29670410183,Mladen Rak, OIB 53356835728,Zdenko Maraković, OIB 86723909941,Tomislav Bartolić, OIB 85488178426,Zvonimir Legemec, OIB 46074391110,Roman Ivanic, OIB 93970639484,Zdravko Pavlović, OIB 69280078286,Božidar Beber, OIB 97900875236,Mladen Mršić, OIB 95090381636,Krešimir Pavlović, OIB 97103727750</izvorni_sadrzaj>
    <derivirana_varijabla naziv="DomainObject.Predmet.StrankaNazivFormatedOIB_1">AM 2 STUDIO D.O.O,ERSTE&amp;STEIERMARKISCHE BANK D.D.,VAL-METAL d.o.o.,Božidar Rešetar, OIB 65088380796,Vedran Cvitković, OIB 29670410183,Mladen Rak, OIB 53356835728,Zdenko Maraković, OIB 86723909941,Tomislav Bartolić, OIB 85488178426,Zvonimir Legemec, OIB 46074391110,Roman Ivanic, OIB 93970639484,Zdravko Pavlović, OIB 69280078286,Božidar Beber, OIB 97900875236,Mladen Mršić, OIB 95090381636,Krešimir Pavlović, OIB 97103727750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Ured predsjednika suda</izvorni_sadrzaj>
    <derivirana_varijabla naziv="DomainObject.Predmet.TrenutnaLokacijaSpisa.Naziv_1">Ured predsjednika suda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izvorni_sadrzaj>
    <derivirana_varijabla naziv="DomainObject.Predmet.StrankaListFormated_1">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derivirana_varijabla>
  </DomainObject.Predmet.StrankaListFormated>
  <DomainObject.Predmet.StrankaListFormatedOIB>
    <izvorni_sadrzaj>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izvorni_sadrzaj>
    <derivirana_varijabla naziv="DomainObject.Predmet.StrankaListFormatedOIB_1">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derivirana_varijabla>
  </DomainObject.Predmet.StrankaListFormatedOIB>
  <DomainObject.Predmet.StrankaListFormatedWithAdress>
    <izvorni_sadrzaj>
      <item>AM 2 STUDIO D.O.O</item>
      <item>ERSTE&amp;STEIERMARKISCHE BANK D.D.</item>
      <item>VAL-METAL d.o.o.</item>
      <item>Božidar Rešetar, Drežnik 47, 10257 Drežnik Brezovički</item>
      <item>Vedran Cvitković, Antuna Gottlieba 6, 10000 Zagreb</item>
      <item>Mladen Rak, Dobronićeva 22, 10000 Zagreb</item>
      <item>Zdenko Maraković, Šaškovečka 75, 10370 Dugo Selo</item>
      <item>Tomislav Bartolić, Pavla Lončara 70, 10290 Zaprešić</item>
      <item>Zvonimir Legemec, Torčec, Koprivnička 47, 48000 Koprivnica</item>
      <item>Roman Ivanic, V. Rabadana 68b, 10000 Zagreb</item>
      <item>Zdravko Pavlović, Iii.rudeški Ogranak 16, 10000 Zagreb</item>
      <item>Božidar Beber, Kraljevečki Ogranak 16, 10000 Zagreb</item>
      <item>Mladen Mršić, Dobrilina 31, 10000 Zagreb</item>
      <item>Krešimir Pavlović, Plehanov Put 11, 10000 Zagreb</item>
    </izvorni_sadrzaj>
    <derivirana_varijabla naziv="DomainObject.Predmet.StrankaListFormatedWithAdress_1">
      <item>AM 2 STUDIO D.O.O</item>
      <item>ERSTE&amp;STEIERMARKISCHE BANK D.D.</item>
      <item>VAL-METAL d.o.o.</item>
      <item>Božidar Rešetar, Drežnik 47, 10257 Drežnik Brezovički</item>
      <item>Vedran Cvitković, Antuna Gottlieba 6, 10000 Zagreb</item>
      <item>Mladen Rak, Dobronićeva 22, 10000 Zagreb</item>
      <item>Zdenko Maraković, Šaškovečka 75, 10370 Dugo Selo</item>
      <item>Tomislav Bartolić, Pavla Lončara 70, 10290 Zaprešić</item>
      <item>Zvonimir Legemec, Torčec, Koprivnička 47, 48000 Koprivnica</item>
      <item>Roman Ivanic, V. Rabadana 68b, 10000 Zagreb</item>
      <item>Zdravko Pavlović, Iii.rudeški Ogranak 16, 10000 Zagreb</item>
      <item>Božidar Beber, Kraljevečki Ogranak 16, 10000 Zagreb</item>
      <item>Mladen Mršić, Dobrilina 31, 10000 Zagreb</item>
      <item>Krešimir Pavlović, Plehanov Put 11, 10000 Zagreb</item>
    </derivirana_varijabla>
  </DomainObject.Predmet.StrankaListFormatedWithAdress>
  <DomainObject.Predmet.StrankaListFormatedWithAdressOIB>
    <izvorni_sadrzaj>
      <item>AM 2 STUDIO D.O.O</item>
      <item>ERSTE&amp;STEIERMARKISCHE BANK D.D.</item>
      <item>VAL-METAL d.o.o.</item>
      <item>Božidar Rešetar, OIB 65088380796, Drežnik 47, 10257 Drežnik Brezovički</item>
      <item>Vedran Cvitković, OIB 29670410183, Antuna Gottlieba 6, 10000 Zagreb</item>
      <item>Mladen Rak, OIB 53356835728, Dobronićeva 22, 10000 Zagreb</item>
      <item>Zdenko Maraković, OIB 86723909941, Šaškovečka 75, 10370 Dugo Selo</item>
      <item>Tomislav Bartolić, OIB 85488178426, Pavla Lončara 70, 10290 Zaprešić</item>
      <item>Zvonimir Legemec, OIB 46074391110, Torčec, Koprivnička 47, 48000 Koprivnica</item>
      <item>Roman Ivanic, OIB 93970639484, V. Rabadana 68b, 10000 Zagreb</item>
      <item>Zdravko Pavlović, OIB 69280078286, Iii.rudeški Ogranak 16, 10000 Zagreb</item>
      <item>Božidar Beber, OIB 97900875236, Kraljevečki Ogranak 16, 10000 Zagreb</item>
      <item>Mladen Mršić, OIB 95090381636, Dobrilina 31, 10000 Zagreb</item>
      <item>Krešimir Pavlović, OIB 97103727750, Plehanov Put 11, 10000 Zagreb</item>
    </izvorni_sadrzaj>
    <derivirana_varijabla naziv="DomainObject.Predmet.StrankaListFormatedWithAdressOIB_1">
      <item>AM 2 STUDIO D.O.O</item>
      <item>ERSTE&amp;STEIERMARKISCHE BANK D.D.</item>
      <item>VAL-METAL d.o.o.</item>
      <item>Božidar Rešetar, OIB 65088380796, Drežnik 47, 10257 Drežnik Brezovički</item>
      <item>Vedran Cvitković, OIB 29670410183, Antuna Gottlieba 6, 10000 Zagreb</item>
      <item>Mladen Rak, OIB 53356835728, Dobronićeva 22, 10000 Zagreb</item>
      <item>Zdenko Maraković, OIB 86723909941, Šaškovečka 75, 10370 Dugo Selo</item>
      <item>Tomislav Bartolić, OIB 85488178426, Pavla Lončara 70, 10290 Zaprešić</item>
      <item>Zvonimir Legemec, OIB 46074391110, Torčec, Koprivnička 47, 48000 Koprivnica</item>
      <item>Roman Ivanic, OIB 93970639484, V. Rabadana 68b, 10000 Zagreb</item>
      <item>Zdravko Pavlović, OIB 69280078286, Iii.rudeški Ogranak 16, 10000 Zagreb</item>
      <item>Božidar Beber, OIB 97900875236, Kraljevečki Ogranak 16, 10000 Zagreb</item>
      <item>Mladen Mršić, OIB 95090381636, Dobrilina 31, 10000 Zagreb</item>
      <item>Krešimir Pavlović, OIB 97103727750, Plehanov Put 11, 10000 Zagreb</item>
    </derivirana_varijabla>
  </DomainObject.Predmet.StrankaListFormatedWithAdressOIB>
  <DomainObject.Predmet.StrankaListNazivFormated>
    <izvorni_sadrzaj>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izvorni_sadrzaj>
    <derivirana_varijabla naziv="DomainObject.Predmet.StrankaListNazivFormated_1">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derivirana_varijabla>
  </DomainObject.Predmet.StrankaListNazivFormated>
  <DomainObject.Predmet.StrankaListNazivFormatedOIB>
    <izvorni_sadrzaj>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izvorni_sadrzaj>
    <derivirana_varijabla naziv="DomainObject.Predmet.StrankaListNazivFormatedOIB_1">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derivirana_varijabla>
  </DomainObject.Predmet.StrankaListNazivFormatedOIB>
  <DomainObject.Predmet.ProtuStrankaListFormated>
    <izvorni_sadrzaj>
      <item>M.D. AUTO d.o.o. za trgovinu i usluge</item>
    </izvorni_sadrzaj>
    <derivirana_varijabla naziv="DomainObject.Predmet.ProtuStrankaListFormated_1">
      <item>M.D. AUTO d.o.o. za trgovinu i usluge</item>
    </derivirana_varijabla>
  </DomainObject.Predmet.ProtuStrankaListFormated>
  <DomainObject.Predmet.ProtuStrankaListFormatedOIB>
    <izvorni_sadrzaj>
      <item>M.D. AUTO d.o.o. za trgovinu i usluge, OIB 85324141063</item>
    </izvorni_sadrzaj>
    <derivirana_varijabla naziv="DomainObject.Predmet.ProtuStrankaListFormatedOIB_1">
      <item>M.D. AUTO d.o.o. za trgovinu i usluge, OIB 85324141063</item>
    </derivirana_varijabla>
  </DomainObject.Predmet.ProtuStrankaListFormatedOIB>
  <DomainObject.Predmet.ProtuStrankaListFormatedWithAdress>
    <izvorni_sadrzaj>
      <item>M.D. AUTO d.o.o. za trgovinu i usluge, Ilica 425, 10000 Zagreb</item>
    </izvorni_sadrzaj>
    <derivirana_varijabla naziv="DomainObject.Predmet.ProtuStrankaListFormatedWithAdress_1">
      <item>M.D. AUTO d.o.o. za trgovinu i usluge, Ilica 425, 10000 Zagreb</item>
    </derivirana_varijabla>
  </DomainObject.Predmet.ProtuStrankaListFormatedWithAdress>
  <DomainObject.Predmet.ProtuStrankaListFormatedWithAdressOIB>
    <izvorni_sadrzaj>
      <item>M.D. AUTO d.o.o. za trgovinu i usluge, OIB 85324141063, Ilica 425, 10000 Zagreb</item>
    </izvorni_sadrzaj>
    <derivirana_varijabla naziv="DomainObject.Predmet.ProtuStrankaListFormatedWithAdressOIB_1">
      <item>M.D. AUTO d.o.o. za trgovinu i usluge, OIB 85324141063, Ilica 425, 10000 Zagreb</item>
    </derivirana_varijabla>
  </DomainObject.Predmet.ProtuStrankaListFormatedWithAdressOIB>
  <DomainObject.Predmet.ProtuStrankaListNazivFormated>
    <izvorni_sadrzaj>
      <item>M.D. AUTO d.o.o. za trgovinu i usluge</item>
    </izvorni_sadrzaj>
    <derivirana_varijabla naziv="DomainObject.Predmet.ProtuStrankaListNazivFormated_1">
      <item>M.D. AUTO d.o.o. za trgovinu i usluge</item>
    </derivirana_varijabla>
  </DomainObject.Predmet.ProtuStrankaListNazivFormated>
  <DomainObject.Predmet.ProtuStrankaListNazivFormatedOIB>
    <izvorni_sadrzaj>
      <item>M.D. AUTO d.o.o. za trgovinu i usluge, OIB 85324141063</item>
    </izvorni_sadrzaj>
    <derivirana_varijabla naziv="DomainObject.Predmet.ProtuStrankaListNazivFormatedOIB_1">
      <item>M.D. AUTO d.o.o. za trgovinu i usluge, OIB 85324141063</item>
    </derivirana_varijabla>
  </DomainObject.Predmet.ProtuStrankaListNazivFormatedOIB>
  <DomainObject.Predmet.OstaliListFormated>
    <izvorni_sadrzaj>
      <item>Pero Hrkać</item>
      <item>Erste &amp; Steiermaerkische Bank d. d.</item>
    </izvorni_sadrzaj>
    <derivirana_varijabla naziv="DomainObject.Predmet.OstaliListFormated_1">
      <item>Pero Hrkać</item>
      <item>Erste &amp; Steiermaerkische Bank d. d.</item>
    </derivirana_varijabla>
  </DomainObject.Predmet.OstaliListFormated>
  <DomainObject.Predmet.OstaliListFormatedOIB>
    <izvorni_sadrzaj>
      <item>Pero Hrkać, OIB 15244122912</item>
      <item>Erste &amp; Steiermaerkische Bank d. d.</item>
    </izvorni_sadrzaj>
    <derivirana_varijabla naziv="DomainObject.Predmet.OstaliListFormatedOIB_1">
      <item>Pero Hrkać, OIB 15244122912</item>
      <item>Erste &amp; Steiermaerkische Bank d. d.</item>
    </derivirana_varijabla>
  </DomainObject.Predmet.OstaliListFormatedOIB>
  <DomainObject.Predmet.OstaliListFormatedWithAdress>
    <izvorni_sadrzaj>
      <item>Pero Hrkać</item>
      <item>Erste &amp; Steiermaerkische Bank d. d.</item>
    </izvorni_sadrzaj>
    <derivirana_varijabla naziv="DomainObject.Predmet.OstaliListFormatedWithAdress_1">
      <item>Pero Hrkać</item>
      <item>Erste &amp; Steiermaerkische Bank d. d.</item>
    </derivirana_varijabla>
  </DomainObject.Predmet.OstaliListFormatedWithAdress>
  <DomainObject.Predmet.OstaliListFormatedWithAdressOIB>
    <izvorni_sadrzaj>
      <item>Pero Hrkać, OIB 15244122912</item>
      <item>Erste &amp; Steiermaerkische Bank d. d.</item>
    </izvorni_sadrzaj>
    <derivirana_varijabla naziv="DomainObject.Predmet.OstaliListFormatedWithAdressOIB_1">
      <item>Pero Hrkać, OIB 15244122912</item>
      <item>Erste &amp; Steiermaerkische Bank d. d.</item>
    </derivirana_varijabla>
  </DomainObject.Predmet.OstaliListFormatedWithAdressOIB>
  <DomainObject.Predmet.OstaliListNazivFormated>
    <izvorni_sadrzaj>
      <item>Pero Hrkać</item>
      <item>Erste &amp; Steiermaerkische Bank d. d.</item>
    </izvorni_sadrzaj>
    <derivirana_varijabla naziv="DomainObject.Predmet.OstaliListNazivFormated_1">
      <item>Pero Hrkać</item>
      <item>Erste &amp; Steiermaerkische Bank d. d.</item>
    </derivirana_varijabla>
  </DomainObject.Predmet.OstaliListNazivFormated>
  <DomainObject.Predmet.OstaliListNazivFormatedOIB>
    <izvorni_sadrzaj>
      <item>Pero Hrkać, OIB 15244122912</item>
      <item>Erste &amp; Steiermaerkische Bank d. d.</item>
    </izvorni_sadrzaj>
    <derivirana_varijabla naziv="DomainObject.Predmet.OstaliListNazivFormatedOIB_1">
      <item>Pero Hrkać, OIB 15244122912</item>
      <item>Erste &amp; Steiermaerkische Bank d. 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Božidar Rešetar i dr.</izvorni_sadrzaj>
    <derivirana_varijabla naziv="DomainObject.Predmet.StrankaIDrugi_1">Božidar Rešetar i dr.</derivirana_varijabla>
  </DomainObject.Predmet.StrankaIDrugi>
  <DomainObject.Predmet.ProtustrankaIDrugi>
    <izvorni_sadrzaj>M.D. AUTO d.o.o. za trgovinu i usluge</izvorni_sadrzaj>
    <derivirana_varijabla naziv="DomainObject.Predmet.ProtustrankaIDrugi_1">M.D. AUTO d.o.o. za trgovinu i usluge</derivirana_varijabla>
  </DomainObject.Predmet.ProtustrankaIDrugi>
  <DomainObject.Predmet.StrankaIDrugiAdressOIB>
    <izvorni_sadrzaj>Božidar Rešetar, OIB 65088380796, Drežnik 47, 10257 Drežnik Brezovički i dr.</izvorni_sadrzaj>
    <derivirana_varijabla naziv="DomainObject.Predmet.StrankaIDrugiAdressOIB_1">Božidar Rešetar, OIB 65088380796, Drežnik 47, 10257 Drežnik Brezovički i dr.</derivirana_varijabla>
  </DomainObject.Predmet.StrankaIDrugiAdressOIB>
  <DomainObject.Predmet.ProtustrankaIDrugiAdressOIB>
    <izvorni_sadrzaj>M.D. AUTO d.o.o. za trgovinu i usluge, OIB 85324141063, Ilica 425, 10000 Zagreb</izvorni_sadrzaj>
    <derivirana_varijabla naziv="DomainObject.Predmet.ProtustrankaIDrugiAdressOIB_1">M.D. AUTO d.o.o. za trgovinu i usluge, OIB 85324141063, Ilica 425,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srpnja 2013.</izvorni_sadrzaj>
    <derivirana_varijabla naziv="DomainObject.Predmet.OdlukaRjesenje.DatumDonosenjaOdluke_1">30. srpnja 2013.</derivirana_varijabla>
  </DomainObject.Predmet.OdlukaRjesenje.DatumDonosenjaOdluke>
  <DomainObject.Predmet.OdlukaRjesenje.DatumPravomocnosti>
    <izvorni_sadrzaj>27. kolovoza 2013.</izvorni_sadrzaj>
    <derivirana_varijabla naziv="DomainObject.Predmet.OdlukaRjesenje.DatumPravomocnosti_1">27. kolovoza 2013.</derivirana_varijabla>
  </DomainObject.Predmet.OdlukaRjesenje.DatumPravomocnosti>
  <DomainObject.Predmet.OdlukaRjesenje.Oznaka>
    <izvorni_sadrzaj>St-256/2005-70</izvorni_sadrzaj>
    <derivirana_varijabla naziv="DomainObject.Predmet.OdlukaRjesenje.Oznaka_1">St-256/2005-70</derivirana_varijabla>
  </DomainObject.Predmet.OdlukaRjesenje.Oznaka>
  <DomainObject.Predmet.SudioniciListNaziv>
    <izvorni_sadrzaj>
      <item>M.D. AUTO d.o.o. za trgovinu i usluge</item>
      <item>Pero Hrkać</item>
      <item>Erste &amp; Steiermaerkische Bank d. d.</item>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izvorni_sadrzaj>
    <derivirana_varijabla naziv="DomainObject.Predmet.SudioniciListNaziv_1">
      <item>M.D. AUTO d.o.o. za trgovinu i usluge</item>
      <item>Pero Hrkać</item>
      <item>Erste &amp; Steiermaerkische Bank d. d.</item>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derivirana_varijabla>
  </DomainObject.Predmet.SudioniciListNaziv>
  <DomainObject.Predmet.SudioniciListAdressOIB>
    <izvorni_sadrzaj>
      <item>M.D. AUTO d.o.o. za trgovinu i usluge, OIB 85324141063, Ilica 425,10000 Zagreb</item>
      <item>Pero Hrkać, OIB 15244122912</item>
      <item>Erste &amp; Steiermaerkische Bank d. d.</item>
      <item>AM 2 STUDIO D.O.O</item>
      <item>ERSTE&amp;STEIERMARKISCHE BANK D.D.</item>
      <item>VAL-METAL d.o.o.</item>
      <item>Božidar Rešetar, OIB 65088380796, Drežnik 47,10257 Drežnik Brezovički</item>
      <item>Vedran Cvitković, OIB 29670410183, Antuna Gottlieba 6,10000 Zagreb</item>
      <item>Mladen Rak, OIB 53356835728, Dobronićeva 22,10000 Zagreb</item>
      <item>Zdenko Maraković, OIB 86723909941, Šaškovečka 75,10370 Dugo Selo</item>
      <item>Tomislav Bartolić, OIB 85488178426, Pavla Lončara 70,10290 Zaprešić</item>
      <item>Zvonimir Legemec, OIB 46074391110, Torčec, Koprivnička 47,48000 Koprivnica</item>
      <item>Roman Ivanic, OIB 93970639484, V. Rabadana 68b,10000 Zagreb</item>
      <item>Zdravko Pavlović, OIB 69280078286, Iii.rudeški Ogranak 16,10000 Zagreb</item>
      <item>Božidar Beber, OIB 97900875236, Kraljevečki Ogranak 16,10000 Zagreb</item>
      <item>Mladen Mršić, OIB 95090381636, Dobrilina 31,10000 Zagreb</item>
      <item>Krešimir Pavlović, OIB 97103727750, Plehanov Put 11,10000 Zagreb</item>
    </izvorni_sadrzaj>
    <derivirana_varijabla naziv="DomainObject.Predmet.SudioniciListAdressOIB_1">
      <item>M.D. AUTO d.o.o. za trgovinu i usluge, OIB 85324141063, Ilica 425,10000 Zagreb</item>
      <item>Pero Hrkać, OIB 15244122912</item>
      <item>Erste &amp; Steiermaerkische Bank d. d.</item>
      <item>AM 2 STUDIO D.O.O</item>
      <item>ERSTE&amp;STEIERMARKISCHE BANK D.D.</item>
      <item>VAL-METAL d.o.o.</item>
      <item>Božidar Rešetar, OIB 65088380796, Drežnik 47,10257 Drežnik Brezovički</item>
      <item>Vedran Cvitković, OIB 29670410183, Antuna Gottlieba 6,10000 Zagreb</item>
      <item>Mladen Rak, OIB 53356835728, Dobronićeva 22,10000 Zagreb</item>
      <item>Zdenko Maraković, OIB 86723909941, Šaškovečka 75,10370 Dugo Selo</item>
      <item>Tomislav Bartolić, OIB 85488178426, Pavla Lončara 70,10290 Zaprešić</item>
      <item>Zvonimir Legemec, OIB 46074391110, Torčec, Koprivnička 47,48000 Koprivnica</item>
      <item>Roman Ivanic, OIB 93970639484, V. Rabadana 68b,10000 Zagreb</item>
      <item>Zdravko Pavlović, OIB 69280078286, Iii.rudeški Ogranak 16,10000 Zagreb</item>
      <item>Božidar Beber, OIB 97900875236, Kraljevečki Ogranak 16,10000 Zagreb</item>
      <item>Mladen Mršić, OIB 95090381636, Dobrilina 31,10000 Zagreb</item>
      <item>Krešimir Pavlović, OIB 97103727750, Plehanov Put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85324141063</item>
      <item>, OIB 15244122912</item>
      <item>, OIB null</item>
      <item>, OIB null</item>
      <item>, OIB null</item>
      <item>, OIB null</item>
      <item>, OIB 65088380796</item>
      <item>, OIB 29670410183</item>
      <item>, OIB 53356835728</item>
      <item>, OIB 86723909941</item>
      <item>, OIB 85488178426</item>
      <item>, OIB 46074391110</item>
      <item>, OIB 93970639484</item>
      <item>, OIB 69280078286</item>
      <item>, OIB 97900875236</item>
      <item>, OIB 95090381636</item>
      <item>, OIB 97103727750</item>
    </izvorni_sadrzaj>
    <derivirana_varijabla naziv="DomainObject.Predmet.SudioniciListNazivOIB_1">
      <item>, OIB 85324141063</item>
      <item>, OIB 15244122912</item>
      <item>, OIB null</item>
      <item>, OIB null</item>
      <item>, OIB null</item>
      <item>, OIB null</item>
      <item>, OIB 65088380796</item>
      <item>, OIB 29670410183</item>
      <item>, OIB 53356835728</item>
      <item>, OIB 86723909941</item>
      <item>, OIB 85488178426</item>
      <item>, OIB 46074391110</item>
      <item>, OIB 93970639484</item>
      <item>, OIB 69280078286</item>
      <item>, OIB 97900875236</item>
      <item>, OIB 95090381636</item>
      <item>, OIB 97103727750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266</properties:Words>
  <properties:Characters>1355</properties:Characters>
  <properties:Lines>53</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2017-12-13T12:23:00Z</dcterms:created>
  <dc:creator>M</dc:creator>
  <cp:lastModifiedBy>Sonja Pilić</cp:lastModifiedBy>
  <cp:lastPrinted>2017-12-13T13:09:00Z</cp:lastPrinted>
  <dcterms:modified xmlns:xsi="http://www.w3.org/2001/XMLSchema-instance" xsi:type="dcterms:W3CDTF">2017-12-13T13:11:00Z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