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b3c3" w14:paraId="afab3c3" w:rsidRDefault="00027286" w:rsidP="00027286" w:rsidR="00027286">
      <w:pPr>
        <w:jc w:val="both"/>
        <w15:collapsed w:val="false"/>
        <w:rPr>
          <w:b/>
        </w:rPr>
      </w:pPr>
      <w:bookmarkStart w:name="_GoBack" w:id="0"/>
      <w:bookmarkEnd w:id="0"/>
    </w:p>
    <w:p w:rsidRDefault="00027286" w:rsidP="00027286" w:rsidR="00027286">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027286" w:rsidP="00027286" w:rsidR="00027286">
      <w:pPr>
        <w:rPr>
          <w:b/>
        </w:rPr>
      </w:pPr>
      <w:r>
        <w:rPr>
          <w:b/>
        </w:rPr>
        <w:t>REPUBLIKA HRVATSKA</w:t>
      </w:r>
    </w:p>
    <w:p w:rsidRDefault="00027286" w:rsidP="00027286" w:rsidR="00027286">
      <w:pPr>
        <w:rPr>
          <w:b/>
        </w:rPr>
      </w:pPr>
      <w:r>
        <w:rPr>
          <w:b/>
        </w:rPr>
        <w:t>TRGOVAČKI SUD U SPLITU</w:t>
      </w:r>
    </w:p>
    <w:p w:rsidRDefault="00027286" w:rsidP="00027286" w:rsidR="00027286">
      <w:pPr>
        <w:rPr>
          <w:b/>
        </w:rPr>
      </w:pPr>
      <w:r>
        <w:rPr>
          <w:b/>
        </w:rPr>
        <w:t>STALNA SLUŽBA U DUBROVNIKU</w:t>
      </w:r>
    </w:p>
    <w:p w:rsidRDefault="00027286" w:rsidP="00027286" w:rsidR="00027286">
      <w:pPr>
        <w:rPr>
          <w:b/>
        </w:rPr>
      </w:pPr>
      <w:r>
        <w:rPr>
          <w:b/>
        </w:rPr>
        <w:t>Dubrovnik, Dr. A. Starčevića 23</w:t>
      </w:r>
    </w:p>
    <w:p w:rsidRDefault="00027286" w:rsidP="00027286" w:rsidR="00027286">
      <w:pPr>
        <w:jc w:val="right"/>
        <w:rPr>
          <w:b/>
        </w:rPr>
      </w:pPr>
      <w:r>
        <w:rPr>
          <w:b/>
        </w:rPr>
        <w:t>Posl. br. 7 St-14/2011</w:t>
      </w:r>
    </w:p>
    <w:p w:rsidRDefault="00027286" w:rsidP="00027286" w:rsidR="00027286">
      <w:pPr>
        <w:jc w:val="both"/>
        <w:rPr>
          <w:b/>
        </w:rPr>
      </w:pPr>
    </w:p>
    <w:p w:rsidRDefault="00027286" w:rsidP="00027286" w:rsidR="00027286">
      <w:pPr>
        <w:jc w:val="both"/>
        <w:rPr>
          <w:b/>
        </w:rPr>
      </w:pPr>
    </w:p>
    <w:p w:rsidRDefault="00027286" w:rsidP="00027286" w:rsidR="00027286">
      <w:pPr>
        <w:jc w:val="center"/>
        <w:rPr>
          <w:b/>
        </w:rPr>
      </w:pPr>
      <w:r>
        <w:rPr>
          <w:b/>
        </w:rPr>
        <w:t>REPUBLIKA HRVATSKA</w:t>
      </w:r>
    </w:p>
    <w:p w:rsidRDefault="00027286" w:rsidP="00027286" w:rsidR="00027286">
      <w:pPr>
        <w:jc w:val="center"/>
        <w:rPr>
          <w:b/>
        </w:rPr>
      </w:pPr>
      <w:r>
        <w:rPr>
          <w:b/>
        </w:rPr>
        <w:t xml:space="preserve">Z A K L J U Č A K </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7. lipnja 2013. godine, u prisutnosti stečajnog upravitelja i punomoćnika razlučno</w:t>
      </w:r>
      <w:r w:rsidR="000A68AA">
        <w:t xml:space="preserve">g vjerovnika Petre Tarle, dana </w:t>
      </w:r>
      <w:r w:rsidR="00B15894">
        <w:t>7. prosinca</w:t>
      </w:r>
      <w:r>
        <w:t xml:space="preserve"> 2015. godine</w:t>
      </w:r>
    </w:p>
    <w:p w:rsidRDefault="00027286" w:rsidP="00027286" w:rsidR="00027286">
      <w:pPr>
        <w:jc w:val="both"/>
      </w:pPr>
    </w:p>
    <w:p w:rsidRDefault="00027286" w:rsidP="00027286" w:rsidR="00027286">
      <w:pPr>
        <w:jc w:val="center"/>
        <w:rPr>
          <w:b/>
        </w:rPr>
      </w:pPr>
      <w:r>
        <w:rPr>
          <w:b/>
        </w:rPr>
        <w:t xml:space="preserve">z a k l j u č i o    j e </w:t>
      </w:r>
    </w:p>
    <w:p w:rsidRDefault="00027286" w:rsidP="00027286" w:rsidR="00027286">
      <w:pPr>
        <w:jc w:val="both"/>
      </w:pPr>
    </w:p>
    <w:p w:rsidRDefault="00027286" w:rsidP="00027286" w:rsidR="00027286">
      <w:pPr>
        <w:jc w:val="both"/>
      </w:pPr>
      <w:r>
        <w:rPr>
          <w:b/>
        </w:rPr>
        <w:t xml:space="preserve">I </w:t>
      </w:r>
      <w:r>
        <w:tab/>
        <w:t xml:space="preserve">Određuje se u stečajnom postupku prodaja dijela imovine stečajnog dužnika i to nekretnina oznake: </w:t>
      </w:r>
    </w:p>
    <w:p w:rsidRDefault="00027286" w:rsidP="00027286" w:rsidR="00027286">
      <w:pPr>
        <w:jc w:val="both"/>
      </w:pPr>
    </w:p>
    <w:p w:rsidRDefault="00027286" w:rsidP="00027286" w:rsidR="00027286">
      <w:pPr>
        <w:numPr>
          <w:ilvl w:val="0"/>
          <w:numId w:val="1"/>
        </w:numPr>
        <w:jc w:val="both"/>
      </w:pPr>
      <w:r>
        <w:t>kat.čes.4725/7, zk.ul. 8118, poduložak 1, 1. etaža 1140/10000, k.o. Vrapče novo, OGS Zagreb, stan oznake A, u prizemlju, neto površine 87,58 m2 s pripadajućim vanjskim parkirnim mjestom oznake P51,</w:t>
      </w:r>
    </w:p>
    <w:p w:rsidRDefault="00027286" w:rsidP="00027286" w:rsidR="00027286">
      <w:pPr>
        <w:numPr>
          <w:ilvl w:val="0"/>
          <w:numId w:val="1"/>
        </w:numPr>
        <w:jc w:val="both"/>
      </w:pPr>
      <w:r>
        <w:t>kat.čest. 4752/7, zk.ul. 8118, poduložak 10, 10. etaža 90/10000, k.o. Vrapče novom OGS Zagreb, parkirno mjesto oznake P20, u podrumu, neto površine 6,92 m2.</w:t>
      </w:r>
    </w:p>
    <w:p w:rsidRDefault="00027286" w:rsidP="00027286" w:rsidR="00027286">
      <w:pPr>
        <w:jc w:val="both"/>
      </w:pPr>
    </w:p>
    <w:p w:rsidRDefault="00027286" w:rsidP="00027286" w:rsidR="00027286">
      <w:pPr>
        <w:jc w:val="both"/>
      </w:pPr>
      <w:r>
        <w:rPr>
          <w:b/>
        </w:rPr>
        <w:t xml:space="preserve">II </w:t>
      </w:r>
      <w:r>
        <w:tab/>
        <w:t xml:space="preserve">Utvrđuje se početna cijena od </w:t>
      </w:r>
      <w:r w:rsidR="00B15894">
        <w:t>6</w:t>
      </w:r>
      <w:r w:rsidR="000A68AA">
        <w:t>00.000,00</w:t>
      </w:r>
      <w:r>
        <w:t xml:space="preserve"> kuna.</w:t>
      </w:r>
    </w:p>
    <w:p w:rsidRDefault="00027286" w:rsidP="00027286" w:rsidR="00027286">
      <w:pPr>
        <w:jc w:val="both"/>
      </w:pPr>
    </w:p>
    <w:p w:rsidRDefault="00027286" w:rsidP="00027286" w:rsidR="00027286">
      <w:pPr>
        <w:jc w:val="both"/>
      </w:pPr>
      <w:r>
        <w:rPr>
          <w:b/>
        </w:rPr>
        <w:t xml:space="preserve">III </w:t>
      </w:r>
      <w:r>
        <w:tab/>
        <w:t xml:space="preserve">Nekretnine iz točke I ovog rješenja će se prodati prikupljanjem na II usmenoj javnoj dražbi koja će se održati na Trgovačkom sudu u Dubrovniku, Dr. Ante Starčevića 23, sudnica 2, dana </w:t>
      </w:r>
      <w:r w:rsidR="00B15894">
        <w:t xml:space="preserve">15. siječnja </w:t>
      </w:r>
      <w:r w:rsidR="000A68AA">
        <w:t>201</w:t>
      </w:r>
      <w:r w:rsidR="00B15894">
        <w:t>6</w:t>
      </w:r>
      <w:r w:rsidR="000A68AA">
        <w:t>.g. u 9,</w:t>
      </w:r>
      <w:r w:rsidR="00B15894">
        <w:t>0</w:t>
      </w:r>
      <w:r w:rsidR="000A68AA">
        <w:t>0</w:t>
      </w:r>
      <w:r>
        <w:t xml:space="preserve"> sati.</w:t>
      </w:r>
    </w:p>
    <w:p w:rsidRDefault="00027286" w:rsidP="00027286" w:rsidR="00027286">
      <w:pPr>
        <w:jc w:val="both"/>
      </w:pPr>
      <w:r>
        <w:t xml:space="preserve">Nekretnina se ne može prodati ispod utvrđene cijene. </w:t>
      </w:r>
    </w:p>
    <w:p w:rsidRDefault="00027286" w:rsidP="00027286" w:rsidR="00027286">
      <w:pPr>
        <w:jc w:val="both"/>
      </w:pPr>
      <w:r>
        <w:t xml:space="preserve"> </w:t>
      </w:r>
    </w:p>
    <w:p w:rsidRDefault="00027286" w:rsidP="00027286" w:rsidR="00027286">
      <w:pPr>
        <w:jc w:val="both"/>
      </w:pPr>
      <w:r>
        <w:rPr>
          <w:b/>
        </w:rPr>
        <w:t xml:space="preserve">IV </w:t>
      </w:r>
      <w:r>
        <w:tab/>
        <w:t>Na nekretnini postoji razlučno pravo u korist Marije Petrokov.</w:t>
      </w:r>
    </w:p>
    <w:p w:rsidRDefault="00027286" w:rsidP="00027286" w:rsidR="00027286">
      <w:pPr>
        <w:jc w:val="both"/>
      </w:pPr>
    </w:p>
    <w:p w:rsidRDefault="00027286" w:rsidP="00027286" w:rsidR="00027286">
      <w:pPr>
        <w:jc w:val="both"/>
      </w:pPr>
      <w:r>
        <w:rPr>
          <w:b/>
        </w:rPr>
        <w:t xml:space="preserve">V </w:t>
      </w:r>
      <w:r>
        <w:ta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B15894">
        <w:t xml:space="preserve">13. siječnja </w:t>
      </w:r>
      <w:r>
        <w:t>201</w:t>
      </w:r>
      <w:r w:rsidR="00B15894">
        <w:t>6</w:t>
      </w:r>
      <w:r>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B15894">
        <w:t>13. siječnja</w:t>
      </w:r>
      <w:r>
        <w:t xml:space="preserve"> 201</w:t>
      </w:r>
      <w:r w:rsidR="00B15894">
        <w:t>6</w:t>
      </w:r>
      <w:r>
        <w:t xml:space="preserve">. godine u sudski spis pod posl. br. </w:t>
      </w:r>
      <w:r>
        <w:lastRenderedPageBreak/>
        <w:t xml:space="preserve">St.14/2011. Kasnije pristigle prijave smatrat će se nepravodobnim i neće se uzeti u obzir. Ponuditeljima kojima ponuda ne bude prihvaćena, jamčevina će se vratiti u roku od 3 dana od uplate kupovine, bez kamata. </w:t>
      </w:r>
    </w:p>
    <w:p w:rsidRDefault="00027286" w:rsidP="00027286" w:rsidR="00027286">
      <w:pPr>
        <w:jc w:val="both"/>
      </w:pPr>
    </w:p>
    <w:p w:rsidRDefault="00027286" w:rsidP="00027286" w:rsidR="00027286">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027286" w:rsidP="00027286" w:rsidR="00027286">
      <w:pPr>
        <w:jc w:val="both"/>
      </w:pPr>
    </w:p>
    <w:p w:rsidRDefault="00027286" w:rsidP="00027286" w:rsidR="00027286">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027286" w:rsidP="00027286" w:rsidR="00027286">
      <w:pPr>
        <w:jc w:val="both"/>
        <w:rPr>
          <w:b/>
        </w:rPr>
      </w:pPr>
    </w:p>
    <w:p w:rsidRDefault="00027286" w:rsidP="00027286" w:rsidR="00027286">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027286" w:rsidP="00027286" w:rsidR="00027286">
      <w:pPr>
        <w:jc w:val="both"/>
      </w:pPr>
    </w:p>
    <w:p w:rsidRDefault="00027286" w:rsidP="00027286" w:rsidR="00027286">
      <w:pPr>
        <w:jc w:val="both"/>
      </w:pPr>
      <w:r>
        <w:rPr>
          <w:b/>
        </w:rPr>
        <w:t xml:space="preserve">IX </w:t>
      </w:r>
      <w:r>
        <w:tab/>
        <w:t>Ovo rješenje bit će objavljeno isticanjem na oglasnoj ploči Trgovačkog suda u  Splitu, Stalna služba u Dubrovniku, te u jednom od dnevnih listova.</w:t>
      </w:r>
    </w:p>
    <w:p w:rsidRDefault="00027286" w:rsidP="00027286" w:rsidR="00027286">
      <w:pPr>
        <w:jc w:val="both"/>
      </w:pPr>
    </w:p>
    <w:p w:rsidRDefault="00027286" w:rsidP="00027286" w:rsidR="00027286">
      <w:pPr>
        <w:jc w:val="both"/>
      </w:pPr>
      <w:r>
        <w:rPr>
          <w:b/>
        </w:rPr>
        <w:t xml:space="preserve">X </w:t>
      </w:r>
      <w:r>
        <w:tab/>
        <w:t>Rješenje o prodaji dostavit će se Općinskom građanskom sudu u Zagrebu, ZK odjelu  radi upisa zabilježbe rješenja o prodaji nekretnine.</w:t>
      </w:r>
    </w:p>
    <w:p w:rsidRDefault="00027286" w:rsidP="00027286" w:rsidR="00027286">
      <w:pPr>
        <w:jc w:val="both"/>
      </w:pPr>
    </w:p>
    <w:p w:rsidRDefault="00027286" w:rsidP="00027286" w:rsidR="00027286">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027286" w:rsidP="00027286" w:rsidR="00027286">
      <w:pPr>
        <w:jc w:val="both"/>
      </w:pPr>
    </w:p>
    <w:p w:rsidRDefault="00027286" w:rsidP="00027286" w:rsidR="00027286">
      <w:pPr>
        <w:jc w:val="both"/>
      </w:pPr>
      <w:r>
        <w:rPr>
          <w:b/>
        </w:rPr>
        <w:t xml:space="preserve">XII </w:t>
      </w:r>
      <w:r>
        <w:tab/>
        <w:t>Dodatne informacije moguće je dobiti kod stečajnog upravitelja Dragana Josipa Kneževića na broj mobilnog telefona 091/7854372, od 9 do 13 sati, svaki radni dan.</w:t>
      </w:r>
    </w:p>
    <w:p w:rsidRDefault="00027286" w:rsidP="00027286" w:rsidR="00027286">
      <w:pPr>
        <w:jc w:val="both"/>
      </w:pPr>
    </w:p>
    <w:p w:rsidRDefault="00027286" w:rsidP="00027286" w:rsidR="00027286">
      <w:pPr>
        <w:jc w:val="both"/>
      </w:pPr>
    </w:p>
    <w:p w:rsidRDefault="00027286" w:rsidP="00027286" w:rsidR="00027286">
      <w:pPr>
        <w:jc w:val="center"/>
        <w:rPr>
          <w:b/>
        </w:rPr>
      </w:pPr>
      <w:r>
        <w:rPr>
          <w:b/>
        </w:rPr>
        <w:t>Obrazloženje</w:t>
      </w:r>
    </w:p>
    <w:p w:rsidRDefault="00027286" w:rsidP="00027286" w:rsidR="00027286">
      <w:pPr>
        <w:jc w:val="center"/>
        <w:rPr>
          <w:b/>
        </w:rPr>
      </w:pPr>
    </w:p>
    <w:p w:rsidRDefault="00027286" w:rsidP="00027286" w:rsidR="00027286">
      <w:pPr>
        <w:jc w:val="both"/>
      </w:pPr>
    </w:p>
    <w:p w:rsidRDefault="00027286" w:rsidP="00027286" w:rsidR="00027286">
      <w:pPr>
        <w:ind w:firstLine="708"/>
        <w:jc w:val="both"/>
      </w:pPr>
      <w:r>
        <w:t xml:space="preserve">Rješenjem Trgovačkog suda u Splitu, Stalna služba u Dubrovniku posl. br. St.14/2011 od 02. travnja 2009. godine otvoren je stečajni postupak nad stečajnim dužnikom. </w:t>
      </w:r>
    </w:p>
    <w:p w:rsidRDefault="00027286" w:rsidP="00027286" w:rsidR="00027286">
      <w:pPr>
        <w:jc w:val="both"/>
      </w:pPr>
    </w:p>
    <w:p w:rsidRDefault="00027286" w:rsidP="00027286" w:rsidR="00027286">
      <w:pPr>
        <w:ind w:firstLine="708"/>
        <w:jc w:val="both"/>
      </w:pPr>
      <w:r>
        <w:t>Nad imovinom stečajnog dužnika označenoj u točki I izreke ovog rješenja Marija Petrokova ima pravo odvojenog namirenja (razlučno pravo).</w:t>
      </w:r>
    </w:p>
    <w:p w:rsidRDefault="00027286" w:rsidP="00027286" w:rsidR="00027286">
      <w:pPr>
        <w:jc w:val="both"/>
      </w:pPr>
    </w:p>
    <w:p w:rsidRDefault="00027286" w:rsidP="00027286" w:rsidR="00027286">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027286" w:rsidP="00027286" w:rsidR="00027286">
      <w:pPr>
        <w:jc w:val="both"/>
      </w:pPr>
    </w:p>
    <w:p w:rsidRDefault="00027286" w:rsidP="00027286" w:rsidR="00027286">
      <w:pPr>
        <w:ind w:firstLine="708"/>
        <w:jc w:val="both"/>
      </w:pPr>
      <w:r>
        <w:t>Stečajni upravitelj predložio je prodaju nekretnine.</w:t>
      </w:r>
    </w:p>
    <w:p w:rsidRDefault="00027286" w:rsidP="00027286" w:rsidR="00027286">
      <w:pPr>
        <w:jc w:val="both"/>
      </w:pPr>
    </w:p>
    <w:p w:rsidRDefault="00027286" w:rsidP="00027286" w:rsidR="00027286">
      <w:pPr>
        <w:ind w:firstLine="708"/>
        <w:jc w:val="both"/>
      </w:pPr>
      <w:r>
        <w:t xml:space="preserve">U smislu čl.87. Ovršnog zakona (NN 57/96, 29/99, 42/00, 173/03, 151/04, 88/05, 67/08 dalje u tekstu: OZ), koji se na temelju čl.6. SZ na odgovarajući način u ovom postupku </w:t>
      </w:r>
      <w:r>
        <w:lastRenderedPageBreak/>
        <w:t xml:space="preserve">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027286" w:rsidP="00027286" w:rsidR="00027286">
      <w:pPr>
        <w:jc w:val="both"/>
      </w:pPr>
    </w:p>
    <w:p w:rsidRDefault="00027286" w:rsidP="00027286" w:rsidR="00027286">
      <w:pPr>
        <w:ind w:firstLine="708"/>
        <w:jc w:val="both"/>
      </w:pPr>
      <w:r>
        <w:t xml:space="preserve">U smislu čl.88. OZ-a vrijednost nekretnine sud utvrđuje odlukom o prodaji. </w:t>
      </w:r>
    </w:p>
    <w:p w:rsidRDefault="00027286" w:rsidP="00027286" w:rsidR="00027286">
      <w:pPr>
        <w:jc w:val="both"/>
      </w:pPr>
    </w:p>
    <w:p w:rsidRDefault="00027286" w:rsidP="00027286" w:rsidR="00027286">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866.583,56 kuna. Kako se u predmetnom slučaju radi o teretu na nekretninama  koji će se brisati nakon prodaje,ovaj sud smatra da upisani teret značajnije ne utječe na vrijednosti predmetnih nekretnina.  Marija Petrokov je u podnesku od 10. srpnja 2015. godine istaknula da je vrijednost nekretnine 160.000,00 EUR-a, te taj svoj navod nije ničim obrazložila, niti dostavila procjenu vrijednosti nekretnine. Stoga je sud, u smislu čl.87. SZ-a utvrdio vrijednost nekretnine prema procjeni sudskog vještaka kako </w:t>
      </w:r>
      <w:r w:rsidR="00B15894">
        <w:t>je to navedeno u toč.II izreke, a cijena je umanjena u odnosu na prethodnu dražbu na kojoj nije bilo ponuditelja.</w:t>
      </w:r>
    </w:p>
    <w:p w:rsidRDefault="00027286" w:rsidP="00027286" w:rsidR="00027286">
      <w:pPr>
        <w:jc w:val="both"/>
      </w:pPr>
    </w:p>
    <w:p w:rsidRDefault="00027286" w:rsidP="00027286" w:rsidR="00027286">
      <w:pPr>
        <w:ind w:firstLine="708"/>
        <w:jc w:val="both"/>
      </w:pPr>
      <w:r>
        <w:t xml:space="preserve">Zbog navedenog, na temelju spomenutih propisa i u smislu čl.90., 91., 93., 94. i 97. OZ-a u vezi sa čl.164. SZ-a, sud je odlučio kao u izreci. </w:t>
      </w:r>
    </w:p>
    <w:p w:rsidRDefault="00027286" w:rsidP="00027286" w:rsidR="00027286">
      <w:pPr>
        <w:ind w:firstLine="708"/>
        <w:jc w:val="both"/>
      </w:pPr>
    </w:p>
    <w:p w:rsidRDefault="00027286" w:rsidP="00027286" w:rsidR="00027286">
      <w:pPr>
        <w:ind w:firstLine="708"/>
        <w:jc w:val="both"/>
      </w:pPr>
    </w:p>
    <w:p w:rsidRDefault="00027286" w:rsidP="00027286" w:rsidR="00027286">
      <w:pPr>
        <w:jc w:val="both"/>
      </w:pPr>
    </w:p>
    <w:p w:rsidRDefault="00B15894" w:rsidP="00027286" w:rsidR="00027286">
      <w:pPr>
        <w:jc w:val="center"/>
        <w:rPr>
          <w:b/>
        </w:rPr>
      </w:pPr>
      <w:r>
        <w:rPr>
          <w:b/>
        </w:rPr>
        <w:t>U Dubrovniku, 7. prosinca</w:t>
      </w:r>
      <w:r w:rsidR="00027286">
        <w:rPr>
          <w:b/>
        </w:rPr>
        <w:t xml:space="preserve"> 2015.godine</w:t>
      </w:r>
    </w:p>
    <w:p w:rsidRDefault="00027286" w:rsidP="00027286" w:rsidR="00027286">
      <w:pPr>
        <w:jc w:val="center"/>
        <w:rPr>
          <w:b/>
        </w:rPr>
      </w:pPr>
    </w:p>
    <w:p w:rsidRDefault="00027286" w:rsidP="00027286" w:rsidR="00027286">
      <w:pPr>
        <w:jc w:val="center"/>
        <w:rPr>
          <w:b/>
        </w:rPr>
      </w:pPr>
    </w:p>
    <w:p w:rsidRDefault="00027286" w:rsidP="00027286" w:rsidR="00027286">
      <w:pPr>
        <w:jc w:val="both"/>
      </w:pPr>
    </w:p>
    <w:p w:rsidRDefault="00027286" w:rsidP="00027286" w:rsidR="00027286">
      <w:pPr>
        <w:ind w:left="5664"/>
        <w:jc w:val="both"/>
        <w:rPr>
          <w:b/>
        </w:rPr>
      </w:pPr>
      <w:r>
        <w:rPr>
          <w:b/>
        </w:rPr>
        <w:t>Stečajni sudac:</w:t>
      </w:r>
    </w:p>
    <w:p w:rsidRDefault="00027286" w:rsidP="00027286" w:rsidR="00027286">
      <w:pPr>
        <w:ind w:left="5664"/>
        <w:jc w:val="both"/>
        <w:rPr>
          <w:b/>
        </w:rPr>
      </w:pPr>
    </w:p>
    <w:p w:rsidRDefault="00267DB9" w:rsidP="00027286" w:rsidR="00027286">
      <w:pPr>
        <w:ind w:left="5664"/>
        <w:jc w:val="both"/>
        <w:rPr>
          <w:b/>
        </w:rPr>
      </w:pPr>
      <w:r>
        <w:rPr>
          <w:b/>
        </w:rPr>
        <w:t>Diana Butigan Granić</w:t>
      </w:r>
    </w:p>
    <w:p w:rsidRDefault="00027286" w:rsidP="00027286" w:rsidR="00027286">
      <w:pPr>
        <w:jc w:val="both"/>
      </w:pPr>
    </w:p>
    <w:p w:rsidRDefault="00027286" w:rsidP="00027286" w:rsidR="00027286">
      <w:pPr>
        <w:jc w:val="both"/>
      </w:pPr>
    </w:p>
    <w:p w:rsidRDefault="00027286" w:rsidP="00027286" w:rsidR="00027286">
      <w:pPr>
        <w:jc w:val="both"/>
        <w:rPr>
          <w:b/>
        </w:rPr>
      </w:pPr>
      <w:r>
        <w:rPr>
          <w:b/>
        </w:rPr>
        <w:t>POUKA O PRAVNOM LIJEKU</w:t>
      </w:r>
    </w:p>
    <w:p w:rsidRDefault="00027286" w:rsidP="00027286" w:rsidR="00027286">
      <w:pPr>
        <w:jc w:val="both"/>
      </w:pPr>
      <w:r>
        <w:t>Protiv ovog zaključka žalba nije dopuštena.</w:t>
      </w:r>
    </w:p>
    <w:p w:rsidRDefault="00027286" w:rsidP="00027286" w:rsidR="00027286">
      <w:pPr>
        <w:jc w:val="both"/>
      </w:pPr>
    </w:p>
    <w:p w:rsidRDefault="00027286" w:rsidP="00027286" w:rsidR="00027286">
      <w:pPr>
        <w:jc w:val="both"/>
      </w:pPr>
    </w:p>
    <w:p w:rsidRDefault="00027286" w:rsidP="00027286" w:rsidR="00027286">
      <w:pPr>
        <w:jc w:val="both"/>
        <w:rPr>
          <w:b/>
        </w:rPr>
      </w:pPr>
      <w:r>
        <w:rPr>
          <w:b/>
        </w:rPr>
        <w:t>DN-a:</w:t>
      </w:r>
    </w:p>
    <w:p w:rsidRDefault="00027286" w:rsidP="00027286" w:rsidR="00027286">
      <w:pPr>
        <w:jc w:val="both"/>
      </w:pPr>
      <w:r>
        <w:t>-stečajni upravitelj,</w:t>
      </w:r>
    </w:p>
    <w:p w:rsidRDefault="00027286" w:rsidP="00027286" w:rsidR="00027286">
      <w:pPr>
        <w:jc w:val="both"/>
      </w:pPr>
      <w:r>
        <w:t>-GUO ŽDO</w:t>
      </w:r>
    </w:p>
    <w:p w:rsidRDefault="00027286" w:rsidP="00027286" w:rsidR="00027286">
      <w:pPr>
        <w:jc w:val="both"/>
      </w:pPr>
      <w:r>
        <w:t>-Općinski sud u Zagrebu</w:t>
      </w:r>
    </w:p>
    <w:p w:rsidRDefault="00027286" w:rsidP="00027286" w:rsidR="00027286">
      <w:pPr>
        <w:jc w:val="both"/>
      </w:pPr>
      <w:r>
        <w:t>-oglasna ploča suda</w:t>
      </w:r>
    </w:p>
    <w:p w:rsidRDefault="00027286" w:rsidP="00027286" w:rsidR="00027286">
      <w:pPr>
        <w:jc w:val="both"/>
      </w:pPr>
    </w:p>
    <w:p w:rsidRDefault="00027286" w:rsidP="00027286" w:rsidR="00027286"/>
    <w:p w:rsidRDefault="00293AB1" w:rsidR="00293AB1"/>
    <w:sectPr w:rsidR="00293A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286"/>
    <w:rsid w:val="00027286"/>
    <w:rsid w:val="000A68AA"/>
    <w:rsid w:val="00267DB9"/>
    <w:rsid w:val="00293AB1"/>
    <w:rsid w:val="00440C55"/>
    <w:rsid w:val="00527D8A"/>
    <w:rsid w:val="00541EC4"/>
    <w:rsid w:val="007730DE"/>
    <w:rsid w:val="00796DD0"/>
    <w:rsid w:val="0088503F"/>
    <w:rsid w:val="009A0F28"/>
    <w:rsid w:val="00B15894"/>
    <w:rsid w:val="00BE0A4E"/>
    <w:rsid w:val="00D874DE"/>
    <w:rsid w:val="00EB624E"/>
    <w:rsid w:val="00EE23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728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728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874DE"/>
    <w:rPr>
      <w:color w:val="808080"/>
      <w:bdr w:space="0" w:sz="0" w:color="auto" w:val="none"/>
      <w:shd w:fill="auto" w:color="auto" w:val="clear"/>
    </w:rPr>
  </w:style>
  <w:style w:customStyle="true" w:styleId="eSPISCCParagraphDefaultFont" w:type="character">
    <w:name w:val="eSPIS_CC_Paragraph Default Font"/>
    <w:basedOn w:val="Zadanifontodlomka"/>
    <w:rsid w:val="00D874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74DE"/>
    <w:rPr>
      <w:b/>
      <w:bdr w:space="0" w:sz="0" w:color="auto" w:val="none"/>
      <w:shd w:fill="FFFFCC" w:color="auto" w:val="clear"/>
      <w:lang w:val="hr-HR"/>
    </w:rPr>
  </w:style>
  <w:style w:customStyle="true" w:styleId="PozadinaSvijetloCrvena" w:type="character">
    <w:name w:val="Pozadina_SvijetloCrvena"/>
    <w:basedOn w:val="eSPISCCParagraphDefaultFont"/>
    <w:rsid w:val="00D874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74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728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27286"/>
    <w:rPr>
      <w:rFonts w:ascii="Tahoma" w:cs="Tahoma" w:hAnsi="Tahoma"/>
      <w:sz w:val="16"/>
      <w:szCs w:val="16"/>
    </w:rPr>
  </w:style>
  <w:style w:customStyle="1" w:styleId="TekstbaloniaChar" w:type="character">
    <w:name w:val="Tekst balončića Char"/>
    <w:basedOn w:val="Zadanifontodlomka"/>
    <w:link w:val="Tekstbalonia"/>
    <w:uiPriority w:val="99"/>
    <w:semiHidden/>
    <w:rsid w:val="0002728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874DE"/>
    <w:rPr>
      <w:color w:val="808080"/>
      <w:bdr w:color="auto" w:space="0" w:sz="0" w:val="none"/>
      <w:shd w:color="auto" w:fill="auto" w:val="clear"/>
    </w:rPr>
  </w:style>
  <w:style w:customStyle="1" w:styleId="eSPISCCParagraphDefaultFont" w:type="character">
    <w:name w:val="eSPIS_CC_Paragraph Default Font"/>
    <w:basedOn w:val="Zadanifontodlomka"/>
    <w:rsid w:val="00D874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74DE"/>
    <w:rPr>
      <w:b/>
      <w:bdr w:color="auto" w:space="0" w:sz="0" w:val="none"/>
      <w:shd w:color="auto" w:fill="FFFFCC" w:val="clear"/>
      <w:lang w:val="hr-HR"/>
    </w:rPr>
  </w:style>
  <w:style w:customStyle="1" w:styleId="PozadinaSvijetloCrvena" w:type="character">
    <w:name w:val="Pozadina_SvijetloCrvena"/>
    <w:basedOn w:val="eSPISCCParagraphDefaultFont"/>
    <w:rsid w:val="00D874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74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14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5748</properties:Characters>
  <properties:Lines>145</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2015-12-07T09:01:00Z</dcterms:created>
  <dc:creator>Mara Marčinko</dc:creator>
  <cp:lastModifiedBy>Mara Marčinko</cp:lastModifiedBy>
  <cp:lastPrinted>2015-12-07T09:07:00Z</cp:lastPrinted>
  <dcterms:modified xmlns:xsi="http://www.w3.org/2001/XMLSchema-instance" xsi:type="dcterms:W3CDTF">2015-12-07T09:10:00Z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