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1296" w14:paraId="6751296" w:rsidRDefault="008D1F8E" w:rsidP="008D1F8E" w:rsidR="008D1F8E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8D1F8E" w:rsidP="008D1F8E" w:rsidR="008D1F8E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2 St-193</w:t>
      </w:r>
      <w:r w:rsidRPr="00AC415D">
        <w:t>/2</w:t>
      </w:r>
      <w:r w:rsidRPr="00F15597">
        <w:t>015-261</w:t>
      </w:r>
    </w:p>
    <w:p w:rsidRDefault="008D1F8E" w:rsidP="008D1F8E" w:rsidR="008D1F8E" w:rsidRPr="00AA4F81">
      <w:r w:rsidRPr="00AA4F81">
        <w:t xml:space="preserve"> TRGOVAČKI SUD U </w:t>
      </w:r>
      <w:r>
        <w:t>PAZINU</w:t>
      </w:r>
    </w:p>
    <w:p w:rsidRDefault="008D1F8E" w:rsidP="008D1F8E" w:rsidR="008D1F8E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8D1F8E" w:rsidP="008D1F8E" w:rsidR="008D1F8E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D1F8E" w:rsidP="008D1F8E" w:rsidR="008D1F8E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8D1F8E" w:rsidP="008D1F8E" w:rsidR="008D1F8E" w:rsidRPr="00A06BE6">
      <w:pPr>
        <w:jc w:val="center"/>
      </w:pPr>
      <w:r>
        <w:rPr>
          <w:b/>
        </w:rPr>
        <w:tab/>
        <w:t xml:space="preserve">               </w:t>
      </w:r>
    </w:p>
    <w:p w:rsidRDefault="008D1F8E" w:rsidP="008D1F8E" w:rsidR="008D1F8E" w:rsidRPr="00A06BE6">
      <w:pPr>
        <w:jc w:val="center"/>
      </w:pPr>
      <w:r w:rsidRPr="00A06BE6">
        <w:t xml:space="preserve">POZIV NA ROČIŠTE </w:t>
      </w:r>
    </w:p>
    <w:p w:rsidRDefault="008D1F8E" w:rsidP="008D1F8E" w:rsidR="008D1F8E" w:rsidRPr="00A06BE6">
      <w:pPr>
        <w:jc w:val="center"/>
      </w:pPr>
      <w:r w:rsidRPr="00A06BE6">
        <w:t>ZA DIOBU KUPOVNINE</w:t>
      </w:r>
    </w:p>
    <w:p w:rsidRDefault="008D1F8E" w:rsidP="008D1F8E" w:rsidR="008D1F8E">
      <w:pPr>
        <w:jc w:val="center"/>
      </w:pPr>
    </w:p>
    <w:p w:rsidRDefault="008D1F8E" w:rsidP="008D1F8E" w:rsidR="008D1F8E" w:rsidRPr="00A06BE6">
      <w:pPr>
        <w:jc w:val="center"/>
      </w:pPr>
    </w:p>
    <w:p w:rsidRDefault="008D1F8E" w:rsidP="008D1F8E" w:rsidR="008D1F8E" w:rsidRPr="006F69E1">
      <w:pPr>
        <w:ind w:firstLine="708"/>
        <w:jc w:val="center"/>
      </w:pPr>
      <w:r w:rsidRPr="006F69E1">
        <w:t xml:space="preserve">Pozivate se na ročište za diobu </w:t>
      </w:r>
      <w:proofErr w:type="spellStart"/>
      <w:r w:rsidRPr="006F69E1">
        <w:t>kupovnine</w:t>
      </w:r>
      <w:proofErr w:type="spellEnd"/>
      <w:r w:rsidRPr="006F69E1">
        <w:t xml:space="preserve"> za nekretninu </w:t>
      </w:r>
    </w:p>
    <w:p w:rsidRDefault="008D1F8E" w:rsidP="008D1F8E" w:rsidR="008D1F8E" w:rsidRPr="006F69E1">
      <w:pPr>
        <w:ind w:firstLine="708"/>
        <w:jc w:val="center"/>
        <w:rPr>
          <w:bCs/>
        </w:rPr>
      </w:pPr>
      <w:r w:rsidRPr="00304FA8">
        <w:t>k.č.br. 2489/9 upisan</w:t>
      </w:r>
      <w:r>
        <w:t>u</w:t>
      </w:r>
      <w:r w:rsidRPr="00304FA8">
        <w:t xml:space="preserve"> u </w:t>
      </w:r>
      <w:proofErr w:type="spellStart"/>
      <w:r w:rsidRPr="00304FA8">
        <w:t>zk.ul</w:t>
      </w:r>
      <w:proofErr w:type="spellEnd"/>
      <w:r w:rsidRPr="00304FA8">
        <w:t>. 3116 k.o. Buzet-Stari grad</w:t>
      </w:r>
    </w:p>
    <w:p w:rsidRDefault="008D1F8E" w:rsidP="008D1F8E" w:rsidR="008D1F8E" w:rsidRPr="006F69E1">
      <w:pPr>
        <w:ind w:firstLine="708"/>
        <w:jc w:val="center"/>
      </w:pPr>
      <w:r w:rsidRPr="006F69E1">
        <w:t xml:space="preserve">u stečajnom postupku nad dužnikom </w:t>
      </w:r>
    </w:p>
    <w:p w:rsidRDefault="008D1F8E" w:rsidP="008D1F8E" w:rsidR="008D1F8E" w:rsidRPr="006F69E1">
      <w:pPr>
        <w:ind w:firstLine="708"/>
        <w:jc w:val="center"/>
        <w:rPr>
          <w:bCs/>
          <w:sz w:val="23"/>
          <w:szCs w:val="23"/>
        </w:rPr>
      </w:pPr>
      <w:r w:rsidRPr="00304FA8">
        <w:t>BUP d.o.o. u stečaju, Buzet, Sveti Ivan 6, OIB: 52397973635</w:t>
      </w:r>
      <w:r w:rsidRPr="006F69E1">
        <w:t>,</w:t>
      </w:r>
      <w:r w:rsidRPr="006F69E1">
        <w:rPr>
          <w:bCs/>
          <w:sz w:val="23"/>
          <w:szCs w:val="23"/>
        </w:rPr>
        <w:t xml:space="preserve"> </w:t>
      </w:r>
    </w:p>
    <w:p w:rsidRDefault="008D1F8E" w:rsidP="008D1F8E" w:rsidR="008D1F8E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8D1F8E" w:rsidP="008D1F8E" w:rsidR="008D1F8E" w:rsidRPr="007511B7">
      <w:pPr>
        <w:jc w:val="both"/>
      </w:pPr>
    </w:p>
    <w:p w:rsidRDefault="008D1F8E" w:rsidP="008D1F8E" w:rsidR="008D1F8E">
      <w:pPr>
        <w:jc w:val="both"/>
      </w:pPr>
    </w:p>
    <w:p w:rsidRDefault="008D1F8E" w:rsidP="008D1F8E" w:rsidR="008D1F8E" w:rsidRPr="00A06BE6">
      <w:pPr>
        <w:jc w:val="both"/>
      </w:pPr>
    </w:p>
    <w:p w:rsidRDefault="008D1F8E" w:rsidP="008D1F8E" w:rsidR="008D1F8E" w:rsidRPr="00F15597">
      <w:pPr>
        <w:jc w:val="center"/>
      </w:pPr>
      <w:r w:rsidRPr="00F15597">
        <w:t xml:space="preserve">dana </w:t>
      </w:r>
      <w:r w:rsidR="00F15597" w:rsidRPr="00F15597">
        <w:t>27. rujna 2018. u 12</w:t>
      </w:r>
      <w:r w:rsidRPr="00F15597">
        <w:t xml:space="preserve">:30 sati. </w:t>
      </w:r>
    </w:p>
    <w:p w:rsidRDefault="008D1F8E" w:rsidP="008D1F8E" w:rsidR="008D1F8E">
      <w:pPr>
        <w:jc w:val="both"/>
      </w:pPr>
    </w:p>
    <w:p w:rsidRDefault="008D1F8E" w:rsidP="008D1F8E" w:rsidR="008D1F8E">
      <w:pPr>
        <w:jc w:val="both"/>
      </w:pPr>
    </w:p>
    <w:p w:rsidRDefault="008D1F8E" w:rsidP="008D1F8E" w:rsidR="008D1F8E" w:rsidRPr="00A06BE6">
      <w:pPr>
        <w:jc w:val="both"/>
      </w:pPr>
    </w:p>
    <w:p w:rsidRDefault="008D1F8E" w:rsidP="008D1F8E" w:rsidR="008D1F8E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8D1F8E" w:rsidP="008D1F8E" w:rsidR="008D1F8E" w:rsidRPr="008110D5">
      <w:pPr>
        <w:jc w:val="both"/>
      </w:pPr>
      <w:r w:rsidRPr="008110D5">
        <w:t>UPOZORENJE:</w:t>
      </w:r>
    </w:p>
    <w:p w:rsidRDefault="008D1F8E" w:rsidP="008D1F8E" w:rsidR="008D1F8E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8D1F8E" w:rsidP="008D1F8E" w:rsidR="008D1F8E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8D1F8E" w:rsidP="008D1F8E" w:rsidR="008D1F8E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8D1F8E" w:rsidP="008D1F8E" w:rsidR="008D1F8E"/>
    <w:p w:rsidRDefault="008D1F8E" w:rsidP="008D1F8E" w:rsidR="008D1F8E" w:rsidRPr="008110D5"/>
    <w:p w:rsidRDefault="008D1F8E" w:rsidP="008D1F8E" w:rsidR="008D1F8E" w:rsidRPr="008110D5">
      <w:pPr>
        <w:jc w:val="center"/>
      </w:pPr>
      <w:r w:rsidRPr="008110D5">
        <w:t>U Paz</w:t>
      </w:r>
      <w:r w:rsidRPr="00F15597">
        <w:t>inu 31. kolovoza 2018.</w:t>
      </w:r>
    </w:p>
    <w:p w:rsidRDefault="008D1F8E" w:rsidP="008D1F8E" w:rsidR="008D1F8E">
      <w:pPr>
        <w:ind w:left="7080"/>
        <w:jc w:val="both"/>
      </w:pPr>
    </w:p>
    <w:p w:rsidRDefault="008D1F8E" w:rsidP="008D1F8E" w:rsidR="008D1F8E">
      <w:pPr>
        <w:ind w:left="7080"/>
        <w:jc w:val="both"/>
      </w:pPr>
    </w:p>
    <w:p w:rsidRDefault="008D1F8E" w:rsidP="008D1F8E" w:rsidR="008D1F8E" w:rsidRPr="00A06BE6">
      <w:pPr>
        <w:ind w:left="6480"/>
        <w:jc w:val="both"/>
      </w:pPr>
      <w:r>
        <w:t xml:space="preserve">   Stečajna sutkinja</w:t>
      </w:r>
    </w:p>
    <w:p w:rsidRDefault="008D1F8E" w:rsidP="008D1F8E" w:rsidR="008D1F8E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8D1F8E" w:rsidP="008D1F8E" w:rsidR="008D1F8E">
      <w:pPr>
        <w:jc w:val="both"/>
      </w:pPr>
      <w:r w:rsidRPr="00A06BE6">
        <w:tab/>
      </w:r>
    </w:p>
    <w:p w:rsidRDefault="008D1F8E" w:rsidP="008D1F8E" w:rsidR="008D1F8E">
      <w:pPr>
        <w:jc w:val="both"/>
      </w:pPr>
    </w:p>
    <w:p w:rsidRDefault="008D1F8E" w:rsidP="008D1F8E" w:rsidR="008D1F8E">
      <w:pPr>
        <w:jc w:val="both"/>
      </w:pPr>
    </w:p>
    <w:p w:rsidRDefault="008D1F8E" w:rsidP="008D1F8E" w:rsidR="008D1F8E">
      <w:pPr>
        <w:jc w:val="both"/>
      </w:pPr>
      <w:r w:rsidRPr="005A1E57">
        <w:t>DNA:</w:t>
      </w:r>
    </w:p>
    <w:p w:rsidRDefault="00EA3CAD" w:rsidP="00EA3CAD" w:rsidR="00EA3CAD" w:rsidRPr="005A1E57">
      <w:r w:rsidRPr="00304FA8">
        <w:t xml:space="preserve">- stečajni upravitelj Zdravko Kuzmić, Zagreb, </w:t>
      </w:r>
      <w:proofErr w:type="spellStart"/>
      <w:r w:rsidRPr="00304FA8">
        <w:t>Zelenjak</w:t>
      </w:r>
      <w:proofErr w:type="spellEnd"/>
      <w:r w:rsidRPr="00304FA8">
        <w:t xml:space="preserve"> 78</w:t>
      </w:r>
    </w:p>
    <w:p w:rsidRDefault="00F15597" w:rsidP="00F15597" w:rsidR="00F15597" w:rsidRPr="00304FA8">
      <w:pPr>
        <w:rPr>
          <w:b/>
        </w:rPr>
      </w:pPr>
      <w:r w:rsidRPr="00304FA8">
        <w:t>- H-ABDUCO d.o.o., Zagreb, Slavonska avenija 6A</w:t>
      </w:r>
    </w:p>
    <w:p w:rsidRDefault="00EA3CAD" w:rsidP="00EA3CAD" w:rsidR="00EA3CAD" w:rsidRPr="00EA3CAD">
      <w:r w:rsidRPr="00EA3CAD">
        <w:t>- Republika Hrvatska, po ŽDO Pula, Pula, Rovinjska ul. 2</w:t>
      </w:r>
    </w:p>
    <w:p w:rsidRDefault="00EA3CAD" w:rsidP="00F15597" w:rsidR="00EA3CAD" w:rsidRPr="00EA3CAD">
      <w:r w:rsidRPr="00EA3CAD">
        <w:t xml:space="preserve">- </w:t>
      </w:r>
      <w:r w:rsidR="007501DE" w:rsidRPr="000077A6">
        <w:t>HEP – OPSKRBA</w:t>
      </w:r>
      <w:r w:rsidRPr="00EA3CAD">
        <w:t xml:space="preserve"> d.o.o., Zagreb, Ulica grada Vukovara 37</w:t>
      </w:r>
    </w:p>
    <w:p w:rsidRDefault="00F15597" w:rsidP="008D1F8E" w:rsidR="008D1F8E">
      <w:r w:rsidRPr="00304FA8">
        <w:t>- e-Oglasna ploča suda 8 dana</w:t>
      </w:r>
    </w:p>
    <w:p w:rsidRDefault="00EC32EB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1F8E"/>
    <w:rsid w:val="00554328"/>
    <w:rsid w:val="007501DE"/>
    <w:rsid w:val="008D1F8E"/>
    <w:rsid w:val="00985388"/>
    <w:rsid w:val="00AD2DBC"/>
    <w:rsid w:val="00EA3CAD"/>
    <w:rsid w:val="00EC32EB"/>
    <w:rsid w:val="00F1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F8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1F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1F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F8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D1F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1F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3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1049</properties:Characters>
  <properties:Lines>47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2018-08-30T12:50:00Z</dcterms:created>
  <dc:creator>Jasmina Matika</dc:creator>
  <cp:lastModifiedBy>Jasmina Matika</cp:lastModifiedBy>
  <dcterms:modified xmlns:xsi="http://www.w3.org/2001/XMLSchema-instance" xsi:type="dcterms:W3CDTF">2018-08-31T11:39:00Z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(St-193-15 - POZIV ZA ROČIŠTE ZA DIOBU KUPOVNINE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