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427a7b" w14:paraId="1427a7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0B6BDE">
        <w:rPr>
          <w:rFonts w:hAnsi="Times New Roman" w:ascii="Times New Roman"/>
          <w:b/>
          <w:sz w:val="24"/>
          <w:szCs w:val="24"/>
        </w:rPr>
        <w:t>2515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0B6BDE">
        <w:rPr>
          <w:rFonts w:hAnsi="Times New Roman" w:ascii="Times New Roman"/>
          <w:sz w:val="24"/>
          <w:szCs w:val="24"/>
        </w:rPr>
        <w:t>2515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B6BDE" w:rsidRPr="000B6BDE">
        <w:rPr>
          <w:rFonts w:hAnsi="Times New Roman" w:ascii="Times New Roman"/>
          <w:sz w:val="24"/>
          <w:szCs w:val="24"/>
        </w:rPr>
        <w:t>ORGANIZACIJA ZA PROMICANJE SJEVERNO-ATLANTSKIH INTEGRACIJA</w:t>
      </w:r>
      <w:r w:rsidR="00CA6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0B6BDE" w:rsidRPr="000B6BDE">
        <w:rPr>
          <w:rFonts w:hAnsi="Times New Roman" w:ascii="Times New Roman"/>
          <w:sz w:val="24"/>
          <w:szCs w:val="24"/>
        </w:rPr>
        <w:t>06505832848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6353"/>
    <w:rsid w:val="00CA7B48"/>
    <w:rsid w:val="00CC3921"/>
    <w:rsid w:val="00CD0E93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E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0E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0E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0E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E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0E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0E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0E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2515</izvorni_sadrzaj>
    <derivirana_varijabla naziv="DomainObject.Predmet.Broj_1">2515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St-2515/2015</izvorni_sadrzaj>
    <derivirana_varijabla naziv="DomainObject.Predmet.OznakaBroj_1">St-2515/2015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ORGANIZACIJA ZA PROMICANJE SJEVERNO-ATLANTSKIH INTEGRACIJA</izvorni_sadrzaj>
    <derivirana_varijabla naziv="DomainObject.Predmet.ProtustrankaFormated_1">  ORGANIZACIJA ZA PROMICANJE SJEVERNO-ATLANTSKIH INTEGRACIJA</derivirana_varijabla>
  </DomainObject.Predmet.ProtustrankaFormated>
  <DomainObject.Predmet.ProtustrankaFormatedOIB>
    <izvorni_sadrzaj>  ORGANIZACIJA ZA PROMICANJE SJEVERNO-ATLANTSKIH INTEGRACIJA, OIB 06505832848</izvorni_sadrzaj>
    <derivirana_varijabla naziv="DomainObject.Predmet.ProtustrankaFormatedOIB_1">  ORGANIZACIJA ZA PROMICANJE SJEVERNO-ATLANTSKIH INTEGRACIJA, OIB 06505832848</derivirana_varijabla>
  </DomainObject.Predmet.ProtustrankaFormatedOIB>
  <DomainObject.Predmet.ProtustrankaFormatedWithAdress>
    <izvorni_sadrzaj> ORGANIZACIJA ZA PROMICANJE SJEVERNO-ATLANTSKIH INTEGRACIJA, Poljana Zvonimira Dražića 9, 10000 Zagreb</izvorni_sadrzaj>
    <derivirana_varijabla naziv="DomainObject.Predmet.ProtustrankaFormatedWithAdress_1"> ORGANIZACIJA ZA PROMICANJE SJEVERNO-ATLANTSKIH INTEGRACIJA, Poljana Zvonimira Dražića 9, 10000 Zagreb</derivirana_varijabla>
  </DomainObject.Predmet.ProtustrankaFormatedWithAdress>
  <DomainObject.Predmet.ProtustrankaFormatedWithAdressOIB>
    <izvorni_sadrzaj> ORGANIZACIJA ZA PROMICANJE SJEVERNO-ATLANTSKIH INTEGRACIJA, OIB 06505832848, Poljana Zvonimira Dražića 9, 10000 Zagreb</izvorni_sadrzaj>
    <derivirana_varijabla naziv="DomainObject.Predmet.ProtustrankaFormatedWithAdressOIB_1"> ORGANIZACIJA ZA PROMICANJE SJEVERNO-ATLANTSKIH INTEGRACIJA, OIB 06505832848, Poljana Zvonimira Dražića 9, 10000 Zagreb</derivirana_varijabla>
  </DomainObject.Predmet.ProtustrankaFormatedWithAdressOIB>
  <DomainObject.Predmet.ProtustrankaWithAdress>
    <izvorni_sadrzaj>ORGANIZACIJA ZA PROMICANJE SJEVERNO-ATLANTSKIH INTEGRACIJA Poljana Zvonimira Dražića 9, 10000 Zagreb</izvorni_sadrzaj>
    <derivirana_varijabla naziv="DomainObject.Predmet.ProtustrankaWithAdress_1">ORGANIZACIJA ZA PROMICANJE SJEVERNO-ATLANTSKIH INTEGRACIJA Poljana Zvonimira Dražića 9, 10000 Zagreb</derivirana_varijabla>
  </DomainObject.Predmet.ProtustrankaWithAdress>
  <DomainObject.Predmet.ProtustrankaWithAdressOIB>
    <izvorni_sadrzaj>ORGANIZACIJA ZA PROMICANJE SJEVERNO-ATLANTSKIH INTEGRACIJA, OIB 06505832848, Poljana Zvonimira Dražića 9, 10000 Zagreb</izvorni_sadrzaj>
    <derivirana_varijabla naziv="DomainObject.Predmet.ProtustrankaWithAdressOIB_1">ORGANIZACIJA ZA PROMICANJE SJEVERNO-ATLANTSKIH INTEGRACIJA, OIB 06505832848, Poljana Zvonimira Dražića 9, 10000 Zagreb</derivirana_varijabla>
  </DomainObject.Predmet.ProtustrankaWithAdressOIB>
  <DomainObject.Predmet.ProtustrankaNazivFormated>
    <izvorni_sadrzaj>ORGANIZACIJA ZA PROMICANJE SJEVERNO-ATLANTSKIH INTEGRACIJA</izvorni_sadrzaj>
    <derivirana_varijabla naziv="DomainObject.Predmet.ProtustrankaNazivFormated_1">ORGANIZACIJA ZA PROMICANJE SJEVERNO-ATLANTSKIH INTEGRACIJA</derivirana_varijabla>
  </DomainObject.Predmet.ProtustrankaNazivFormated>
  <DomainObject.Predmet.ProtustrankaNazivFormatedOIB>
    <izvorni_sadrzaj>ORGANIZACIJA ZA PROMICANJE SJEVERNO-ATLANTSKIH INTEGRACIJA, OIB 06505832848</izvorni_sadrzaj>
    <derivirana_varijabla naziv="DomainObject.Predmet.ProtustrankaNazivFormatedOIB_1">ORGANIZACIJA ZA PROMICANJE SJEVERNO-ATLANTSKIH INTEGRACIJA, OIB 06505832848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ORGANIZACIJA ZA PROMICANJE SJEVERNO-ATLANTSKIH INTEGRACIJA</item>
    </izvorni_sadrzaj>
    <derivirana_varijabla naziv="DomainObject.Predmet.ProtuStrankaListFormated_1">
      <item>ORGANIZACIJA ZA PROMICANJE SJEVERNO-ATLANTSKIH INTEGRACIJA</item>
    </derivirana_varijabla>
  </DomainObject.Predmet.ProtuStrankaListFormated>
  <DomainObject.Predmet.ProtuStrankaListFormatedOIB>
    <izvorni_sadrzaj>
      <item>ORGANIZACIJA ZA PROMICANJE SJEVERNO-ATLANTSKIH INTEGRACIJA, OIB 06505832848</item>
    </izvorni_sadrzaj>
    <derivirana_varijabla naziv="DomainObject.Predmet.ProtuStrankaListFormatedOIB_1">
      <item>ORGANIZACIJA ZA PROMICANJE SJEVERNO-ATLANTSKIH INTEGRACIJA, OIB 06505832848</item>
    </derivirana_varijabla>
  </DomainObject.Predmet.ProtuStrankaListFormatedOIB>
  <DomainObject.Predmet.ProtuStrankaListFormatedWithAdress>
    <izvorni_sadrzaj>
      <item>ORGANIZACIJA ZA PROMICANJE SJEVERNO-ATLANTSKIH INTEGRACIJA, Poljana Zvonimira Dražića 9, 10000 Zagreb</item>
    </izvorni_sadrzaj>
    <derivirana_varijabla naziv="DomainObject.Predmet.ProtuStrankaListFormatedWithAdress_1">
      <item>ORGANIZACIJA ZA PROMICANJE SJEVERNO-ATLANTSKIH INTEGRACIJA, Poljana Zvonimira Dražića 9, 10000 Zagreb</item>
    </derivirana_varijabla>
  </DomainObject.Predmet.ProtuStrankaListFormatedWithAdress>
  <DomainObject.Predmet.ProtuStrankaListFormatedWithAdressOIB>
    <izvorni_sadrzaj>
      <item>ORGANIZACIJA ZA PROMICANJE SJEVERNO-ATLANTSKIH INTEGRACIJA, OIB 06505832848, Poljana Zvonimira Dražića 9, 10000 Zagreb</item>
    </izvorni_sadrzaj>
    <derivirana_varijabla naziv="DomainObject.Predmet.ProtuStrankaListFormatedWithAdressOIB_1">
      <item>ORGANIZACIJA ZA PROMICANJE SJEVERNO-ATLANTSKIH INTEGRACIJA, OIB 06505832848, Poljana Zvonimira Dražića 9, 10000 Zagreb</item>
    </derivirana_varijabla>
  </DomainObject.Predmet.ProtuStrankaListFormatedWithAdressOIB>
  <DomainObject.Predmet.ProtuStrankaListNazivFormated>
    <izvorni_sadrzaj>
      <item>ORGANIZACIJA ZA PROMICANJE SJEVERNO-ATLANTSKIH INTEGRACIJA</item>
    </izvorni_sadrzaj>
    <derivirana_varijabla naziv="DomainObject.Predmet.ProtuStrankaListNazivFormated_1">
      <item>ORGANIZACIJA ZA PROMICANJE SJEVERNO-ATLANTSKIH INTEGRACIJA</item>
    </derivirana_varijabla>
  </DomainObject.Predmet.ProtuStrankaListNazivFormated>
  <DomainObject.Predmet.ProtuStrankaListNazivFormatedOIB>
    <izvorni_sadrzaj>
      <item>ORGANIZACIJA ZA PROMICANJE SJEVERNO-ATLANTSKIH INTEGRACIJA, OIB 06505832848</item>
    </izvorni_sadrzaj>
    <derivirana_varijabla naziv="DomainObject.Predmet.ProtuStrankaListNazivFormatedOIB_1">
      <item>ORGANIZACIJA ZA PROMICANJE SJEVERNO-ATLANTSKIH INTEGRACIJA, OIB 06505832848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ORGANIZACIJA ZA PROMICANJE SJEVERNO-ATLANTSKIH INTEGRACIJA</izvorni_sadrzaj>
    <derivirana_varijabla naziv="DomainObject.Predmet.ProtustrankaIDrugi_1">ORGANIZACIJA ZA PROMICANJE SJEVERNO-ATLANTSKIH INTEGRACIJA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ORGANIZACIJA ZA PROMICANJE SJEVERNO-ATLANTSKIH INTEGRACIJA, OIB 06505832848, Poljana Zvonimira Dražića 9, 10000 Zagreb</izvorni_sadrzaj>
    <derivirana_varijabla naziv="DomainObject.Predmet.ProtustrankaIDrugiAdressOIB_1">ORGANIZACIJA ZA PROMICANJE SJEVERNO-ATLANTSKIH INTEGRACIJA, OIB 06505832848, Poljana Zvonimira Dražića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ORGANIZACIJA ZA PROMICANJE SJEVERNO-ATLANTSKIH INTEGRACIJA</item>
      <item>FINA Regionalni centar Zagreb</item>
    </izvorni_sadrzaj>
    <derivirana_varijabla naziv="DomainObject.Predmet.SudioniciListNaziv_1">
      <item>ORGANIZACIJA ZA PROMICANJE SJEVERNO-ATLANTSKIH INTEGRACIJA</item>
      <item>FINA Regionalni centar Zagreb</item>
    </derivirana_varijabla>
  </DomainObject.Predmet.SudioniciListNaziv>
  <DomainObject.Predmet.SudioniciListAdressOIB>
    <izvorni_sadrzaj>
      <item>ORGANIZACIJA ZA PROMICANJE SJEVERNO-ATLANTSKIH INTEGRACIJA, OIB 06505832848, Poljana Zvonimira Dražića 9,10000 Zagreb</item>
      <item>FINA Regionalni centar Zagreb, OIB 85821130368, Trg svibanjskih žrtava 1995. 1,10000 Zagreb</item>
    </izvorni_sadrzaj>
    <derivirana_varijabla naziv="DomainObject.Predmet.SudioniciListAdressOIB_1">
      <item>ORGANIZACIJA ZA PROMICANJE SJEVERNO-ATLANTSKIH INTEGRACIJA, OIB 06505832848, Poljana Zvonimira Dražića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06505832848</item>
      <item>, OIB 85821130368</item>
    </izvorni_sadrzaj>
    <derivirana_varijabla naziv="DomainObject.Predmet.SudioniciListNazivOIB_1">
      <item>, OIB 06505832848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818</properties:Characters>
  <properties:Lines>45</properties:Lines>
  <properties:Paragraphs>21</properties:Paragraphs>
  <properties:TotalTime>767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2016-04-19T07:39:00Z</cp:lastPrinted>
  <dcterms:modified xmlns:xsi="http://www.w3.org/2001/XMLSchema-instance" xsi:type="dcterms:W3CDTF">2016-04-19T07:40:00Z</dcterms:modified>
  <cp:revision>336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