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ce0b" w14:paraId="158ce0b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3C13C6">
        <w:rPr>
          <w:sz w:val="22"/>
          <w:szCs w:val="22"/>
        </w:rPr>
        <w:t>AUTO BORO jednostavno društvo s ograničenom odgovornošću za prijevoz i trgovinu, Benkovac, Kralja Dmitra Zvonimira 44, OIB:24327396508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1B7929">
        <w:rPr>
          <w:sz w:val="22"/>
          <w:szCs w:val="22"/>
        </w:rPr>
        <w:t>1</w:t>
      </w:r>
      <w:r w:rsidR="003C13C6">
        <w:rPr>
          <w:sz w:val="22"/>
          <w:szCs w:val="22"/>
        </w:rPr>
        <w:t>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3C13C6">
        <w:rPr>
          <w:sz w:val="22"/>
          <w:szCs w:val="22"/>
        </w:rPr>
        <w:t>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3C13C6">
        <w:rPr>
          <w:sz w:val="22"/>
          <w:szCs w:val="22"/>
        </w:rPr>
        <w:t>AUTO BORO jednostavno društvo s ograničenom odgovornošću za prijevoz i trgovinu, Benkovac, Kralja Dmitra Zvonimira 44, OIB:24327396508</w:t>
      </w:r>
      <w:r w:rsidRPr="000E3CEA">
        <w:rPr>
          <w:sz w:val="22"/>
          <w:szCs w:val="22"/>
        </w:rPr>
        <w:t xml:space="preserve">, iznosi </w:t>
      </w:r>
      <w:r w:rsidR="003C13C6">
        <w:rPr>
          <w:sz w:val="22"/>
          <w:szCs w:val="22"/>
        </w:rPr>
        <w:t>6.911,64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3C13C6">
        <w:rPr>
          <w:sz w:val="22"/>
          <w:szCs w:val="22"/>
        </w:rPr>
        <w:t>BOGDAN RAKIĆ, Benkovac, Kralja Dmitra Zvonimira 44, OIB:48403775063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3C13C6">
        <w:rPr>
          <w:sz w:val="22"/>
          <w:szCs w:val="22"/>
        </w:rPr>
        <w:t>75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3C13C6">
        <w:rPr>
          <w:sz w:val="22"/>
          <w:szCs w:val="22"/>
        </w:rPr>
        <w:t>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3C13C6">
      <w:rPr>
        <w:sz w:val="22"/>
        <w:szCs w:val="22"/>
      </w:rPr>
      <w:t>75/16-6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B4E5F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E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E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E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E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E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E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E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E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BORO jednostavno društvo s ograničenom odgovornošću za prijevoz i trgovinu</izvorni_sadrzaj>
    <derivirana_varijabla naziv="DomainObject.Predmet.ProtustrankaFormated_1">  AUTO BORO jednostavno društvo s ograničenom odgovornošću za prijevoz i trgovinu</derivirana_varijabla>
  </DomainObject.Predmet.ProtustrankaFormated>
  <DomainObject.Predmet.ProtustrankaFormatedOIB>
    <izvorni_sadrzaj>  AUTO BORO jednostavno društvo s ograničenom odgovornošću za prijevoz i trgovinu, OIB 24327396508</izvorni_sadrzaj>
    <derivirana_varijabla naziv="DomainObject.Predmet.ProtustrankaFormatedOIB_1">  AUTO BORO jednostavno društvo s ograničenom odgovornošću za prijevoz i trgovinu, OIB 24327396508</derivirana_varijabla>
  </DomainObject.Predmet.ProtustrankaFormatedOIB>
  <DomainObject.Predmet.ProtustrankaFormatedWithAdress>
    <izvorni_sadrzaj> AUTO BORO jednostavno društvo s ograničenom odgovornošću za prijevoz i trgovinu, Kralja Dmitra Zvonimira 44, 23420 Benkovac</izvorni_sadrzaj>
    <derivirana_varijabla naziv="DomainObject.Predmet.ProtustrankaFormatedWithAdress_1"> AUTO BORO jednostavno društvo s ograničenom odgovornošću za prijevoz i trgovinu, Kralja Dmitra Zvonimira 44, 23420 Benkovac</derivirana_varijabla>
  </DomainObject.Predmet.ProtustrankaFormatedWithAdress>
  <DomainObject.Predmet.ProtustrankaFormatedWithAdressOIB>
    <izvorni_sadrzaj> AUTO BORO jednostavno društvo s ograničenom odgovornošću za prijevoz i trgovinu, OIB 24327396508, Kralja Dmitra Zvonimira 44, 23420 Benkovac</izvorni_sadrzaj>
    <derivirana_varijabla naziv="DomainObject.Predmet.ProtustrankaFormatedWithAdressOIB_1"> AUTO BORO jednostavno društvo s ograničenom odgovornošću za prijevoz i trgovinu, OIB 24327396508, Kralja Dmitra Zvonimira 44, 23420 Benkovac</derivirana_varijabla>
  </DomainObject.Predmet.ProtustrankaFormatedWithAdressOIB>
  <DomainObject.Predmet.ProtustrankaWithAdress>
    <izvorni_sadrzaj>AUTO BORO jednostavno društvo s ograničenom odgovornošću za prijevoz i trgovinu Kralja Dmitra Zvonimira 44, 23420 Benkovac</izvorni_sadrzaj>
    <derivirana_varijabla naziv="DomainObject.Predmet.ProtustrankaWithAdress_1">AUTO BORO jednostavno društvo s ograničenom odgovornošću za prijevoz i trgovinu Kralja Dmitra Zvonimira 44, 23420 Benkovac</derivirana_varijabla>
  </DomainObject.Predmet.ProtustrankaWithAdress>
  <DomainObject.Predmet.ProtustrankaWithAdressOIB>
    <izvorni_sadrzaj>AUTO BORO jednostavno društvo s ograničenom odgovornošću za prijevoz i trgovinu, OIB 24327396508, Kralja Dmitra Zvonimira 44, 23420 Benkovac</izvorni_sadrzaj>
    <derivirana_varijabla naziv="DomainObject.Predmet.ProtustrankaWithAdressOIB_1">AUTO BORO jednostavno društvo s ograničenom odgovornošću za prijevoz i trgovinu, OIB 24327396508, Kralja Dmitra Zvonimira 44, 23420 Benkovac</derivirana_varijabla>
  </DomainObject.Predmet.ProtustrankaWithAdressOIB>
  <DomainObject.Predmet.ProtustrankaNazivFormated>
    <izvorni_sadrzaj>AUTO BORO jednostavno društvo s ograničenom odgovornošću za prijevoz i trgovinu</izvorni_sadrzaj>
    <derivirana_varijabla naziv="DomainObject.Predmet.ProtustrankaNazivFormated_1">AUTO BORO jednostavno društvo s ograničenom odgovornošću za prijevoz i trgovinu</derivirana_varijabla>
  </DomainObject.Predmet.ProtustrankaNazivFormated>
  <DomainObject.Predmet.ProtustrankaNazivFormatedOIB>
    <izvorni_sadrzaj>AUTO BORO jednostavno društvo s ograničenom odgovornošću za prijevoz i trgovinu, OIB 24327396508</izvorni_sadrzaj>
    <derivirana_varijabla naziv="DomainObject.Predmet.ProtustrankaNazivFormatedOIB_1">AUTO BORO jednostavno društvo s ograničenom odgovornošću za prijevoz i trgovinu, OIB 24327396508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6911.64</izvorni_sadrzaj>
    <derivirana_varijabla naziv="DomainObject.Predmet.TrenutnaVrijednost_1">6911.64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BORO jednostavno društvo s ograničenom odgovornošću za prijevoz i trgovinu</item>
    </izvorni_sadrzaj>
    <derivirana_varijabla naziv="DomainObject.Predmet.ProtuStrankaListFormated_1">
      <item>AUTO BORO jednostavno društvo s ograničenom odgovornošću za prijevoz i trgovinu</item>
    </derivirana_varijabla>
  </DomainObject.Predmet.ProtuStrankaListFormated>
  <DomainObject.Predmet.ProtuStrankaListFormatedOIB>
    <izvorni_sadrzaj>
      <item>AUTO BORO jednostavno društvo s ograničenom odgovornošću za prijevoz i trgovinu, OIB 24327396508</item>
    </izvorni_sadrzaj>
    <derivirana_varijabla naziv="DomainObject.Predmet.ProtuStrankaListFormatedOIB_1">
      <item>AUTO BORO jednostavno društvo s ograničenom odgovornošću za prijevoz i trgovinu, OIB 24327396508</item>
    </derivirana_varijabla>
  </DomainObject.Predmet.ProtuStrankaListFormatedOIB>
  <DomainObject.Predmet.ProtuStrankaListFormatedWithAdress>
    <izvorni_sadrzaj>
      <item>AUTO BORO jednostavno društvo s ograničenom odgovornošću za prijevoz i trgovinu, Kralja Dmitra Zvonimira 44, 23420 Benkovac</item>
    </izvorni_sadrzaj>
    <derivirana_varijabla naziv="DomainObject.Predmet.ProtuStrankaListFormatedWithAdress_1">
      <item>AUTO BORO jednostavno društvo s ograničenom odgovornošću za prijevoz i trgovinu, Kralja Dmitra Zvonimira 44, 23420 Benkovac</item>
    </derivirana_varijabla>
  </DomainObject.Predmet.ProtuStrankaListFormatedWithAdress>
  <DomainObject.Predmet.ProtuStrankaListFormatedWithAdressOIB>
    <izvorni_sadrzaj>
      <item>AUTO BORO jednostavno društvo s ograničenom odgovornošću za prijevoz i trgovinu, OIB 24327396508, Kralja Dmitra Zvonimira 44, 23420 Benkovac</item>
    </izvorni_sadrzaj>
    <derivirana_varijabla naziv="DomainObject.Predmet.ProtuStrankaListFormatedWithAdressOIB_1">
      <item>AUTO BORO jednostavno društvo s ograničenom odgovornošću za prijevoz i trgovinu, OIB 24327396508, Kralja Dmitra Zvonimira 44, 23420 Benkovac</item>
    </derivirana_varijabla>
  </DomainObject.Predmet.ProtuStrankaListFormatedWithAdressOIB>
  <DomainObject.Predmet.ProtuStrankaListNazivFormated>
    <izvorni_sadrzaj>
      <item>AUTO BORO jednostavno društvo s ograničenom odgovornošću za prijevoz i trgovinu</item>
    </izvorni_sadrzaj>
    <derivirana_varijabla naziv="DomainObject.Predmet.ProtuStrankaListNazivFormated_1">
      <item>AUTO BORO jednostavno društvo s ograničenom odgovornošću za prijevoz i trgovinu</item>
    </derivirana_varijabla>
  </DomainObject.Predmet.ProtuStrankaListNazivFormated>
  <DomainObject.Predmet.ProtuStrankaListNazivFormatedOIB>
    <izvorni_sadrzaj>
      <item>AUTO BORO jednostavno društvo s ograničenom odgovornošću za prijevoz i trgovinu, OIB 24327396508</item>
    </izvorni_sadrzaj>
    <derivirana_varijabla naziv="DomainObject.Predmet.ProtuStrankaListNazivFormatedOIB_1">
      <item>AUTO BORO jednostavno društvo s ograničenom odgovornošću za prijevoz i trgovinu, OIB 24327396508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BORO jednostavno društvo s ograničenom odgovornošću za prijevoz i trgovinu</izvorni_sadrzaj>
    <derivirana_varijabla naziv="DomainObject.Predmet.ProtustrankaIDrugi_1">AUTO BORO jednostavno društvo s ograničenom odgovornošću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BORO jednostavno društvo s ograničenom odgovornošću za prijevoz i trgovinu, OIB 24327396508, Kralja Dmitra Zvonimira 44, 23420 Benkovac</izvorni_sadrzaj>
    <derivirana_varijabla naziv="DomainObject.Predmet.ProtustrankaIDrugiAdressOIB_1">AUTO BORO jednostavno društvo s ograničenom odgovornošću za prijevoz i trgovinu, OIB 24327396508,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BORO jednostavno društvo s ograničenom odgovornošću za prijevoz i trgovinu</item>
    </izvorni_sadrzaj>
    <derivirana_varijabla naziv="DomainObject.Predmet.SudioniciListNaziv_1">
      <item>Financijska agencija</item>
      <item>AUTO BORO jednostavno društvo s ograničenom odgovornošću za prijevoz i trgovinu</item>
    </derivirana_varijabla>
  </DomainObject.Predmet.SudioniciListNaziv>
  <DomainObject.Predmet.SudioniciListAdressOIB>
    <izvorni_sadrzaj>
      <item>Financijska agencija, OIB 85821130368, Ivana Danila 4,23000 Zadar</item>
      <item>AUTO BORO jednostavno društvo s ograničenom odgovornošću za prijevoz i trgovinu, OIB 24327396508, Kralja Dmitra Zvonimira 44,23420 Benkovac</item>
    </izvorni_sadrzaj>
    <derivirana_varijabla naziv="DomainObject.Predmet.SudioniciListAdressOIB_1">
      <item>Financijska agencija, OIB 85821130368, Ivana Danila 4,23000 Zadar</item>
      <item>AUTO BORO jednostavno društvo s ograničenom odgovornošću za prijevoz i trgovinu, OIB 24327396508, Kralja Dmitra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24327396508</item>
    </izvorni_sadrzaj>
    <derivirana_varijabla naziv="DomainObject.Predmet.SudioniciListNazivOIB_1">
      <item>, OIB 85821130368</item>
      <item>, OIB 24327396508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ED344-942B-461C-99CC-0F8C8CE10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2008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2016-02-16T10:41:00Z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2016-02-18T07:18:00Z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