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6861" w14:paraId="1156861" w:rsidRDefault="00D46324" w:rsidR="00D46324" w:rsidRPr="001B5B85">
      <w:pPr>
        <w15:collapsed w:val="false"/>
      </w:pPr>
      <w:bookmarkStart w:name="_GoBack" w:id="0"/>
      <w:bookmarkEnd w:id="0"/>
    </w:p>
    <w:p w:rsidRDefault="00A01CD9" w:rsidR="00A01CD9" w:rsidRPr="001B5B85"/>
    <w:p w:rsidRDefault="00A01CD9" w:rsidR="00A01CD9" w:rsidRPr="001B5B85"/>
    <w:p w:rsidRDefault="001B5B85" w:rsidR="00A01CD9" w:rsidRPr="001B5B85">
      <w:r w:rsidRPr="001B5B8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1B5B85">
      <w:r w:rsidRPr="001B5B85">
        <w:t xml:space="preserve">   REPUBLIKA HRVATSKA </w:t>
      </w:r>
      <w:r w:rsidR="00C505CC" w:rsidRPr="001B5B85">
        <w:t xml:space="preserve"> </w:t>
      </w:r>
    </w:p>
    <w:p w:rsidRDefault="00A01CD9" w:rsidR="00A01CD9" w:rsidRPr="001B5B85">
      <w:r w:rsidRPr="001B5B85">
        <w:t xml:space="preserve">TRGOVAČKI </w:t>
      </w:r>
      <w:r w:rsidR="00B56D54" w:rsidRPr="001B5B85">
        <w:t>SUD U ZAGREBU</w:t>
      </w:r>
    </w:p>
    <w:p w:rsidRDefault="00B56D54" w:rsidR="00B56D54" w:rsidRPr="001B5B85">
      <w:r w:rsidRPr="001B5B85">
        <w:t>Zagre</w:t>
      </w:r>
      <w:r w:rsidR="00B74342" w:rsidRPr="001B5B85">
        <w:t>b, Amruševa 2/II</w:t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3A4017" w:rsidRPr="001B5B85">
        <w:tab/>
      </w:r>
      <w:r w:rsidR="00B74342" w:rsidRPr="001B5B85">
        <w:t>31-ST-</w:t>
      </w:r>
      <w:r w:rsidR="008202CB">
        <w:t>2149/13-45</w:t>
      </w:r>
    </w:p>
    <w:p w:rsidRDefault="00B56D54" w:rsidR="00B56D54" w:rsidRPr="001B5B85"/>
    <w:p w:rsidRDefault="00A01CD9" w:rsidR="00A01CD9" w:rsidRPr="001B5B85"/>
    <w:p w:rsidRDefault="00A01CD9" w:rsidR="00A01CD9" w:rsidRPr="001B5B85">
      <w:r w:rsidRPr="001B5B85">
        <w:tab/>
        <w:t xml:space="preserve">TRGOVAČKI SUD U ZAGREBU </w:t>
      </w:r>
      <w:r w:rsidRPr="001B5B85">
        <w:tab/>
      </w:r>
      <w:r w:rsidR="00B56D54" w:rsidRPr="001B5B85">
        <w:t xml:space="preserve"> po stečajnom sucu Nadi Kraljić </w:t>
      </w:r>
      <w:r w:rsidRPr="001B5B85">
        <w:t xml:space="preserve"> u stečajnom postupku nad stečajnim dužnikom </w:t>
      </w:r>
      <w:r w:rsidR="00D31FFE" w:rsidRPr="0027570F">
        <w:t>KSENIJA STIJEPOVIĆ KOVAČ vl. obrta za trgovinu i usluge ČIKO, Zagreb, Baštijanova 54 OIB:78989097253</w:t>
      </w:r>
      <w:r w:rsidR="00D31FFE">
        <w:t xml:space="preserve"> </w:t>
      </w:r>
      <w:r w:rsidRPr="001B5B85">
        <w:t xml:space="preserve">dana </w:t>
      </w:r>
      <w:r w:rsidR="00D31FFE">
        <w:t>9. siječnja 2017.</w:t>
      </w:r>
      <w:r w:rsidR="001B5B85" w:rsidRPr="001B5B85">
        <w:t xml:space="preserve"> </w:t>
      </w:r>
      <w:r w:rsidRPr="001B5B85">
        <w:t xml:space="preserve">godine donio je slijedeći </w:t>
      </w:r>
    </w:p>
    <w:p w:rsidRDefault="00A01CD9" w:rsidR="00A01CD9" w:rsidRPr="001B5B85"/>
    <w:p w:rsidRDefault="00A01CD9" w:rsidP="00A01CD9" w:rsidR="00A01CD9" w:rsidRPr="001B5B85">
      <w:pPr>
        <w:jc w:val="center"/>
      </w:pPr>
      <w:r w:rsidRPr="001B5B85">
        <w:t xml:space="preserve">Z A K L J U Č A K </w:t>
      </w:r>
    </w:p>
    <w:p w:rsidRDefault="00A01CD9" w:rsidP="00A01CD9" w:rsidR="00A01CD9" w:rsidRPr="001B5B85"/>
    <w:p w:rsidRDefault="00A01CD9" w:rsidP="00A01CD9" w:rsidR="00264DA8" w:rsidRPr="001B5B85">
      <w:r w:rsidRPr="001B5B85">
        <w:tab/>
        <w:t>I</w:t>
      </w:r>
      <w:r w:rsidRPr="001B5B85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1B5B85">
          <w:t>203 st</w:t>
        </w:r>
      </w:smartTag>
      <w:r w:rsidRPr="001B5B85">
        <w:t xml:space="preserve">. 2 Stečajnog zakona Skupština vjerovnika </w:t>
      </w:r>
      <w:r w:rsidR="00264DA8" w:rsidRPr="001B5B85">
        <w:t xml:space="preserve">radi pribavljanja mišljenja o obustavi i zaključenju stečajnog postupka za dan </w:t>
      </w:r>
    </w:p>
    <w:p w:rsidRDefault="00D31FFE" w:rsidP="00FC6AC2" w:rsidR="00B56D54" w:rsidRPr="001B5B85">
      <w:pPr>
        <w:jc w:val="center"/>
      </w:pPr>
      <w:r>
        <w:t>14. veljače 2017.</w:t>
      </w:r>
      <w:r w:rsidR="001B5B85" w:rsidRPr="001B5B85">
        <w:t xml:space="preserve"> </w:t>
      </w:r>
      <w:r w:rsidR="00FC6AC2" w:rsidRPr="001B5B85">
        <w:t xml:space="preserve"> </w:t>
      </w:r>
      <w:r w:rsidR="00B56D54" w:rsidRPr="001B5B85">
        <w:t xml:space="preserve"> godine</w:t>
      </w:r>
    </w:p>
    <w:p w:rsidRDefault="00B74342" w:rsidP="00B56D54" w:rsidR="00B56D54" w:rsidRPr="001B5B85">
      <w:pPr>
        <w:jc w:val="center"/>
      </w:pPr>
      <w:r w:rsidRPr="001B5B85">
        <w:t xml:space="preserve">u </w:t>
      </w:r>
      <w:r w:rsidR="00D31FFE">
        <w:t>09,30</w:t>
      </w:r>
      <w:r w:rsidR="00B56D54" w:rsidRPr="001B5B85">
        <w:t xml:space="preserve"> sati </w:t>
      </w:r>
    </w:p>
    <w:p w:rsidRDefault="00264DA8" w:rsidP="00B56D54" w:rsidR="00264DA8" w:rsidRPr="001B5B85">
      <w:r w:rsidRPr="001B5B85">
        <w:t xml:space="preserve">u prostorijama Trgovačkog suda u Zagrebu, Petrinjska 8, soba broj </w:t>
      </w:r>
      <w:r w:rsidR="0057170B" w:rsidRPr="001B5B85">
        <w:t>89/II (ulična zgrada).</w:t>
      </w:r>
    </w:p>
    <w:p w:rsidRDefault="00264DA8" w:rsidP="00A01CD9" w:rsidR="00264DA8" w:rsidRPr="001B5B85">
      <w:r w:rsidRPr="001B5B85">
        <w:tab/>
        <w:t>II</w:t>
      </w:r>
      <w:r w:rsidRPr="001B5B85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1B5B85"/>
    <w:p w:rsidRDefault="00264DA8" w:rsidP="00A01CD9" w:rsidR="00264DA8" w:rsidRPr="001B5B85">
      <w:r w:rsidRPr="001B5B85">
        <w:tab/>
        <w:t xml:space="preserve">U Zagrebu, </w:t>
      </w:r>
      <w:r w:rsidR="00D31FFE">
        <w:t>9. siječnja 2017.</w:t>
      </w:r>
      <w:r w:rsidR="001B5B85" w:rsidRPr="001B5B85">
        <w:t xml:space="preserve"> </w:t>
      </w:r>
      <w:r w:rsidR="00FC6AC2" w:rsidRPr="001B5B85">
        <w:t xml:space="preserve"> </w:t>
      </w:r>
      <w:r w:rsidR="00B74342" w:rsidRPr="001B5B85">
        <w:t xml:space="preserve">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STEČAJNI SUDAC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>Nada K</w:t>
      </w:r>
      <w:r w:rsidR="00F6325E" w:rsidRPr="001B5B85">
        <w:t>raljić</w:t>
      </w:r>
      <w:r w:rsidR="008733B2">
        <w:t>,v.r.</w:t>
      </w:r>
    </w:p>
    <w:p w:rsidRDefault="00F6325E" w:rsidP="00A01CD9" w:rsidR="00F6325E" w:rsidRPr="001B5B85"/>
    <w:p w:rsidRDefault="00F6325E" w:rsidP="00A01CD9" w:rsidR="00F6325E" w:rsidRPr="001B5B85"/>
    <w:p w:rsidRDefault="008733B2" w:rsidR="008733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733B2" w:rsidP="008733B2" w:rsidR="008733B2">
      <w:pPr>
        <w:ind w:firstLine="708" w:left="5664"/>
      </w:pPr>
      <w:r>
        <w:t>Vinka Mihalinčić</w:t>
      </w:r>
    </w:p>
    <w:p w:rsidRDefault="00233DB9" w:rsidP="00A01CD9" w:rsidR="00233DB9" w:rsidRPr="001B5B85"/>
    <w:p w:rsidRDefault="00233DB9" w:rsidP="00A01CD9" w:rsidR="00233DB9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 </w:t>
      </w:r>
    </w:p>
    <w:p w:rsidRDefault="00264DA8" w:rsidP="00A01CD9" w:rsidR="00264DA8" w:rsidRPr="001B5B85"/>
    <w:p w:rsidRDefault="00264DA8" w:rsidP="00264DA8" w:rsidR="00264DA8" w:rsidRPr="001B5B85">
      <w:pPr>
        <w:ind w:left="360"/>
      </w:pPr>
      <w:r w:rsidRPr="001B5B85">
        <w:t xml:space="preserve"> </w:t>
      </w:r>
    </w:p>
    <w:sectPr w:rsidR="00264DA8" w:rsidRPr="001B5B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5B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02CB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33B2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1FFE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5B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5B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St-2149/2013</izvorni_sadrzaj>
    <derivirana_varijabla naziv="DomainObject.Predmet.OznakaBroj_1">St-2149/2013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KSENIJA STIJEPOVIĆ KOVAČ</izvorni_sadrzaj>
    <derivirana_varijabla naziv="DomainObject.Predmet.ProtustrankaFormated_1">  KSENIJA STIJEPOVIĆ KOVAČ</derivirana_varijabla>
  </DomainObject.Predmet.ProtustrankaFormated>
  <DomainObject.Predmet.ProtustrankaFormatedOIB>
    <izvorni_sadrzaj>  KSENIJA STIJEPOVIĆ KOVAČ, OIB 78989097253</izvorni_sadrzaj>
    <derivirana_varijabla naziv="DomainObject.Predmet.ProtustrankaFormatedOIB_1">  KSENIJA STIJEPOVIĆ KOVAČ, OIB 78989097253</derivirana_varijabla>
  </DomainObject.Predmet.ProtustrankaFormatedOIB>
  <DomainObject.Predmet.ProtustrankaFormatedWithAdress>
    <izvorni_sadrzaj> KSENIJA STIJEPOVIĆ KOVAČ, BAŠTIJANOVA 54, 10000 Zagreb</izvorni_sadrzaj>
    <derivirana_varijabla naziv="DomainObject.Predmet.ProtustrankaFormatedWithAdress_1"> KSENIJA STIJEPOVIĆ KOVAČ, BAŠTIJANOVA 54, 10000 Zagreb</derivirana_varijabla>
  </DomainObject.Predmet.ProtustrankaFormatedWithAdress>
  <DomainObject.Predmet.ProtustrankaFormatedWithAdressOIB>
    <izvorni_sadrzaj> KSENIJA STIJEPOVIĆ KOVAČ, OIB 78989097253, BAŠTIJANOVA 54, 10000 Zagreb</izvorni_sadrzaj>
    <derivirana_varijabla naziv="DomainObject.Predmet.ProtustrankaFormatedWithAdressOIB_1"> KSENIJA STIJEPOVIĆ KOVAČ, OIB 78989097253, BAŠTIJANOVA 54, 10000 Zagreb</derivirana_varijabla>
  </DomainObject.Predmet.ProtustrankaFormatedWithAdressOIB>
  <DomainObject.Predmet.ProtustrankaWithAdress>
    <izvorni_sadrzaj>KSENIJA STIJEPOVIĆ KOVAČ BAŠTIJANOVA 54, 10000 Zagreb</izvorni_sadrzaj>
    <derivirana_varijabla naziv="DomainObject.Predmet.ProtustrankaWithAdress_1">KSENIJA STIJEPOVIĆ KOVAČ BAŠTIJANOVA 54, 10000 Zagreb</derivirana_varijabla>
  </DomainObject.Predmet.ProtustrankaWithAdress>
  <DomainObject.Predmet.ProtustrankaWithAdressOIB>
    <izvorni_sadrzaj>KSENIJA STIJEPOVIĆ KOVAČ, OIB 78989097253, BAŠTIJANOVA 54, 10000 Zagreb</izvorni_sadrzaj>
    <derivirana_varijabla naziv="DomainObject.Predmet.ProtustrankaWithAdressOIB_1">KSENIJA STIJEPOVIĆ KOVAČ, OIB 78989097253, BAŠTIJANOVA 54, 10000 Zagreb</derivirana_varijabla>
  </DomainObject.Predmet.ProtustrankaWithAdressOIB>
  <DomainObject.Predmet.ProtustrankaNazivFormated>
    <izvorni_sadrzaj>KSENIJA STIJEPOVIĆ KOVAČ</izvorni_sadrzaj>
    <derivirana_varijabla naziv="DomainObject.Predmet.ProtustrankaNazivFormated_1">KSENIJA STIJEPOVIĆ KOVAČ</derivirana_varijabla>
  </DomainObject.Predmet.ProtustrankaNazivFormated>
  <DomainObject.Predmet.ProtustrankaNazivFormatedOIB>
    <izvorni_sadrzaj>KSENIJA STIJEPOVIĆ KOVAČ, OIB 78989097253</izvorni_sadrzaj>
    <derivirana_varijabla naziv="DomainObject.Predmet.ProtustrankaNazivFormatedOIB_1">KSENIJA STIJEPOVIĆ KOVAČ, OIB 78989097253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ODVODNJA, društvo s ograničenom odgovornošću; ZAGREBAČKA BANKA DIONIČKO DRUŠTVO; TDR društvo sa ograničenom odgovornošću za proizvodnju duhanskih proizvoda</izvorni_sadrzaj>
    <derivirana_varijabla naziv="DomainObject.Predmet.StrankaFormated_1">  FINA ZAGREB; VODOOPSKRBA I ODVODNJA, društvo s ograničenom odgovornošću; ZAGREBAČKA BANKA DIONIČKO DRUŠTVO; TDR društvo sa ograničenom odgovornošću za proizvodnju duhanskih proizvoda</derivirana_varijabla>
  </DomainObject.Predmet.StrankaFormated>
  <DomainObject.Predmet.StrankaFormatedOIB>
    <izvorni_sadrzaj>  FINA ZAGREB, OIB 85821130368; VODOOPSKRBA I ODVODNJA, društvo s ograničenom odgovornošću; ZAGREBAČKA BANKA DIONIČKO DRUŠTVO, OIB 92963223473; TDR društvo sa ograničenom odgovornošću za proizvodnju duhanskih proizvoda, OIB 37014645007</izvorni_sadrzaj>
    <derivirana_varijabla naziv="DomainObject.Predmet.StrankaFormatedOIB_1">  FINA ZAGREB, OIB 85821130368; VODOOPSKRBA I ODVODNJA, društvo s ograničenom odgovornošću; ZAGREBAČKA BANKA DIONIČKO DRUŠTVO, OIB 92963223473; TDR društvo sa ograničenom odgovornošću za proizvodnju duhanskih proizvoda, OIB 37014645007</derivirana_varijabla>
  </DomainObject.Predmet.StrankaFormatedOIB>
  <DomainObject.Predmet.StrankaFormatedWithAdress>
    <izvorni_sadrzaj> FINA ZAGREB, ILICA 307, 10000 Zagreb; VODOOPSKRBA I ODVODNJA, društvo s ograničenom odgovornošću, Folnegovićeva 1, Zagreb; ZAGREBAČKA BANKA DIONIČKO DRUŠTVO, Trg bana Josipa Jelačića 10, Zagreb; TDR društvo sa ograničenom odgovornošću za proizvodnju duhanskih proizvoda, Obala V.Nazora 1, 52210 Rovinj</izvorni_sadrzaj>
    <derivirana_varijabla naziv="DomainObject.Predmet.StrankaFormatedWithAdress_1"> FINA ZAGREB, ILICA 307, 10000 Zagreb; VODOOPSKRBA I ODVODNJA, društvo s ograničenom odgovornošću, Folnegovićeva 1, Zagreb; ZAGREBAČKA BANKA DIONIČKO DRUŠTVO, Trg bana Josipa Jelačića 10, Zagreb; TDR društvo sa ograničenom odgovornošću za proizvodnju duhanskih proizvoda, Obala V.Nazora 1, 52210 Rovinj</derivirana_varijabla>
  </DomainObject.Predmet.StrankaFormatedWithAdress>
  <DomainObject.Predmet.StrankaFormatedWithAdressOIB>
    <izvorni_sadrzaj> FINA ZAGREB, OIB 85821130368, ILICA 307, 10000 Zagreb; VODOOPSKRBA I ODVODNJA, društvo s ograničenom odgovornošću, Folnegovićeva 1, Zagreb; ZAGREBAČKA BANKA DIONIČKO DRUŠTVO, OIB 92963223473, Trg bana Josipa Jelačića 10, Zagreb; TDR društvo sa ograničenom odgovornošću za proizvodnju duhanskih proizvoda, OIB 37014645007, Obala V.Nazora 1, 52210 Rovinj</izvorni_sadrzaj>
    <derivirana_varijabla naziv="DomainObject.Predmet.StrankaFormatedWithAdressOIB_1"> FINA ZAGREB, OIB 85821130368, ILICA 307, 10000 Zagreb; VODOOPSKRBA I ODVODNJA, društvo s ograničenom odgovornošću, Folnegovićeva 1, Zagreb; ZAGREBAČKA BANKA DIONIČKO DRUŠTVO, OIB 92963223473, Trg bana Josipa Jelačića 10, Zagreb; TDR društvo sa ograničenom odgovornošću za proizvodnju duhanskih proizvoda, OIB 37014645007, Obala V.Nazora 1, 52210 Rovinj</derivirana_varijabla>
  </DomainObject.Predmet.StrankaFormatedWithAdressOIB>
  <DomainObject.Predmet.StrankaWithAdress>
    <izvorni_sadrzaj>FINA ZAGREB ILICA 307,10000 Zagreb,VODOOPSKRBA I ODVODNJA, društvo s ograničenom odgovornošću Folnegovićeva 1,Zagreb,ZAGREBAČKA BANKA DIONIČKO DRUŠTVO Trg bana Josipa Jelačića 10,Zagreb,TDR društvo sa ograničenom odgovornošću za proizvodnju duhanskih proizvoda Obala V.Nazora 1,52210 Rovinj</izvorni_sadrzaj>
    <derivirana_varijabla naziv="DomainObject.Predmet.StrankaWithAdress_1">FINA ZAGREB ILICA 307,10000 Zagreb,VODOOPSKRBA I ODVODNJA, društvo s ograničenom odgovornošću Folnegovićeva 1,Zagreb,ZAGREBAČKA BANKA DIONIČKO DRUŠTVO Trg bana Josipa Jelačića 10,Zagreb,TDR društvo sa ograničenom odgovornošću za proizvodnju duhanskih proizvoda Obala V.Nazora 1,52210 Rovinj</derivirana_varijabla>
  </DomainObject.Predmet.StrankaWithAdress>
  <DomainObject.Predmet.StrankaWithAdressOIB>
    <izvorni_sadrzaj>FINA ZAGREB, OIB 85821130368, ILICA 307,10000 Zagreb,VODOOPSKRBA I ODVODNJA, društvo s ograničenom odgovornošću, Folnegovićeva 1,Zagreb,ZAGREBAČKA BANKA DIONIČKO DRUŠTVO, OIB 92963223473, Trg bana Josipa Jelačića 10,Zagreb,TDR društvo sa ograničenom odgovornošću za proizvodnju duhanskih proizvoda, OIB 37014645007, Obala V.Nazora 1,52210 Rovinj</izvorni_sadrzaj>
    <derivirana_varijabla naziv="DomainObject.Predmet.StrankaWithAdressOIB_1">FINA ZAGREB, OIB 85821130368, ILICA 307,10000 Zagreb,VODOOPSKRBA I ODVODNJA, društvo s ograničenom odgovornošću, Folnegovićeva 1,Zagreb,ZAGREBAČKA BANKA DIONIČKO DRUŠTVO, OIB 92963223473, Trg bana Josipa Jelačića 10,Zagreb,TDR društvo sa ograničenom odgovornošću za proizvodnju duhanskih proizvoda, OIB 37014645007, Obala V.Nazora 1,52210 Rovinj</derivirana_varijabla>
  </DomainObject.Predmet.StrankaWithAdressOIB>
  <DomainObject.Predmet.StrankaNazivFormated>
    <izvorni_sadrzaj>FINA ZAGREB,VODOOPSKRBA I ODVODNJA, društvo s ograničenom odgovornošću,ZAGREBAČKA BANKA DIONIČKO DRUŠTVO,TDR društvo sa ograničenom odgovornošću za proizvodnju duhanskih proizvoda</izvorni_sadrzaj>
    <derivirana_varijabla naziv="DomainObject.Predmet.StrankaNazivFormated_1">FINA ZAGREB,VODOOPSKRBA I ODVODNJA, društvo s ograničenom odgovornošću,ZAGREBAČKA BANKA DIONIČKO DRUŠTVO,TDR društvo sa ograničenom odgovornošću za proizvodnju duhanskih proizvoda</derivirana_varijabla>
  </DomainObject.Predmet.StrankaNazivFormated>
  <DomainObject.Predmet.StrankaNazivFormatedOIB>
    <izvorni_sadrzaj>FINA ZAGREB, OIB 85821130368,VODOOPSKRBA I ODVODNJA, društvo s ograničenom odgovornošću,ZAGREBAČKA BANKA DIONIČKO DRUŠTVO, OIB 92963223473,TDR društvo sa ograničenom odgovornošću za proizvodnju duhanskih proizvoda, OIB 37014645007</izvorni_sadrzaj>
    <derivirana_varijabla naziv="DomainObject.Predmet.StrankaNazivFormatedOIB_1">FINA ZAGREB, OIB 85821130368,VODOOPSKRBA I ODVODNJA, društvo s ograničenom odgovornošću,ZAGREBAČKA BANKA DIONIČKO DRUŠTVO, OIB 92963223473,TDR društvo sa ograničenom odgovornošću za proizvodnju duhanskih proizvoda, OIB 37014645007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VODOOPSKRBA I ODVODNJA, društvo s ograničenom odgovornošću</item>
      <item>ZAGREBAČKA BANKA DIONIČKO DRUŠTVO</item>
      <item>TDR društvo sa ograničenom odgovornošću za proizvodnju duhanskih proizvoda</item>
    </izvorni_sadrzaj>
    <derivirana_varijabla naziv="DomainObject.Predmet.StrankaListFormated_1">
      <item>FINA ZAGREB</item>
      <item>VODOOPSKRBA I ODVODNJA, društvo s ograničenom odgovornošću</item>
      <item>ZAGREBAČKA BANKA DIONIČKO DRUŠTVO</item>
      <item>TDR društvo sa ograničenom odgovornošću za proizvodnju duhanskih proizvoda</item>
    </derivirana_varijabla>
  </DomainObject.Predmet.StrankaListFormated>
  <DomainObject.Predmet.StrankaListFormatedOIB>
    <izvorni_sadrzaj>
      <item>FINA ZAGREB, OIB 85821130368</item>
      <item>VODOOPSKRBA I ODVODNJA, društvo s ograničenom odgovornošću</item>
      <item>ZAGREBAČKA BANKA DIONIČKO DRUŠTVO, OIB 92963223473</item>
      <item>TDR društvo sa ograničenom odgovornošću za proizvodnju duhanskih proizvoda, OIB 37014645007</item>
    </izvorni_sadrzaj>
    <derivirana_varijabla naziv="DomainObject.Predmet.StrankaListFormatedOIB_1">
      <item>FINA ZAGREB, OIB 85821130368</item>
      <item>VODOOPSKRBA I ODVODNJA, društvo s ograničenom odgovornošću</item>
      <item>ZAGREBAČKA BANKA DIONIČKO DRUŠTVO, OIB 92963223473</item>
      <item>TDR društvo sa ograničenom odgovornošću za proizvodnju duhanskih proizvoda, OIB 37014645007</item>
    </derivirana_varijabla>
  </DomainObject.Predmet.StrankaListFormatedOIB>
  <DomainObject.Predmet.StrankaListFormatedWithAdress>
    <izvorni_sadrzaj>
      <item>FINA ZAGREB, ILICA 307, 10000 Zagreb</item>
      <item>VODOOPSKRBA I ODVODNJA, društvo s ograničenom odgovornošću, Folnegovićeva 1, Zagreb</item>
      <item>ZAGREBAČKA BANKA DIONIČKO DRUŠTVO, Trg bana Josipa Jelačića 10, Zagreb</item>
      <item>TDR društvo sa ograničenom odgovornošću za proizvodnju duhanskih proizvoda, Obala V.Nazora 1, 52210 Rovinj</item>
    </izvorni_sadrzaj>
    <derivirana_varijabla naziv="DomainObject.Predmet.StrankaListFormatedWithAdress_1">
      <item>FINA ZAGREB, ILICA 307, 10000 Zagreb</item>
      <item>VODOOPSKRBA I ODVODNJA, društvo s ograničenom odgovornošću, Folnegovićeva 1, Zagreb</item>
      <item>ZAGREBAČKA BANKA DIONIČKO DRUŠTVO, Trg bana Josipa Jelačića 10, Zagreb</item>
      <item>TDR društvo sa ograničenom odgovornošću za proizvodnju duhanskih proizvoda, Obala V.Nazora 1, 52210 Rovinj</item>
    </derivirana_varijabla>
  </DomainObject.Predmet.StrankaListFormatedWithAdress>
  <DomainObject.Predmet.StrankaListFormatedWithAdressOIB>
    <izvorni_sadrzaj>
      <item>FINA ZAGREB, OIB 85821130368, ILICA 307, 10000 Zagreb</item>
      <item>VODOOPSKRBA I ODVODNJA, društvo s ograničenom odgovornošću, Folnegovićeva 1, Zagreb</item>
      <item>ZAGREBAČKA BANKA DIONIČKO DRUŠTVO, OIB 92963223473, Trg bana Josipa Jelačića 10, Zagreb</item>
      <item>TDR društvo sa ograničenom odgovornošću za proizvodnju duhanskih proizvoda, OIB 37014645007, Obala V.Nazora 1, 52210 Rovinj</item>
    </izvorni_sadrzaj>
    <derivirana_varijabla naziv="DomainObject.Predmet.StrankaListFormatedWithAdressOIB_1">
      <item>FINA ZAGREB, OIB 85821130368, ILICA 307, 10000 Zagreb</item>
      <item>VODOOPSKRBA I ODVODNJA, društvo s ograničenom odgovornošću, Folnegovićeva 1, Zagreb</item>
      <item>ZAGREBAČKA BANKA DIONIČKO DRUŠTVO, OIB 92963223473, Trg bana Josipa Jelačića 10, Zagreb</item>
      <item>TDR društvo sa ograničenom odgovornošću za proizvodnju duhanskih proizvoda, OIB 37014645007, Obala V.Nazora 1, 52210 Rovinj</item>
    </derivirana_varijabla>
  </DomainObject.Predmet.StrankaListFormatedWithAdressOIB>
  <DomainObject.Predmet.StrankaListNazivFormated>
    <izvorni_sadrzaj>
      <item>FINA ZAGREB</item>
      <item>VODOOPSKRBA I ODVODNJA, društvo s ograničenom odgovornošću</item>
      <item>ZAGREBAČKA BANKA DIONIČKO DRUŠTVO</item>
      <item>TDR društvo sa ograničenom odgovornošću za proizvodnju duhanskih proizvoda</item>
    </izvorni_sadrzaj>
    <derivirana_varijabla naziv="DomainObject.Predmet.StrankaListNazivFormated_1">
      <item>FINA ZAGREB</item>
      <item>VODOOPSKRBA I ODVODNJA, društvo s ograničenom odgovornošću</item>
      <item>ZAGREBAČKA BANKA DIONIČKO DRUŠTVO</item>
      <item>TDR društvo sa ograničenom odgovornošću za proizvodnju duhanskih proizvoda</item>
    </derivirana_varijabla>
  </DomainObject.Predmet.StrankaListNazivFormated>
  <DomainObject.Predmet.StrankaListNazivFormatedOIB>
    <izvorni_sadrzaj>
      <item>FINA ZAGREB, OIB 85821130368</item>
      <item>VODOOPSKRBA I ODVODNJA, društvo s ograničenom odgovornošću</item>
      <item>ZAGREBAČKA BANKA DIONIČKO DRUŠTVO, OIB 92963223473</item>
      <item>TDR društvo sa ograničenom odgovornošću za proizvodnju duhanskih proizvoda, OIB 37014645007</item>
    </izvorni_sadrzaj>
    <derivirana_varijabla naziv="DomainObject.Predmet.StrankaListNazivFormatedOIB_1">
      <item>FINA ZAGREB, OIB 85821130368</item>
      <item>VODOOPSKRBA I ODVODNJA, društvo s ograničenom odgovornošću</item>
      <item>ZAGREBAČKA BANKA DIONIČKO DRUŠTVO, OIB 92963223473</item>
      <item>TDR društvo sa ograničenom odgovornošću za proizvodnju duhanskih proizvoda, OIB 37014645007</item>
    </derivirana_varijabla>
  </DomainObject.Predmet.StrankaListNazivFormatedOIB>
  <DomainObject.Predmet.ProtuStrankaListFormated>
    <izvorni_sadrzaj>
      <item>KSENIJA STIJEPOVIĆ KOVAČ</item>
    </izvorni_sadrzaj>
    <derivirana_varijabla naziv="DomainObject.Predmet.ProtuStrankaListFormated_1">
      <item>KSENIJA STIJEPOVIĆ KOVAČ</item>
    </derivirana_varijabla>
  </DomainObject.Predmet.ProtuStrankaListFormated>
  <DomainObject.Predmet.ProtuStrankaListFormatedOIB>
    <izvorni_sadrzaj>
      <item>KSENIJA STIJEPOVIĆ KOVAČ, OIB 78989097253</item>
    </izvorni_sadrzaj>
    <derivirana_varijabla naziv="DomainObject.Predmet.ProtuStrankaListFormatedOIB_1">
      <item>KSENIJA STIJEPOVIĆ KOVAČ, OIB 78989097253</item>
    </derivirana_varijabla>
  </DomainObject.Predmet.ProtuStrankaListFormatedOIB>
  <DomainObject.Predmet.ProtuStrankaListFormatedWithAdress>
    <izvorni_sadrzaj>
      <item>KSENIJA STIJEPOVIĆ KOVAČ, BAŠTIJANOVA 54, 10000 Zagreb</item>
    </izvorni_sadrzaj>
    <derivirana_varijabla naziv="DomainObject.Predmet.ProtuStrankaListFormatedWithAdress_1">
      <item>KSENIJA STIJEPOVIĆ KOVAČ, BAŠTIJANOVA 54, 10000 Zagreb</item>
    </derivirana_varijabla>
  </DomainObject.Predmet.ProtuStrankaListFormatedWithAdress>
  <DomainObject.Predmet.ProtuStrankaListFormatedWithAdressOIB>
    <izvorni_sadrzaj>
      <item>KSENIJA STIJEPOVIĆ KOVAČ, OIB 78989097253, BAŠTIJANOVA 54, 10000 Zagreb</item>
    </izvorni_sadrzaj>
    <derivirana_varijabla naziv="DomainObject.Predmet.ProtuStrankaListFormatedWithAdressOIB_1">
      <item>KSENIJA STIJEPOVIĆ KOVAČ, OIB 78989097253, BAŠTIJANOVA 54, 10000 Zagreb</item>
    </derivirana_varijabla>
  </DomainObject.Predmet.ProtuStrankaListFormatedWithAdressOIB>
  <DomainObject.Predmet.ProtuStrankaListNazivFormated>
    <izvorni_sadrzaj>
      <item>KSENIJA STIJEPOVIĆ KOVAČ</item>
    </izvorni_sadrzaj>
    <derivirana_varijabla naziv="DomainObject.Predmet.ProtuStrankaListNazivFormated_1">
      <item>KSENIJA STIJEPOVIĆ KOVAČ</item>
    </derivirana_varijabla>
  </DomainObject.Predmet.ProtuStrankaListNazivFormated>
  <DomainObject.Predmet.ProtuStrankaListNazivFormatedOIB>
    <izvorni_sadrzaj>
      <item>KSENIJA STIJEPOVIĆ KOVAČ, OIB 78989097253</item>
    </izvorni_sadrzaj>
    <derivirana_varijabla naziv="DomainObject.Predmet.ProtuStrankaListNazivFormatedOIB_1">
      <item>KSENIJA STIJEPOVIĆ KOVAČ, OIB 78989097253</item>
    </derivirana_varijabla>
  </DomainObject.Predmet.ProtuStrankaListNazivFormatedOIB>
  <DomainObject.Predmet.OstaliListFormated>
    <izvorni_sadrzaj>
      <item>Korana Ferdelji</item>
      <item>VODOOPSKRBA I ODVODNJA, društvo s ograničenom odgovornošću</item>
      <item>TDR društvo sa ograničenom odgovornošću za proizvodnju duhanskih proizvoda</item>
      <item>ZAGREBAČKA BANKA DIONIČKO DRUŠTVO</item>
    </izvorni_sadrzaj>
    <derivirana_varijabla naziv="DomainObject.Predmet.OstaliListFormated_1">
      <item>Korana Ferdelji</item>
      <item>VODOOPSKRBA I ODVODNJA, društvo s ograničenom odgovornošću</item>
      <item>TDR društvo sa ograničenom odgovornošću za proizvodnju duhanskih proizvoda</item>
      <item>ZAGREBAČKA BANKA DIONIČKO DRUŠTVO</item>
    </derivirana_varijabla>
  </DomainObject.Predmet.OstaliListFormated>
  <DomainObject.Predmet.OstaliListFormatedOIB>
    <izvorni_sadrzaj>
      <item>Korana Ferdelji, OIB 74691192835</item>
      <item>VODOOPSKRBA I ODVODNJA, društvo s ograničenom odgovornošću</item>
      <item>TDR društvo sa ograničenom odgovornošću za proizvodnju duhanskih proizvoda, OIB 37014645007</item>
      <item>ZAGREBAČKA BANKA DIONIČKO DRUŠTVO, OIB 92963223473</item>
    </izvorni_sadrzaj>
    <derivirana_varijabla naziv="DomainObject.Predmet.OstaliListFormatedOIB_1">
      <item>Korana Ferdelji, OIB 74691192835</item>
      <item>VODOOPSKRBA I ODVODNJA, društvo s ograničenom odgovornošću</item>
      <item>TDR društvo sa ograničenom odgovornošću za proizvodnju duhanskih proizvoda, OIB 37014645007</item>
      <item>ZAGREBAČKA BANKA DIONIČKO DRUŠTVO, OIB 92963223473</item>
    </derivirana_varijabla>
  </DomainObject.Predmet.OstaliListFormatedOIB>
  <DomainObject.Predmet.OstaliListFormatedWithAdress>
    <izvorni_sadrzaj>
      <item>Korana Ferdelji, Biskupa  J. Galjufa 7a, 10000 Zagreb</item>
      <item>VODOOPSKRBA I ODVODNJA, društvo s ograničenom odgovornošću, Folnegovićeva 1, Zagreb</item>
      <item>TDR društvo sa ograničenom odgovornošću za proizvodnju duhanskih proizvoda, Obala V.Nazora 1, 52210 Rovinj</item>
      <item>ZAGREBAČKA BANKA DIONIČKO DRUŠTVO, Savska 60, 10000 Zagreb</item>
    </izvorni_sadrzaj>
    <derivirana_varijabla naziv="DomainObject.Predmet.OstaliListFormatedWithAdress_1">
      <item>Korana Ferdelji, Biskupa  J. Galjufa 7a, 10000 Zagreb</item>
      <item>VODOOPSKRBA I ODVODNJA, društvo s ograničenom odgovornošću, Folnegovićeva 1, Zagreb</item>
      <item>TDR društvo sa ograničenom odgovornošću za proizvodnju duhanskih proizvoda, Obala V.Nazora 1, 52210 Rovinj</item>
      <item>ZAGREBAČKA BANKA DIONIČKO DRUŠTVO, Savska 60, 10000 Zagreb</item>
    </derivirana_varijabla>
  </DomainObject.Predmet.OstaliListFormatedWithAdress>
  <DomainObject.Predmet.OstaliListFormatedWithAdressOIB>
    <izvorni_sadrzaj>
      <item>Korana Ferdelji, OIB 74691192835, Biskupa  J. Galjufa 7a, 10000 Zagreb</item>
      <item>VODOOPSKRBA I ODVODNJA, društvo s ograničenom odgovornošću, Folnegovićeva 1, Zagreb</item>
      <item>TDR društvo sa ograničenom odgovornošću za proizvodnju duhanskih proizvoda, OIB 37014645007, Obala V.Nazora 1, 52210 Rovinj</item>
      <item>ZAGREBAČKA BANKA DIONIČKO DRUŠTVO, OIB 92963223473, Savska 60, 10000 Zagreb</item>
    </izvorni_sadrzaj>
    <derivirana_varijabla naziv="DomainObject.Predmet.OstaliListFormatedWithAdressOIB_1">
      <item>Korana Ferdelji, OIB 74691192835, Biskupa  J. Galjufa 7a, 10000 Zagreb</item>
      <item>VODOOPSKRBA I ODVODNJA, društvo s ograničenom odgovornošću, Folnegovićeva 1, Zagreb</item>
      <item>TDR društvo sa ograničenom odgovornošću za proizvodnju duhanskih proizvoda, OIB 37014645007, Obala V.Nazora 1, 52210 Rovinj</item>
      <item>ZAGREBAČKA BANKA DIONIČKO DRUŠTVO, OIB 92963223473, Savska 60, 10000 Zagreb</item>
    </derivirana_varijabla>
  </DomainObject.Predmet.OstaliListFormatedWithAdressOIB>
  <DomainObject.Predmet.OstaliListNazivFormated>
    <izvorni_sadrzaj>
      <item>Korana Ferdelji</item>
      <item>VODOOPSKRBA I ODVODNJA, društvo s ograničenom odgovornošću</item>
      <item>TDR društvo sa ograničenom odgovornošću za proizvodnju duhanskih proizvoda</item>
      <item>ZAGREBAČKA BANKA DIONIČKO DRUŠTVO</item>
    </izvorni_sadrzaj>
    <derivirana_varijabla naziv="DomainObject.Predmet.OstaliListNazivFormated_1">
      <item>Korana Ferdelji</item>
      <item>VODOOPSKRBA I ODVODNJA, društvo s ograničenom odgovornošću</item>
      <item>TDR društvo sa ograničenom odgovornošću za proizvodnju duhanskih proizvoda</item>
      <item>ZAGREBAČKA BANKA DIONIČKO DRUŠTVO</item>
    </derivirana_varijabla>
  </DomainObject.Predmet.OstaliListNazivFormated>
  <DomainObject.Predmet.OstaliListNazivFormatedOIB>
    <izvorni_sadrzaj>
      <item>Korana Ferdelji, OIB 74691192835</item>
      <item>VODOOPSKRBA I ODVODNJA, društvo s ograničenom odgovornošću</item>
      <item>TDR društvo sa ograničenom odgovornošću za proizvodnju duhanskih proizvoda, OIB 37014645007</item>
      <item>ZAGREBAČKA BANKA DIONIČKO DRUŠTVO, OIB 92963223473</item>
    </izvorni_sadrzaj>
    <derivirana_varijabla naziv="DomainObject.Predmet.OstaliListNazivFormatedOIB_1">
      <item>Korana Ferdelji, OIB 74691192835</item>
      <item>VODOOPSKRBA I ODVODNJA, društvo s ograničenom odgovornošću</item>
      <item>TDR društvo sa ograničenom odgovornošću za proizvodnju duhanskih proizvoda, OIB 37014645007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KSENIJA STIJEPOVIĆ KOVAČ</izvorni_sadrzaj>
    <derivirana_varijabla naziv="DomainObject.Predmet.ProtustrankaIDrugi_1">KSENIJA STIJEPOVIĆ KOVAČ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KSENIJA STIJEPOVIĆ KOVAČ, OIB 78989097253, BAŠTIJANOVA 54, 10000 Zagreb</izvorni_sadrzaj>
    <derivirana_varijabla naziv="DomainObject.Predmet.ProtustrankaIDrugiAdressOIB_1">KSENIJA STIJEPOVIĆ KOVAČ, OIB 78989097253, BAŠTIJANOVA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KSENIJA STIJEPOVIĆ KOVAČ</item>
      <item>Korana Ferdelji</item>
      <item>VODOOPSKRBA I ODVODNJA, društvo s ograničenom odgovornošću</item>
      <item>TDR društvo sa ograničenom odgovornošću za proizvodnju duhanskih proizvoda</item>
      <item>ZAGREBAČKA BANKA DIONIČKO DRUŠTVO</item>
      <item>VODOOPSKRBA I ODVODNJA, društvo s ograničenom odgovornošću</item>
      <item>ZAGREBAČKA BANKA DIONIČKO DRUŠTVO</item>
      <item>TDR društvo sa ograničenom odgovornošću za proizvodnju duhanskih proizvoda</item>
    </izvorni_sadrzaj>
    <derivirana_varijabla naziv="DomainObject.Predmet.SudioniciListNaziv_1">
      <item>FINA ZAGREB</item>
      <item>KSENIJA STIJEPOVIĆ KOVAČ</item>
      <item>Korana Ferdelji</item>
      <item>VODOOPSKRBA I ODVODNJA, društvo s ograničenom odgovornošću</item>
      <item>TDR društvo sa ograničenom odgovornošću za proizvodnju duhanskih proizvoda</item>
      <item>ZAGREBAČKA BANKA DIONIČKO DRUŠTVO</item>
      <item>VODOOPSKRBA I ODVODNJA, društvo s ograničenom odgovornošću</item>
      <item>ZAGREBAČKA BANKA DIONIČKO DRUŠTVO</item>
      <item>TDR društvo sa ograničenom odgovornošću za proizvodnju duhanskih proizvoda</item>
    </derivirana_varijabla>
  </DomainObject.Predmet.SudioniciListNaziv>
  <DomainObject.Predmet.SudioniciListAdressOIB>
    <izvorni_sadrzaj>
      <item>FINA ZAGREB, OIB 85821130368, ILICA 307,10000 Zagreb</item>
      <item>KSENIJA STIJEPOVIĆ KOVAČ, OIB 78989097253, BAŠTIJANOVA 54,10000 Zagreb</item>
      <item>Korana Ferdelji, OIB 74691192835, Biskupa  J. Galjufa 7a,10000 Zagreb</item>
      <item>VODOOPSKRBA I ODVODNJA, društvo s ograničenom odgovornošću, Folnegovićeva 1,Zagreb</item>
      <item>TDR društvo sa ograničenom odgovornošću za proizvodnju duhanskih proizvoda, OIB 37014645007, Obala V.Nazora 1,52210 Rovinj</item>
      <item>ZAGREBAČKA BANKA DIONIČKO DRUŠTVO, OIB 92963223473, Savska 60,10000 Zagreb</item>
      <item>VODOOPSKRBA I ODVODNJA, društvo s ograničenom odgovornošću, Folnegovićeva 1,Zagreb</item>
      <item>ZAGREBAČKA BANKA DIONIČKO DRUŠTVO, OIB 92963223473, Trg bana Josipa Jelačića 10,Zagreb</item>
      <item>TDR društvo sa ograničenom odgovornošću za proizvodnju duhanskih proizvoda, OIB 37014645007, Obala V.Nazora 1,52210 Rovinj</item>
    </izvorni_sadrzaj>
    <derivirana_varijabla naziv="DomainObject.Predmet.SudioniciListAdressOIB_1">
      <item>FINA ZAGREB, OIB 85821130368, ILICA 307,10000 Zagreb</item>
      <item>KSENIJA STIJEPOVIĆ KOVAČ, OIB 78989097253, BAŠTIJANOVA 54,10000 Zagreb</item>
      <item>Korana Ferdelji, OIB 74691192835, Biskupa  J. Galjufa 7a,10000 Zagreb</item>
      <item>VODOOPSKRBA I ODVODNJA, društvo s ograničenom odgovornošću, Folnegovićeva 1,Zagreb</item>
      <item>TDR društvo sa ograničenom odgovornošću za proizvodnju duhanskih proizvoda, OIB 37014645007, Obala V.Nazora 1,52210 Rovinj</item>
      <item>ZAGREBAČKA BANKA DIONIČKO DRUŠTVO, OIB 92963223473, Savska 60,10000 Zagreb</item>
      <item>VODOOPSKRBA I ODVODNJA, društvo s ograničenom odgovornošću, Folnegovićeva 1,Zagreb</item>
      <item>ZAGREBAČKA BANKA DIONIČKO DRUŠTVO, OIB 92963223473, Trg bana Josipa Jelačića 10,Zagreb</item>
      <item>TDR društvo sa ograničenom odgovornošću za proizvodnju duhanskih proizvoda, OIB 37014645007, Obala V.Nazora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78989097253</item>
      <item>, OIB 74691192835</item>
      <item>, OIB null</item>
      <item>, OIB 37014645007</item>
      <item>, OIB 92963223473</item>
      <item>, OIB null</item>
      <item>, OIB 92963223473</item>
      <item>, OIB 37014645007</item>
    </izvorni_sadrzaj>
    <derivirana_varijabla naziv="DomainObject.Predmet.SudioniciListNazivOIB_1">
      <item>, OIB 85821130368</item>
      <item>, OIB 78989097253</item>
      <item>, OIB 74691192835</item>
      <item>, OIB null</item>
      <item>, OIB 37014645007</item>
      <item>, OIB 92963223473</item>
      <item>, OIB null</item>
      <item>, OIB 92963223473</item>
      <item>, OIB 37014645007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724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2017-01-09T12:30:00Z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2017-01-09T12:37:00Z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