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24ad" w14:paraId="d5724ad" w:rsidRDefault="004A230C" w:rsidP="004A230C" w:rsidR="004A230C">
      <w:pPr>
        <w:jc w:val="right"/>
        <w15:collapsed w:val="false"/>
      </w:pPr>
      <w:r>
        <w:t>Poslovni broj: 6 St-1625/18-11</w:t>
      </w:r>
    </w:p>
    <w:p w:rsidRDefault="004A230C" w:rsidP="004A230C" w:rsidR="004A230C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4A230C" w:rsidP="004A230C" w:rsidR="004A230C">
      <w:pPr>
        <w:ind w:hanging="720" w:left="360"/>
        <w:jc w:val="both"/>
      </w:pPr>
      <w:r>
        <w:t xml:space="preserve">  Republika Hrvatska</w:t>
      </w:r>
    </w:p>
    <w:p w:rsidRDefault="004A230C" w:rsidP="004A230C" w:rsidR="004A230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4A230C" w:rsidP="004A230C" w:rsidR="004A230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A230C" w:rsidP="00B1598B" w:rsidR="004A230C">
      <w:pPr>
        <w:jc w:val="center"/>
      </w:pPr>
    </w:p>
    <w:p w:rsidRDefault="004A230C" w:rsidP="00B1598B" w:rsidR="004A230C">
      <w:pPr>
        <w:jc w:val="center"/>
      </w:pPr>
    </w:p>
    <w:p w:rsidRDefault="004A230C" w:rsidP="00B1598B" w:rsidR="004A230C">
      <w:pPr>
        <w:jc w:val="center"/>
      </w:pPr>
    </w:p>
    <w:p w:rsidRDefault="004A230C" w:rsidP="00B1598B" w:rsidR="00B1598B">
      <w:pPr>
        <w:jc w:val="center"/>
      </w:pPr>
      <w:r>
        <w:t>R E P U B L I K A  H R V A T S K A</w:t>
      </w:r>
    </w:p>
    <w:p w:rsidRDefault="004A230C" w:rsidP="004A230C" w:rsidR="004A230C"/>
    <w:p w:rsidRDefault="00B1598B" w:rsidP="00B1598B" w:rsidR="00B1598B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B1598B" w:rsidP="00B1598B" w:rsidR="00B1598B">
      <w:pPr>
        <w:jc w:val="center"/>
        <w:rPr>
          <w:b/>
          <w:bCs/>
        </w:rPr>
      </w:pPr>
    </w:p>
    <w:p w:rsidRDefault="00B1598B" w:rsidP="00B1598B" w:rsidR="00B1598B">
      <w:pPr>
        <w:rPr>
          <w:b/>
          <w:bCs/>
        </w:rPr>
      </w:pPr>
    </w:p>
    <w:p w:rsidRDefault="00B1598B" w:rsidP="00B1598B" w:rsidR="00B1598B">
      <w:pPr>
        <w:jc w:val="both"/>
      </w:pPr>
      <w:r>
        <w:tab/>
        <w:t xml:space="preserve">Trgovački sud u Osijeku, po stečajnoj sutkinji Nadi Roso, u stečajnom postupku nad dužnikom: </w:t>
      </w:r>
      <w:r w:rsidR="004A230C">
        <w:rPr>
          <w:b/>
        </w:rPr>
        <w:t>KURSAN PROMET d.o.o., Zagreb 10000, Trg Ivana Kukuljevića 3, OIB 48806016288, MBS: 081060321</w:t>
      </w:r>
      <w:r>
        <w:rPr>
          <w:b/>
          <w:bCs/>
        </w:rPr>
        <w:t>,</w:t>
      </w:r>
      <w:r>
        <w:t xml:space="preserve"> dana </w:t>
      </w:r>
      <w:r w:rsidR="004A230C">
        <w:t>4. siječnja 2019. g.,</w:t>
      </w:r>
    </w:p>
    <w:p w:rsidRDefault="00061C44" w:rsidP="00851DDD" w:rsidR="00061C44"/>
    <w:p w:rsidRDefault="009E3910" w:rsidP="00851DDD" w:rsidR="009E3910"/>
    <w:p w:rsidRDefault="00851DDD" w:rsidP="00851DDD" w:rsidR="00851DDD">
      <w:pPr>
        <w:jc w:val="center"/>
      </w:pPr>
      <w:r>
        <w:t>z a k l j u č i o  j e</w:t>
      </w:r>
    </w:p>
    <w:p w:rsidRDefault="00851DDD" w:rsidP="00851DDD" w:rsidR="00851DDD"/>
    <w:p w:rsidRDefault="00851DDD" w:rsidP="00851DDD" w:rsidR="00851DDD"/>
    <w:p w:rsidRDefault="004A230C" w:rsidP="004A230C" w:rsidR="004A230C">
      <w:pPr>
        <w:numPr>
          <w:ilvl w:val="0"/>
          <w:numId w:val="10"/>
        </w:numPr>
        <w:ind w:firstLine="708" w:left="0"/>
        <w:jc w:val="both"/>
      </w:pPr>
      <w:r>
        <w:t xml:space="preserve">   Poziva se zakonski zastupnik dužnika Stjepan Pejić, Zagreb, Bačka ulica 3, OIB: 79125695287 da se očituje o stvarnom stanju imovine dužnika </w:t>
      </w:r>
      <w:r w:rsidRPr="004A230C">
        <w:t>KURSAN PROMET d.o.o., Zagreb 10000, Trg Ivana Kukuljevića 3, OIB 48806016288, MBS: 081060321.</w:t>
      </w:r>
    </w:p>
    <w:p w:rsidRDefault="004A230C" w:rsidP="004A230C" w:rsidR="00851DDD">
      <w:pPr>
        <w:jc w:val="both"/>
      </w:pPr>
      <w:r>
        <w:t xml:space="preserve"> </w:t>
      </w:r>
    </w:p>
    <w:p w:rsidRDefault="00C409A5" w:rsidP="00851DDD" w:rsidR="00C409A5"/>
    <w:p w:rsidRDefault="00B1598B" w:rsidP="00B1598B" w:rsidR="00851DDD">
      <w:pPr>
        <w:tabs>
          <w:tab w:pos="4536" w:val="center"/>
          <w:tab w:pos="6336" w:val="left"/>
        </w:tabs>
      </w:pPr>
      <w:r>
        <w:tab/>
      </w:r>
      <w:r w:rsidR="0008654F">
        <w:t xml:space="preserve">U Osijeku </w:t>
      </w:r>
      <w:r w:rsidR="004A230C">
        <w:t>4. siječnja 2019. g.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851DDD" w:rsidR="00851DDD">
      <w:r>
        <w:t xml:space="preserve">ZAPISNIČAR                                                          </w:t>
      </w:r>
      <w:r w:rsidR="00B1598B">
        <w:t xml:space="preserve">                            </w:t>
      </w:r>
      <w:r>
        <w:t xml:space="preserve"> </w:t>
      </w:r>
      <w:r w:rsidR="00B1598B">
        <w:t>STEČAJNA SUTKINJA</w:t>
      </w:r>
    </w:p>
    <w:p w:rsidRDefault="00851DDD" w:rsidP="00851DDD" w:rsidR="00851DDD">
      <w:r>
        <w:t>Danijela Sekulić                                                                                                 Nada Roso</w:t>
      </w:r>
    </w:p>
    <w:p w:rsidRDefault="00851DDD" w:rsidP="00851DDD" w:rsidR="00851DDD"/>
    <w:p w:rsidRDefault="00851DDD" w:rsidP="00851DDD" w:rsidR="00851DDD">
      <w:r>
        <w:t xml:space="preserve">  </w:t>
      </w:r>
    </w:p>
    <w:p w:rsidRDefault="00851DDD" w:rsidP="00851DDD" w:rsidR="00851DDD">
      <w:r>
        <w:t xml:space="preserve">NAPUTAK O PRAVNOM LIJEKU: </w:t>
      </w:r>
    </w:p>
    <w:p w:rsidRDefault="00851DDD" w:rsidP="00851DDD" w:rsidR="00851DDD">
      <w:r>
        <w:t xml:space="preserve">Protiv zaključka nije dopuštena žalba (čl. 11. st. 9. Stečajnog zakona). </w:t>
      </w:r>
    </w:p>
    <w:p w:rsidRDefault="00851DDD" w:rsidP="00851DDD" w:rsidR="00851DDD"/>
    <w:p w:rsidRDefault="00851DDD" w:rsidP="00851DDD" w:rsidR="00851DDD"/>
    <w:p w:rsidRDefault="00851DDD" w:rsidP="00851DDD" w:rsidR="00851DDD">
      <w:r>
        <w:t xml:space="preserve">DNA: </w:t>
      </w:r>
    </w:p>
    <w:p w:rsidRDefault="00620E5B" w:rsidP="004A230C" w:rsidR="004A230C">
      <w:pPr>
        <w:pStyle w:val="Odlomakpopisa"/>
        <w:numPr>
          <w:ilvl w:val="0"/>
          <w:numId w:val="11"/>
        </w:numPr>
      </w:pPr>
      <w:proofErr w:type="spellStart"/>
      <w:r>
        <w:t>z.z</w:t>
      </w:r>
      <w:proofErr w:type="spellEnd"/>
      <w:r>
        <w:t xml:space="preserve">. dužnika </w:t>
      </w:r>
      <w:r w:rsidR="004A230C">
        <w:t>Stjepan Pejić, Zagreb, Bačka ulica 3</w:t>
      </w:r>
    </w:p>
    <w:p w:rsidRDefault="004A230C" w:rsidP="004A230C" w:rsidR="004A230C">
      <w:pPr>
        <w:pStyle w:val="Odlomakpopisa"/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141FD" w:rsidP="004A230C" w:rsidR="00851DDD">
      <w:pPr>
        <w:pStyle w:val="Odlomakpopisa"/>
        <w:numPr>
          <w:ilvl w:val="0"/>
          <w:numId w:val="11"/>
        </w:numPr>
      </w:pPr>
      <w:r>
        <w:t>k-</w:t>
      </w:r>
      <w:r w:rsidR="004A230C">
        <w:t>17.2.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6F0A9E" w:rsidP="002B67A7" w:rsidR="006F0A9E"/>
    <w:p w:rsidRDefault="006F0A9E" w:rsidP="002B67A7" w:rsidR="006F0A9E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/>
    <w:p w:rsidRDefault="00DC631E" w:rsidP="00DC631E" w:rsidR="00DC631E" w:rsidRPr="00BB737A">
      <w:bookmarkStart w:name="_GoBack" w:id="0"/>
      <w:bookmarkEnd w:id="0"/>
    </w:p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BF8" w:rsidR="00814BF8">
      <w:r>
        <w:separator/>
      </w:r>
    </w:p>
  </w:endnote>
  <w:endnote w:id="0" w:type="continuationSeparator">
    <w:p w:rsidRDefault="00814BF8" w:rsidR="00814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BF8" w:rsidR="00814BF8">
      <w:r>
        <w:separator/>
      </w:r>
    </w:p>
  </w:footnote>
  <w:footnote w:id="0" w:type="continuationSeparator">
    <w:p w:rsidRDefault="00814BF8" w:rsidR="00814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1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35520B"/>
    <w:multiLevelType w:val="hybridMultilevel"/>
    <w:tmpl w:val="E6446A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2339"/>
    <w:rsid w:val="0000709F"/>
    <w:rsid w:val="000078E0"/>
    <w:rsid w:val="00021983"/>
    <w:rsid w:val="00032E20"/>
    <w:rsid w:val="00041147"/>
    <w:rsid w:val="000418C3"/>
    <w:rsid w:val="00045647"/>
    <w:rsid w:val="00061C44"/>
    <w:rsid w:val="0008654F"/>
    <w:rsid w:val="00097E86"/>
    <w:rsid w:val="000A3E24"/>
    <w:rsid w:val="000A4E35"/>
    <w:rsid w:val="000B68D5"/>
    <w:rsid w:val="000C1333"/>
    <w:rsid w:val="000D200D"/>
    <w:rsid w:val="000D79E6"/>
    <w:rsid w:val="000F1C99"/>
    <w:rsid w:val="00102A12"/>
    <w:rsid w:val="00111EDE"/>
    <w:rsid w:val="00121687"/>
    <w:rsid w:val="00123283"/>
    <w:rsid w:val="00124808"/>
    <w:rsid w:val="00143711"/>
    <w:rsid w:val="00150198"/>
    <w:rsid w:val="00152992"/>
    <w:rsid w:val="0015308A"/>
    <w:rsid w:val="00157B19"/>
    <w:rsid w:val="001619DB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D031F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7B96"/>
    <w:rsid w:val="0026090A"/>
    <w:rsid w:val="0026340F"/>
    <w:rsid w:val="0026372F"/>
    <w:rsid w:val="0026619A"/>
    <w:rsid w:val="00294C74"/>
    <w:rsid w:val="00295DC9"/>
    <w:rsid w:val="00297E9E"/>
    <w:rsid w:val="002A0C6B"/>
    <w:rsid w:val="002B1F43"/>
    <w:rsid w:val="002B67A7"/>
    <w:rsid w:val="002C7D71"/>
    <w:rsid w:val="002D770A"/>
    <w:rsid w:val="002E5143"/>
    <w:rsid w:val="002E6B77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F550A"/>
    <w:rsid w:val="00400EF1"/>
    <w:rsid w:val="00411305"/>
    <w:rsid w:val="004134BB"/>
    <w:rsid w:val="00414BF8"/>
    <w:rsid w:val="004257A1"/>
    <w:rsid w:val="0043108E"/>
    <w:rsid w:val="00435F58"/>
    <w:rsid w:val="00440AAC"/>
    <w:rsid w:val="00452BFA"/>
    <w:rsid w:val="00456017"/>
    <w:rsid w:val="00456526"/>
    <w:rsid w:val="004603D9"/>
    <w:rsid w:val="00470E81"/>
    <w:rsid w:val="00472273"/>
    <w:rsid w:val="004737C9"/>
    <w:rsid w:val="004762CC"/>
    <w:rsid w:val="00487330"/>
    <w:rsid w:val="00496825"/>
    <w:rsid w:val="00496A0D"/>
    <w:rsid w:val="004A0C28"/>
    <w:rsid w:val="004A230C"/>
    <w:rsid w:val="004B7DDC"/>
    <w:rsid w:val="004C1DB5"/>
    <w:rsid w:val="004C5046"/>
    <w:rsid w:val="004D7828"/>
    <w:rsid w:val="004F318A"/>
    <w:rsid w:val="005005BB"/>
    <w:rsid w:val="005204BA"/>
    <w:rsid w:val="0053001D"/>
    <w:rsid w:val="00542D72"/>
    <w:rsid w:val="005437EB"/>
    <w:rsid w:val="00545D1C"/>
    <w:rsid w:val="0056218C"/>
    <w:rsid w:val="00567063"/>
    <w:rsid w:val="005678EA"/>
    <w:rsid w:val="0057629B"/>
    <w:rsid w:val="00580540"/>
    <w:rsid w:val="00581668"/>
    <w:rsid w:val="005962EC"/>
    <w:rsid w:val="005A1A55"/>
    <w:rsid w:val="005B5F96"/>
    <w:rsid w:val="005C3E4B"/>
    <w:rsid w:val="005C7E30"/>
    <w:rsid w:val="005D1DE1"/>
    <w:rsid w:val="005D3B53"/>
    <w:rsid w:val="005D408D"/>
    <w:rsid w:val="005D6AEB"/>
    <w:rsid w:val="005E5A42"/>
    <w:rsid w:val="005E60E8"/>
    <w:rsid w:val="005E6A63"/>
    <w:rsid w:val="005E7AD4"/>
    <w:rsid w:val="005E7E6E"/>
    <w:rsid w:val="005F512A"/>
    <w:rsid w:val="005F5259"/>
    <w:rsid w:val="005F6214"/>
    <w:rsid w:val="005F71D1"/>
    <w:rsid w:val="00603823"/>
    <w:rsid w:val="0060720A"/>
    <w:rsid w:val="00620E5B"/>
    <w:rsid w:val="0063516F"/>
    <w:rsid w:val="00636CB4"/>
    <w:rsid w:val="0063734E"/>
    <w:rsid w:val="00652B06"/>
    <w:rsid w:val="006606BE"/>
    <w:rsid w:val="0066555C"/>
    <w:rsid w:val="00665D55"/>
    <w:rsid w:val="006669C6"/>
    <w:rsid w:val="00677309"/>
    <w:rsid w:val="006C720F"/>
    <w:rsid w:val="006E27CA"/>
    <w:rsid w:val="006E476B"/>
    <w:rsid w:val="006E5B68"/>
    <w:rsid w:val="006F0A9E"/>
    <w:rsid w:val="006F2007"/>
    <w:rsid w:val="006F3605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A70F6"/>
    <w:rsid w:val="007B19D5"/>
    <w:rsid w:val="007D79D3"/>
    <w:rsid w:val="007E080D"/>
    <w:rsid w:val="007F19AE"/>
    <w:rsid w:val="007F5473"/>
    <w:rsid w:val="0080078E"/>
    <w:rsid w:val="00801793"/>
    <w:rsid w:val="0081126E"/>
    <w:rsid w:val="0081332A"/>
    <w:rsid w:val="00814BF8"/>
    <w:rsid w:val="0082140E"/>
    <w:rsid w:val="0083623D"/>
    <w:rsid w:val="008509D5"/>
    <w:rsid w:val="00851DDD"/>
    <w:rsid w:val="008555E5"/>
    <w:rsid w:val="00856B2F"/>
    <w:rsid w:val="0087746D"/>
    <w:rsid w:val="00877682"/>
    <w:rsid w:val="00881D29"/>
    <w:rsid w:val="008A58DC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C0B65"/>
    <w:rsid w:val="009C0CE5"/>
    <w:rsid w:val="009C3635"/>
    <w:rsid w:val="009D0B9A"/>
    <w:rsid w:val="009E3910"/>
    <w:rsid w:val="009E405A"/>
    <w:rsid w:val="00A157B8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53D4"/>
    <w:rsid w:val="00B1598B"/>
    <w:rsid w:val="00B27FB4"/>
    <w:rsid w:val="00B33101"/>
    <w:rsid w:val="00B37BEE"/>
    <w:rsid w:val="00B42B47"/>
    <w:rsid w:val="00B4531F"/>
    <w:rsid w:val="00B475D2"/>
    <w:rsid w:val="00B47787"/>
    <w:rsid w:val="00B61340"/>
    <w:rsid w:val="00B61488"/>
    <w:rsid w:val="00B62971"/>
    <w:rsid w:val="00B62D0E"/>
    <w:rsid w:val="00B6684C"/>
    <w:rsid w:val="00B72CBA"/>
    <w:rsid w:val="00B75884"/>
    <w:rsid w:val="00B824A4"/>
    <w:rsid w:val="00B825A9"/>
    <w:rsid w:val="00B877F1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3034F"/>
    <w:rsid w:val="00C353D4"/>
    <w:rsid w:val="00C36472"/>
    <w:rsid w:val="00C409A5"/>
    <w:rsid w:val="00C40E96"/>
    <w:rsid w:val="00C43BC0"/>
    <w:rsid w:val="00C600AB"/>
    <w:rsid w:val="00C62ED2"/>
    <w:rsid w:val="00C706B1"/>
    <w:rsid w:val="00CC30EC"/>
    <w:rsid w:val="00CD23AD"/>
    <w:rsid w:val="00CE3A3E"/>
    <w:rsid w:val="00CE5DCE"/>
    <w:rsid w:val="00CF4CD3"/>
    <w:rsid w:val="00CF4FB3"/>
    <w:rsid w:val="00D13AA3"/>
    <w:rsid w:val="00D22A13"/>
    <w:rsid w:val="00D24A74"/>
    <w:rsid w:val="00D27990"/>
    <w:rsid w:val="00D3525E"/>
    <w:rsid w:val="00D352B8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E3ADC"/>
    <w:rsid w:val="00DF14D0"/>
    <w:rsid w:val="00DF6C1A"/>
    <w:rsid w:val="00DF71F5"/>
    <w:rsid w:val="00E008E8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92B74"/>
    <w:rsid w:val="00EB1644"/>
    <w:rsid w:val="00EB3358"/>
    <w:rsid w:val="00EB6C47"/>
    <w:rsid w:val="00EC47A2"/>
    <w:rsid w:val="00EC6FF6"/>
    <w:rsid w:val="00ED118F"/>
    <w:rsid w:val="00ED348B"/>
    <w:rsid w:val="00ED7E74"/>
    <w:rsid w:val="00EE0275"/>
    <w:rsid w:val="00EF0015"/>
    <w:rsid w:val="00EF5637"/>
    <w:rsid w:val="00F112F3"/>
    <w:rsid w:val="00F11874"/>
    <w:rsid w:val="00F129D0"/>
    <w:rsid w:val="00F164D2"/>
    <w:rsid w:val="00F2011A"/>
    <w:rsid w:val="00F246FC"/>
    <w:rsid w:val="00F31196"/>
    <w:rsid w:val="00F43C32"/>
    <w:rsid w:val="00F4419D"/>
    <w:rsid w:val="00F456B9"/>
    <w:rsid w:val="00F5239E"/>
    <w:rsid w:val="00F552BC"/>
    <w:rsid w:val="00F6176A"/>
    <w:rsid w:val="00F65933"/>
    <w:rsid w:val="00F676C6"/>
    <w:rsid w:val="00F70A22"/>
    <w:rsid w:val="00F903C6"/>
    <w:rsid w:val="00FA6A60"/>
    <w:rsid w:val="00FA6EDA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1598B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customStyle="true" w:styleId="Naslov2Char" w:type="character">
    <w:name w:val="Naslov 2 Char"/>
    <w:basedOn w:val="Zadanifontodlomka"/>
    <w:link w:val="Naslov2"/>
    <w:semiHidden/>
    <w:rsid w:val="00B1598B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4A23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1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5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1598B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customStyle="1" w:styleId="Naslov2Char" w:type="character">
    <w:name w:val="Naslov 2 Char"/>
    <w:basedOn w:val="Zadanifontodlomka"/>
    <w:link w:val="Naslov2"/>
    <w:semiHidden/>
    <w:rsid w:val="00B1598B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4A23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1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5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70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9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St-1625/2018</izvorni_sadrzaj>
    <derivirana_varijabla naziv="DomainObject.Predmet.OznakaBroj_1">St-1625/2018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 ZAKONA O SUDOVIMA</izvorni_sadrzaj>
    <derivirana_varijabla naziv="DomainObject.Predmet.PrimjedbaSuca_1">USTUP PO ČL. 11  ZAKONA O SUDOVIMA</derivirana_varijabla>
  </DomainObject.Predmet.PrimjedbaSuca>
  <DomainObject.Predmet.ProtustrankaFormated>
    <izvorni_sadrzaj>  KURSAN PROMET d.o.o.</izvorni_sadrzaj>
    <derivirana_varijabla naziv="DomainObject.Predmet.ProtustrankaFormated_1">  KURSAN PROMET d.o.o.</derivirana_varijabla>
  </DomainObject.Predmet.ProtustrankaFormated>
  <DomainObject.Predmet.ProtustrankaFormatedOIB>
    <izvorni_sadrzaj>  KURSAN PROMET d.o.o., OIB 48806016288</izvorni_sadrzaj>
    <derivirana_varijabla naziv="DomainObject.Predmet.ProtustrankaFormatedOIB_1">  KURSAN PROMET d.o.o., OIB 48806016288</derivirana_varijabla>
  </DomainObject.Predmet.ProtustrankaFormatedOIB>
  <DomainObject.Predmet.ProtustrankaFormatedWithAdress>
    <izvorni_sadrzaj> KURSAN PROMET d.o.o., Trg Ivana Kukuljevića 3, 10000 Zagreb</izvorni_sadrzaj>
    <derivirana_varijabla naziv="DomainObject.Predmet.ProtustrankaFormatedWithAdress_1"> KURSAN PROMET d.o.o., Trg Ivana Kukuljevića 3, 10000 Zagreb</derivirana_varijabla>
  </DomainObject.Predmet.ProtustrankaFormatedWithAdress>
  <DomainObject.Predmet.ProtustrankaFormatedWithAdressOIB>
    <izvorni_sadrzaj> KURSAN PROMET d.o.o., OIB 48806016288, Trg Ivana Kukuljevića 3, 10000 Zagreb</izvorni_sadrzaj>
    <derivirana_varijabla naziv="DomainObject.Predmet.ProtustrankaFormatedWithAdressOIB_1"> KURSAN PROMET d.o.o., OIB 48806016288, Trg Ivana Kukuljevića 3, 10000 Zagreb</derivirana_varijabla>
  </DomainObject.Predmet.ProtustrankaFormatedWithAdressOIB>
  <DomainObject.Predmet.ProtustrankaWithAdress>
    <izvorni_sadrzaj>KURSAN PROMET d.o.o. Trg Ivana Kukuljevića 3, 10000 Zagreb</izvorni_sadrzaj>
    <derivirana_varijabla naziv="DomainObject.Predmet.ProtustrankaWithAdress_1">KURSAN PROMET d.o.o. Trg Ivana Kukuljevića 3, 10000 Zagreb</derivirana_varijabla>
  </DomainObject.Predmet.ProtustrankaWithAdress>
  <DomainObject.Predmet.ProtustrankaWithAdressOIB>
    <izvorni_sadrzaj>KURSAN PROMET d.o.o., OIB 48806016288, Trg Ivana Kukuljevića 3, 10000 Zagreb</izvorni_sadrzaj>
    <derivirana_varijabla naziv="DomainObject.Predmet.ProtustrankaWithAdressOIB_1">KURSAN PROMET d.o.o., OIB 48806016288, Trg Ivana Kukuljevića 3, 10000 Zagreb</derivirana_varijabla>
  </DomainObject.Predmet.ProtustrankaWithAdressOIB>
  <DomainObject.Predmet.ProtustrankaNazivFormated>
    <izvorni_sadrzaj>KURSAN PROMET d.o.o.</izvorni_sadrzaj>
    <derivirana_varijabla naziv="DomainObject.Predmet.ProtustrankaNazivFormated_1">KURSAN PROMET d.o.o.</derivirana_varijabla>
  </DomainObject.Predmet.ProtustrankaNazivFormated>
  <DomainObject.Predmet.ProtustrankaNazivFormatedOIB>
    <izvorni_sadrzaj>KURSAN PROMET d.o.o., OIB 48806016288</izvorni_sadrzaj>
    <derivirana_varijabla naziv="DomainObject.Predmet.ProtustrankaNazivFormatedOIB_1">KURSAN PROMET d.o.o., OIB 48806016288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KURSAN PROMET d.o.o.</item>
    </izvorni_sadrzaj>
    <derivirana_varijabla naziv="DomainObject.Predmet.ProtuStrankaListFormated_1">
      <item>KURSAN PROMET d.o.o.</item>
    </derivirana_varijabla>
  </DomainObject.Predmet.ProtuStrankaListFormated>
  <DomainObject.Predmet.ProtuStrankaListFormatedOIB>
    <izvorni_sadrzaj>
      <item>KURSAN PROMET d.o.o., OIB 48806016288</item>
    </izvorni_sadrzaj>
    <derivirana_varijabla naziv="DomainObject.Predmet.ProtuStrankaListFormatedOIB_1">
      <item>KURSAN PROMET d.o.o., OIB 48806016288</item>
    </derivirana_varijabla>
  </DomainObject.Predmet.ProtuStrankaListFormatedOIB>
  <DomainObject.Predmet.ProtuStrankaListFormatedWithAdress>
    <izvorni_sadrzaj>
      <item>KURSAN PROMET d.o.o., Trg Ivana Kukuljevića 3, 10000 Zagreb</item>
    </izvorni_sadrzaj>
    <derivirana_varijabla naziv="DomainObject.Predmet.ProtuStrankaListFormatedWithAdress_1">
      <item>KURSAN PROMET d.o.o., Trg Ivana Kukuljevića 3, 10000 Zagreb</item>
    </derivirana_varijabla>
  </DomainObject.Predmet.ProtuStrankaListFormatedWithAdress>
  <DomainObject.Predmet.ProtuStrankaListFormatedWithAdressOIB>
    <izvorni_sadrzaj>
      <item>KURSAN PROMET d.o.o., OIB 48806016288, Trg Ivana Kukuljevića 3, 10000 Zagreb</item>
    </izvorni_sadrzaj>
    <derivirana_varijabla naziv="DomainObject.Predmet.ProtuStrankaListFormatedWithAdressOIB_1">
      <item>KURSAN PROMET d.o.o., OIB 48806016288, Trg Ivana Kukuljevića 3, 10000 Zagreb</item>
    </derivirana_varijabla>
  </DomainObject.Predmet.ProtuStrankaListFormatedWithAdressOIB>
  <DomainObject.Predmet.ProtuStrankaListNazivFormated>
    <izvorni_sadrzaj>
      <item>KURSAN PROMET d.o.o.</item>
    </izvorni_sadrzaj>
    <derivirana_varijabla naziv="DomainObject.Predmet.ProtuStrankaListNazivFormated_1">
      <item>KURSAN PROMET d.o.o.</item>
    </derivirana_varijabla>
  </DomainObject.Predmet.ProtuStrankaListNazivFormated>
  <DomainObject.Predmet.ProtuStrankaListNazivFormatedOIB>
    <izvorni_sadrzaj>
      <item>KURSAN PROMET d.o.o., OIB 48806016288</item>
    </izvorni_sadrzaj>
    <derivirana_varijabla naziv="DomainObject.Predmet.ProtuStrankaListNazivFormatedOIB_1">
      <item>KURSAN PROMET d.o.o., OIB 48806016288</item>
    </derivirana_varijabla>
  </DomainObject.Predmet.ProtuStrankaListNazivFormatedOIB>
  <DomainObject.Predmet.OstaliListFormated>
    <izvorni_sadrzaj>
      <item>Stjepan Pejić</item>
    </izvorni_sadrzaj>
    <derivirana_varijabla naziv="DomainObject.Predmet.OstaliListFormated_1">
      <item>Stjepan Pejić</item>
    </derivirana_varijabla>
  </DomainObject.Predmet.OstaliListFormated>
  <DomainObject.Predmet.OstaliListFormatedOIB>
    <izvorni_sadrzaj>
      <item>Stjepan Pejić, OIB 79125695287</item>
    </izvorni_sadrzaj>
    <derivirana_varijabla naziv="DomainObject.Predmet.OstaliListFormatedOIB_1">
      <item>Stjepan Pejić, OIB 79125695287</item>
    </derivirana_varijabla>
  </DomainObject.Predmet.OstaliListFormatedOIB>
  <DomainObject.Predmet.OstaliListFormatedWithAdress>
    <izvorni_sadrzaj>
      <item>Stjepan Pejić, Bačka Ulica 3, 10000 Zagreb</item>
    </izvorni_sadrzaj>
    <derivirana_varijabla naziv="DomainObject.Predmet.OstaliListFormatedWithAdress_1">
      <item>Stjepan Pejić, Bačka Ulica 3, 10000 Zagreb</item>
    </derivirana_varijabla>
  </DomainObject.Predmet.OstaliListFormatedWithAdress>
  <DomainObject.Predmet.OstaliListFormatedWithAdressOIB>
    <izvorni_sadrzaj>
      <item>Stjepan Pejić, OIB 79125695287, Bačka Ulica 3, 10000 Zagreb</item>
    </izvorni_sadrzaj>
    <derivirana_varijabla naziv="DomainObject.Predmet.OstaliListFormatedWithAdressOIB_1">
      <item>Stjepan Pejić, OIB 79125695287, Bačka Ulica 3, 10000 Zagreb</item>
    </derivirana_varijabla>
  </DomainObject.Predmet.OstaliListFormatedWithAdressOIB>
  <DomainObject.Predmet.OstaliListNazivFormated>
    <izvorni_sadrzaj>
      <item>Stjepan Pejić</item>
    </izvorni_sadrzaj>
    <derivirana_varijabla naziv="DomainObject.Predmet.OstaliListNazivFormated_1">
      <item>Stjepan Pejić</item>
    </derivirana_varijabla>
  </DomainObject.Predmet.OstaliListNazivFormated>
  <DomainObject.Predmet.OstaliListNazivFormatedOIB>
    <izvorni_sadrzaj>
      <item>Stjepan Pejić, OIB 79125695287</item>
    </izvorni_sadrzaj>
    <derivirana_varijabla naziv="DomainObject.Predmet.OstaliListNazivFormatedOIB_1">
      <item>Stjepan Pejić, OIB 79125695287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KURSAN PROMET d.o.o.</izvorni_sadrzaj>
    <derivirana_varijabla naziv="DomainObject.Predmet.ProtustrankaIDrugi_1">KURSAN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KURSAN PROMET d.o.o., OIB 48806016288, Trg Ivana Kukuljevića 3, 10000 Zagreb</izvorni_sadrzaj>
    <derivirana_varijabla naziv="DomainObject.Predmet.ProtustrankaIDrugiAdressOIB_1">KURSAN PROMET d.o.o., OIB 48806016288, Trg Ivana Kukuljevića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KURSAN PROMET d.o.o.</item>
      <item>FINA Regionalni centar Zagreb</item>
      <item>Stjepan Pejić</item>
    </izvorni_sadrzaj>
    <derivirana_varijabla naziv="DomainObject.Predmet.SudioniciListNaziv_1">
      <item>KURSAN PROMET d.o.o.</item>
      <item>FINA Regionalni centar Zagreb</item>
      <item>Stjepan Pejić</item>
    </derivirana_varijabla>
  </DomainObject.Predmet.SudioniciListNaziv>
  <DomainObject.Predmet.SudioniciListAdressOIB>
    <izvorni_sadrzaj>
      <item>KURSAN PROMET d.o.o., OIB 48806016288, Trg Ivana Kukuljevića 3,10000 Zagreb</item>
      <item>FINA Regionalni centar Zagreb, OIB 85821130368, Trg svibanjskih žrtava 1995. 1,10000 Zagreb</item>
      <item>Stjepan Pejić, OIB 79125695287, Bačka Ulica 3,10000 Zagreb</item>
    </izvorni_sadrzaj>
    <derivirana_varijabla naziv="DomainObject.Predmet.SudioniciListAdressOIB_1">
      <item>KURSAN PROMET d.o.o., OIB 48806016288, Trg Ivana Kukuljevića 3,10000 Zagreb</item>
      <item>FINA Regionalni centar Zagreb, OIB 85821130368, Trg svibanjskih žrtava 1995. 1,10000 Zagreb</item>
      <item>Stjepan Pejić, OIB 79125695287, Bačka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48806016288</item>
      <item>, OIB 85821130368</item>
      <item>, OIB 79125695287</item>
    </izvorni_sadrzaj>
    <derivirana_varijabla naziv="DomainObject.Predmet.SudioniciListNazivOIB_1">
      <item>, OIB 48806016288</item>
      <item>, OIB 85821130368</item>
      <item>, OIB 79125695287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St-1625/2018-4</izvorni_sadrzaj>
    <derivirana_varijabla naziv="DomainObject.PredzadnjaOdlukaIzPredmeta.Oznaka_1">St-1625/2018-4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160</properties:Words>
  <properties:Characters>729</properties:Characters>
  <properties:Lines>57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2018-06-05T06:34:00Z</dcterms:created>
  <dc:creator>Korisnik</dc:creator>
  <cp:lastModifiedBy>Danijela Sekulić</cp:lastModifiedBy>
  <cp:lastPrinted>2019-01-04T12:20:00Z</cp:lastPrinted>
  <dcterms:modified xmlns:xsi="http://www.w3.org/2001/XMLSchema-instance" xsi:type="dcterms:W3CDTF">2019-01-04T12:22:00Z</dcterms:modified>
  <cp:revision>7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(z.z. dužnika.docx)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