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469cc" w14:paraId="42469cc" w:rsidRDefault="00E930B4" w:rsidP="00E930B4" w:rsidR="00E930B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30B4" w:rsidP="00E930B4" w:rsidR="00E930B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930B4" w:rsidP="00E930B4" w:rsidR="00E930B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930B4" w:rsidP="00E930B4" w:rsidR="00E930B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930B4" w:rsidP="00E930B4" w:rsidR="00E930B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930B4" w:rsidP="00E930B4" w:rsidR="00E930B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930B4" w:rsidP="00E930B4" w:rsidR="00E930B4" w:rsidRPr="005D578C">
      <w:pPr>
        <w:jc w:val="center"/>
        <w:rPr>
          <w:rFonts w:cs="Times New Roman" w:eastAsia="Times New Roman"/>
          <w:szCs w:val="24"/>
        </w:rPr>
      </w:pPr>
    </w:p>
    <w:p w:rsidRDefault="00E930B4" w:rsidP="00E930B4" w:rsidR="00E930B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930B4" w:rsidP="00E930B4" w:rsidR="00E930B4" w:rsidRPr="005D578C">
      <w:pPr>
        <w:rPr>
          <w:rFonts w:cs="Times New Roman" w:eastAsia="Times New Roman"/>
          <w:szCs w:val="24"/>
        </w:rPr>
      </w:pPr>
    </w:p>
    <w:p w:rsidRDefault="00E930B4" w:rsidP="00E930B4" w:rsidR="00E930B4" w:rsidRPr="00D525A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>na temelj</w:t>
      </w:r>
      <w:r w:rsidRPr="005D578C">
        <w:rPr>
          <w:rFonts w:cs="Times New Roman" w:eastAsia="Times New Roman"/>
          <w:szCs w:val="24"/>
        </w:rPr>
        <w:t>u</w:t>
      </w:r>
      <w:r>
        <w:rPr>
          <w:rFonts w:cs="Times New Roman" w:eastAsia="Times New Roman"/>
          <w:szCs w:val="24"/>
        </w:rPr>
        <w:t xml:space="preserve"> prijedloga sudske savjetnice Mihaele Kaligari, u 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</w:t>
      </w:r>
      <w:r>
        <w:rPr>
          <w:rFonts w:cs="Times New Roman" w:eastAsia="Times New Roman"/>
          <w:szCs w:val="24"/>
        </w:rPr>
        <w:t xml:space="preserve">, nad pravnom osobom (dužnikom) UDRUGA MULTIMEDIJALNI CENTAR LUKA, Pula, Istarska 30, OIB </w:t>
      </w:r>
      <w:r w:rsidRPr="00E930B4">
        <w:rPr>
          <w:rFonts w:cs="Times New Roman" w:eastAsia="Times New Roman"/>
          <w:szCs w:val="24"/>
        </w:rPr>
        <w:t>77299892163</w:t>
      </w:r>
      <w:r w:rsidR="0083234D">
        <w:rPr>
          <w:rFonts w:cs="Times New Roman" w:eastAsia="Times New Roman"/>
          <w:szCs w:val="24"/>
        </w:rPr>
        <w:t>, reg. br. 18001251, 21</w:t>
      </w:r>
      <w:r>
        <w:rPr>
          <w:rFonts w:cs="Times New Roman" w:eastAsia="Times New Roman"/>
          <w:szCs w:val="24"/>
        </w:rPr>
        <w:t>. lipnja 2016.</w:t>
      </w:r>
    </w:p>
    <w:p w:rsidRDefault="00E930B4" w:rsidP="00E930B4" w:rsidR="00E930B4" w:rsidRPr="005D578C">
      <w:pPr>
        <w:rPr>
          <w:rFonts w:cs="Times New Roman" w:eastAsia="Times New Roman"/>
          <w:szCs w:val="24"/>
        </w:rPr>
      </w:pPr>
    </w:p>
    <w:p w:rsidRDefault="00E930B4" w:rsidP="00E930B4" w:rsidR="00E930B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930B4" w:rsidP="00E930B4" w:rsidR="00E930B4" w:rsidRPr="005D578C">
      <w:pPr>
        <w:rPr>
          <w:rFonts w:cs="Times New Roman" w:eastAsia="Times New Roman"/>
          <w:szCs w:val="24"/>
        </w:rPr>
      </w:pPr>
    </w:p>
    <w:p w:rsidRDefault="00E930B4" w:rsidP="00E930B4" w:rsidR="00E930B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UDRUGA MULTIMEDIJALNI CENTAR LUKA, Pula, Istarska 30, OIB </w:t>
      </w:r>
      <w:r w:rsidRPr="00E930B4">
        <w:rPr>
          <w:rFonts w:cs="Times New Roman" w:eastAsia="Times New Roman"/>
          <w:szCs w:val="24"/>
        </w:rPr>
        <w:t>77299892163</w:t>
      </w:r>
      <w:r>
        <w:rPr>
          <w:rFonts w:cs="Times New Roman" w:eastAsia="Times New Roman"/>
          <w:szCs w:val="24"/>
        </w:rPr>
        <w:t>, reg. br. 18001251.</w:t>
      </w:r>
    </w:p>
    <w:p w:rsidRDefault="00E930B4" w:rsidP="00E930B4" w:rsidR="00E930B4" w:rsidRPr="005D578C">
      <w:pPr>
        <w:rPr>
          <w:rFonts w:cs="Times New Roman" w:eastAsia="Times New Roman"/>
          <w:szCs w:val="24"/>
        </w:rPr>
      </w:pPr>
    </w:p>
    <w:p w:rsidRDefault="00E930B4" w:rsidP="00E930B4" w:rsidR="00E930B4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E930B4" w:rsidP="00E930B4" w:rsidR="00E930B4">
      <w:pPr>
        <w:rPr>
          <w:rFonts w:cs="Times New Roman" w:eastAsia="Times New Roman"/>
          <w:szCs w:val="20"/>
        </w:rPr>
      </w:pPr>
    </w:p>
    <w:p w:rsidRDefault="00E930B4" w:rsidP="00E930B4" w:rsidR="00E930B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UDRUGA MULTIMEDIJALNI CENTAR LUKA, Pula, Istarska 30, OIB </w:t>
      </w:r>
      <w:r w:rsidRPr="00E930B4">
        <w:rPr>
          <w:rFonts w:cs="Times New Roman" w:eastAsia="Times New Roman"/>
          <w:szCs w:val="24"/>
        </w:rPr>
        <w:t>77299892163</w:t>
      </w:r>
      <w:r>
        <w:rPr>
          <w:rFonts w:cs="Times New Roman" w:eastAsia="Times New Roman"/>
          <w:szCs w:val="24"/>
        </w:rPr>
        <w:t>, reg. br. 18001251.</w:t>
      </w:r>
    </w:p>
    <w:p w:rsidRDefault="00E930B4" w:rsidP="00E930B4" w:rsidR="00E930B4">
      <w:pPr>
        <w:ind w:firstLine="709"/>
        <w:rPr>
          <w:rFonts w:cs="Times New Roman" w:eastAsia="Times New Roman"/>
          <w:szCs w:val="24"/>
        </w:rPr>
      </w:pPr>
    </w:p>
    <w:p w:rsidRDefault="00E930B4" w:rsidP="0083234D" w:rsidR="0083234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</w:t>
      </w:r>
      <w:r w:rsidR="0083234D">
        <w:rPr>
          <w:rFonts w:cs="Times New Roman" w:eastAsia="Times New Roman"/>
          <w:szCs w:val="24"/>
        </w:rPr>
        <w:t>Uredu državne uprave u Istarskoj županiji, Službi</w:t>
      </w:r>
      <w:r w:rsidR="0083234D" w:rsidRPr="00530965">
        <w:rPr>
          <w:rFonts w:cs="Times New Roman" w:eastAsia="Times New Roman"/>
          <w:szCs w:val="24"/>
        </w:rPr>
        <w:t xml:space="preserve"> za opću upravu i društvene djelatnosti</w:t>
      </w:r>
      <w:r w:rsidR="0083234D">
        <w:rPr>
          <w:rFonts w:cs="Times New Roman" w:eastAsia="Times New Roman"/>
          <w:szCs w:val="24"/>
        </w:rPr>
        <w:t xml:space="preserve">, radi brisanja dužnika UDRUGA MULTIMEDIJALNI CENTAR LUKA, Pula, Istarska 30, OIB </w:t>
      </w:r>
      <w:r w:rsidR="0083234D" w:rsidRPr="00E930B4">
        <w:rPr>
          <w:rFonts w:cs="Times New Roman" w:eastAsia="Times New Roman"/>
          <w:szCs w:val="24"/>
        </w:rPr>
        <w:t>77299892163</w:t>
      </w:r>
      <w:r w:rsidR="0083234D">
        <w:rPr>
          <w:rFonts w:cs="Times New Roman" w:eastAsia="Times New Roman"/>
          <w:szCs w:val="24"/>
        </w:rPr>
        <w:t>, reg. br. 18001251, iz Registra udruga u Republici Hrvatskoj.</w:t>
      </w:r>
    </w:p>
    <w:p w:rsidRDefault="00E930B4" w:rsidP="00E930B4" w:rsidR="00E930B4">
      <w:pPr>
        <w:rPr>
          <w:rFonts w:cs="Times New Roman" w:eastAsia="Times New Roman"/>
          <w:szCs w:val="24"/>
        </w:rPr>
      </w:pPr>
    </w:p>
    <w:p w:rsidRDefault="00E930B4" w:rsidP="00E930B4" w:rsidR="00E930B4" w:rsidRPr="005D578C">
      <w:pPr>
        <w:rPr>
          <w:rFonts w:cs="Times New Roman" w:eastAsia="Times New Roman"/>
          <w:szCs w:val="24"/>
        </w:rPr>
      </w:pPr>
    </w:p>
    <w:p w:rsidRDefault="00E930B4" w:rsidP="00E930B4" w:rsidR="00E930B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930B4" w:rsidP="00E930B4" w:rsidR="00E930B4">
      <w:pPr>
        <w:ind w:firstLine="708"/>
        <w:rPr>
          <w:rFonts w:cs="Times New Roman" w:eastAsia="Times New Roman"/>
          <w:szCs w:val="24"/>
        </w:rPr>
      </w:pPr>
    </w:p>
    <w:p w:rsidRDefault="00E930B4" w:rsidP="0083234D" w:rsidR="0083234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</w:t>
      </w:r>
      <w:r w:rsidR="0083234D">
        <w:rPr>
          <w:rFonts w:cs="Times New Roman" w:eastAsia="Times New Roman"/>
          <w:szCs w:val="24"/>
        </w:rPr>
        <w:t xml:space="preserve"> 11. siječnja 2016.,</w:t>
      </w:r>
      <w:r>
        <w:rPr>
          <w:rFonts w:cs="Times New Roman" w:eastAsia="Times New Roman"/>
          <w:szCs w:val="24"/>
        </w:rPr>
        <w:t xml:space="preserve">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429</w:t>
      </w:r>
      <w:r w:rsidRPr="005F5E36">
        <w:rPr>
          <w:rFonts w:cs="Times New Roman" w:eastAsia="Times New Roman"/>
          <w:szCs w:val="24"/>
        </w:rPr>
        <w:t xml:space="preserve">. st. 1. </w:t>
      </w:r>
      <w:r w:rsidR="0083234D" w:rsidRPr="005F5E36">
        <w:rPr>
          <w:rFonts w:cs="Times New Roman" w:eastAsia="Times New Roman"/>
          <w:szCs w:val="24"/>
        </w:rPr>
        <w:t>Stečajnog zak</w:t>
      </w:r>
      <w:r w:rsidR="0083234D">
        <w:rPr>
          <w:rFonts w:cs="Times New Roman" w:eastAsia="Times New Roman"/>
          <w:szCs w:val="24"/>
        </w:rPr>
        <w:t xml:space="preserve">ona (Narodne novine br. 71/15, nadalje SZ), </w:t>
      </w:r>
      <w:r w:rsidR="0083234D"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 w:rsidR="0083234D">
        <w:rPr>
          <w:rFonts w:cs="Times New Roman" w:eastAsia="Times New Roman"/>
          <w:szCs w:val="24"/>
        </w:rPr>
        <w:t>UDRUGA MULTIMEDIJALNI CENTAR LUKA, Pula.</w:t>
      </w:r>
    </w:p>
    <w:p w:rsidRDefault="0083234D" w:rsidP="0083234D" w:rsidR="0083234D">
      <w:pPr>
        <w:ind w:firstLine="708"/>
        <w:rPr>
          <w:rFonts w:cs="Times New Roman" w:eastAsia="Times New Roman"/>
          <w:szCs w:val="24"/>
        </w:rPr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(dužnik je na dan 7. siječnja 2016. imao neizvršene osnove za plaćanje u neprekinutom razdoblju od 961 dana u ukupnom iznosu 34.473,87 kuna) i da za dužnika </w:t>
      </w:r>
      <w:r w:rsidRPr="00FB2CA9">
        <w:t>nisu ispunjene pretpostavke za pokretanje drugog postupka radi brisanja iz registra</w:t>
      </w:r>
      <w:r>
        <w:t>, što je utvrđeno uvidom u zahtjev Financijske agencije i registar udruga za dužnika (listovi 1-2 spisa)</w:t>
      </w:r>
      <w:r>
        <w:rPr>
          <w:rFonts w:eastAsiaTheme="minorHAnsi"/>
          <w:lang w:eastAsia="en-US"/>
        </w:rPr>
        <w:t>, sud je, sukladno čl. 430. SZ-a, 21. travnja 2016.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lastRenderedPageBreak/>
        <w:t xml:space="preserve">na mrežnoj stranici e-Oglasna ploča sudova objavio oglas posl. br. 1 St-55/2016-5 </w:t>
      </w:r>
      <w:r w:rsidRPr="00354134">
        <w:rPr>
          <w:rFonts w:cs="Times New Roman" w:eastAsia="Times New Roman"/>
          <w:szCs w:val="24"/>
        </w:rPr>
        <w:t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83234D" w:rsidP="0083234D" w:rsidR="0083234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SZ-a smatra da je dužnik nesposoban za plaćanje. Stoga je,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83234D" w:rsidP="00E930B4" w:rsidR="0083234D" w:rsidRPr="005D578C">
      <w:pPr>
        <w:rPr>
          <w:rFonts w:cs="Times New Roman" w:eastAsia="Times New Roman"/>
          <w:szCs w:val="24"/>
        </w:rPr>
      </w:pPr>
    </w:p>
    <w:p w:rsidRDefault="00E930B4" w:rsidP="00E930B4" w:rsidR="00E930B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83234D">
        <w:rPr>
          <w:rFonts w:cs="Times New Roman" w:eastAsia="Times New Roman"/>
          <w:szCs w:val="24"/>
        </w:rPr>
        <w:t>21</w:t>
      </w:r>
      <w:r>
        <w:rPr>
          <w:rFonts w:cs="Times New Roman" w:eastAsia="Times New Roman"/>
          <w:szCs w:val="24"/>
        </w:rPr>
        <w:t>. lipnja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930B4" w:rsidP="00E930B4" w:rsidR="00E930B4">
      <w:pPr>
        <w:rPr>
          <w:rFonts w:cs="Times New Roman" w:eastAsia="Times New Roman"/>
          <w:szCs w:val="24"/>
        </w:rPr>
      </w:pPr>
    </w:p>
    <w:p w:rsidRDefault="00E930B4" w:rsidP="00E930B4" w:rsidR="00E930B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E930B4" w:rsidP="00E930B4" w:rsidR="00E930B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  <w:r w:rsidR="006B459F">
        <w:rPr>
          <w:rFonts w:cs="Times New Roman" w:eastAsia="Times New Roman"/>
          <w:szCs w:val="24"/>
        </w:rPr>
        <w:t>, v. r.</w:t>
      </w:r>
    </w:p>
    <w:p w:rsidRDefault="00E930B4" w:rsidP="00E930B4" w:rsidR="00E930B4">
      <w:pPr>
        <w:jc w:val="left"/>
        <w:rPr>
          <w:rFonts w:cs="Times New Roman" w:eastAsia="Times New Roman"/>
          <w:szCs w:val="24"/>
        </w:rPr>
      </w:pPr>
    </w:p>
    <w:p w:rsidRDefault="00E930B4" w:rsidP="00E930B4" w:rsidR="00E930B4" w:rsidRPr="005D578C">
      <w:pPr>
        <w:jc w:val="left"/>
        <w:rPr>
          <w:rFonts w:cs="Times New Roman" w:eastAsia="Times New Roman"/>
          <w:szCs w:val="24"/>
        </w:rPr>
      </w:pPr>
    </w:p>
    <w:p w:rsidRDefault="00E930B4" w:rsidP="00E930B4" w:rsidR="00E930B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3234D" w:rsidP="0083234D" w:rsidR="0083234D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83234D" w:rsidP="0083234D" w:rsidR="008323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E930B4" w:rsidP="00E930B4" w:rsidR="00E930B4">
      <w:pPr>
        <w:rPr>
          <w:rFonts w:cs="Times New Roman" w:eastAsia="Times New Roman"/>
          <w:szCs w:val="24"/>
        </w:rPr>
      </w:pPr>
    </w:p>
    <w:p w:rsidRDefault="00E930B4" w:rsidP="00E930B4" w:rsidR="00E930B4" w:rsidRPr="005D578C">
      <w:pPr>
        <w:rPr>
          <w:rFonts w:cs="Times New Roman" w:eastAsia="Times New Roman"/>
          <w:szCs w:val="24"/>
        </w:rPr>
      </w:pPr>
    </w:p>
    <w:p w:rsidRDefault="00E930B4" w:rsidP="00E930B4" w:rsidR="00E930B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930B4" w:rsidP="00E930B4" w:rsidR="00E930B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E930B4" w:rsidP="00E930B4" w:rsidR="00E930B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</w:t>
      </w:r>
      <w:r w:rsidR="0083234D">
        <w:rPr>
          <w:rFonts w:cs="Times New Roman" w:eastAsia="Times New Roman"/>
          <w:szCs w:val="24"/>
        </w:rPr>
        <w:t xml:space="preserve">dužnik </w:t>
      </w:r>
      <w:r>
        <w:rPr>
          <w:rFonts w:cs="Times New Roman" w:eastAsia="Times New Roman"/>
          <w:szCs w:val="24"/>
        </w:rPr>
        <w:t xml:space="preserve">UDRUGA MULTIMEDIJALNI CENTAR LUKA, Pula, Istarska 30, </w:t>
      </w:r>
    </w:p>
    <w:p w:rsidRDefault="00E930B4" w:rsidP="00E930B4" w:rsidR="00E930B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83234D">
        <w:rPr>
          <w:rFonts w:cs="Times New Roman" w:eastAsia="Times New Roman"/>
          <w:szCs w:val="20"/>
        </w:rPr>
        <w:t>Pazin, Pazin, M. B. Rašana 2/4,</w:t>
      </w:r>
      <w:r>
        <w:rPr>
          <w:rFonts w:cs="Times New Roman" w:eastAsia="Times New Roman"/>
          <w:szCs w:val="20"/>
        </w:rPr>
        <w:t xml:space="preserve"> </w:t>
      </w:r>
    </w:p>
    <w:p w:rsidRDefault="00E930B4" w:rsidP="00E930B4" w:rsidR="00E930B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E930B4" w:rsidP="00E930B4" w:rsidR="00E930B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E930B4" w:rsidP="00E930B4" w:rsidR="00E930B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E930B4" w:rsidP="00E930B4" w:rsidR="00E930B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E930B4" w:rsidP="00E930B4" w:rsidR="00E930B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E930B4" w:rsidP="00E930B4" w:rsidR="00E930B4"/>
    <w:p w:rsidRDefault="00E930B4" w:rsidP="00E930B4" w:rsidR="00E930B4"/>
    <w:p w:rsidRDefault="00E930B4" w:rsidP="00E930B4" w:rsidR="00E930B4"/>
    <w:p w:rsidRDefault="00E930B4" w:rsidP="00E930B4" w:rsidR="00E930B4"/>
    <w:p w:rsidRDefault="00E930B4" w:rsidP="00E930B4" w:rsidR="00E930B4"/>
    <w:p w:rsidRDefault="004A6CE6" w:rsidR="00387208"/>
    <w:sectPr w:rsidSect="00DB3AFE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30B4" w:rsidP="00E930B4" w:rsidR="00E930B4">
      <w:r>
        <w:separator/>
      </w:r>
    </w:p>
  </w:endnote>
  <w:endnote w:id="0" w:type="continuationSeparator">
    <w:p w:rsidRDefault="00E930B4" w:rsidP="00E930B4" w:rsidR="00E930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30B4" w:rsidP="00E930B4" w:rsidR="00E930B4">
      <w:r>
        <w:separator/>
      </w:r>
    </w:p>
  </w:footnote>
  <w:footnote w:id="0" w:type="continuationSeparator">
    <w:p w:rsidRDefault="00E930B4" w:rsidP="00E930B4" w:rsidR="00E930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30B4" w:rsidP="00E930B4" w:rsidR="00E930B4" w:rsidRPr="00A074C3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A6CE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St-55/2016-6</w:t>
    </w:r>
  </w:p>
  <w:p w:rsidRDefault="004A6CE6" w:rsidP="00DB3AFE" w:rsidR="00DB3AFE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30B4" w:rsidP="00DB3AFE" w:rsidR="00DB3AFE" w:rsidRPr="00A074C3">
    <w:pPr>
      <w:pStyle w:val="Zaglavlje"/>
      <w:jc w:val="right"/>
      <w:rPr>
        <w:szCs w:val="24"/>
      </w:rPr>
    </w:pPr>
    <w:r>
      <w:rPr>
        <w:szCs w:val="24"/>
      </w:rPr>
      <w:t>1 St-55/2016-6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098D"/>
    <w:rsid w:val="004A6CE6"/>
    <w:rsid w:val="006B459F"/>
    <w:rsid w:val="0075528E"/>
    <w:rsid w:val="0079403F"/>
    <w:rsid w:val="0083234D"/>
    <w:rsid w:val="00E930B4"/>
    <w:rsid w:val="00F90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30B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930B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930B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30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30B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930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30B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6C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CE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A6CE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A6CE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A6CE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30B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930B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930B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30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30B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930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30B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6C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CE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A6CE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A6CE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A6CE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St-55/2016-6</izvorni_sadrzaj>
    <derivirana_varijabla naziv="DomainObject.Oznaka_1">St-55/2016-6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St-55/2016</izvorni_sadrzaj>
    <derivirana_varijabla naziv="DomainObject.Predmet.OznakaBroj_1">St-55/2016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MULTIMEDIJALNI CENTAR LUKA, PULA</izvorni_sadrzaj>
    <derivirana_varijabla naziv="DomainObject.Predmet.ProtustrankaFormated_1">  UDRUGA MULTIMEDIJALNI CENTAR LUKA, PULA</derivirana_varijabla>
  </DomainObject.Predmet.ProtustrankaFormated>
  <DomainObject.Predmet.ProtustrankaFormatedOIB>
    <izvorni_sadrzaj>  UDRUGA MULTIMEDIJALNI CENTAR LUKA, PULA, OIB 77299892163</izvorni_sadrzaj>
    <derivirana_varijabla naziv="DomainObject.Predmet.ProtustrankaFormatedOIB_1">  UDRUGA MULTIMEDIJALNI CENTAR LUKA, PULA, OIB 77299892163</derivirana_varijabla>
  </DomainObject.Predmet.ProtustrankaFormatedOIB>
  <DomainObject.Predmet.ProtustrankaFormatedWithAdress>
    <izvorni_sadrzaj> UDRUGA MULTIMEDIJALNI CENTAR LUKA, PULA, Istarska 30, 52100 Pula</izvorni_sadrzaj>
    <derivirana_varijabla naziv="DomainObject.Predmet.ProtustrankaFormatedWithAdress_1"> UDRUGA MULTIMEDIJALNI CENTAR LUKA, PULA, Istarska 30, 52100 Pula</derivirana_varijabla>
  </DomainObject.Predmet.ProtustrankaFormatedWithAdress>
  <DomainObject.Predmet.ProtustrankaFormatedWithAdressOIB>
    <izvorni_sadrzaj> UDRUGA MULTIMEDIJALNI CENTAR LUKA, PULA, OIB 77299892163, Istarska 30, 52100 Pula</izvorni_sadrzaj>
    <derivirana_varijabla naziv="DomainObject.Predmet.ProtustrankaFormatedWithAdressOIB_1"> UDRUGA MULTIMEDIJALNI CENTAR LUKA, PULA, OIB 77299892163, Istarska 30, 52100 Pula</derivirana_varijabla>
  </DomainObject.Predmet.ProtustrankaFormatedWithAdressOIB>
  <DomainObject.Predmet.ProtustrankaWithAdress>
    <izvorni_sadrzaj>UDRUGA MULTIMEDIJALNI CENTAR LUKA, PULA Istarska 30, 52100 Pula</izvorni_sadrzaj>
    <derivirana_varijabla naziv="DomainObject.Predmet.ProtustrankaWithAdress_1">UDRUGA MULTIMEDIJALNI CENTAR LUKA, PULA Istarska 30, 52100 Pula</derivirana_varijabla>
  </DomainObject.Predmet.ProtustrankaWithAdress>
  <DomainObject.Predmet.ProtustrankaWithAdressOIB>
    <izvorni_sadrzaj>UDRUGA MULTIMEDIJALNI CENTAR LUKA, PULA, OIB 77299892163, Istarska 30, 52100 Pula</izvorni_sadrzaj>
    <derivirana_varijabla naziv="DomainObject.Predmet.ProtustrankaWithAdressOIB_1">UDRUGA MULTIMEDIJALNI CENTAR LUKA, PULA, OIB 77299892163, Istarska 30, 52100 Pula</derivirana_varijabla>
  </DomainObject.Predmet.ProtustrankaWithAdressOIB>
  <DomainObject.Predmet.ProtustrankaNazivFormated>
    <izvorni_sadrzaj>UDRUGA MULTIMEDIJALNI CENTAR LUKA, PULA</izvorni_sadrzaj>
    <derivirana_varijabla naziv="DomainObject.Predmet.ProtustrankaNazivFormated_1">UDRUGA MULTIMEDIJALNI CENTAR LUKA, PULA</derivirana_varijabla>
  </DomainObject.Predmet.ProtustrankaNazivFormated>
  <DomainObject.Predmet.ProtustrankaNazivFormatedOIB>
    <izvorni_sadrzaj>UDRUGA MULTIMEDIJALNI CENTAR LUKA, PULA, OIB 77299892163</izvorni_sadrzaj>
    <derivirana_varijabla naziv="DomainObject.Predmet.ProtustrankaNazivFormatedOIB_1">UDRUGA MULTIMEDIJALNI CENTAR LUKA, PULA, OIB 77299892163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34473.87</izvorni_sadrzaj>
    <derivirana_varijabla naziv="DomainObject.Predmet.TrenutnaVrijednost_1">34473.87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MULTIMEDIJALNI CENTAR LUKA, PULA</item>
    </izvorni_sadrzaj>
    <derivirana_varijabla naziv="DomainObject.Predmet.ProtuStrankaListFormated_1">
      <item>UDRUGA MULTIMEDIJALNI CENTAR LUKA, PULA</item>
    </derivirana_varijabla>
  </DomainObject.Predmet.ProtuStrankaListFormated>
  <DomainObject.Predmet.ProtuStrankaListFormatedOIB>
    <izvorni_sadrzaj>
      <item>UDRUGA MULTIMEDIJALNI CENTAR LUKA, PULA, OIB 77299892163</item>
    </izvorni_sadrzaj>
    <derivirana_varijabla naziv="DomainObject.Predmet.ProtuStrankaListFormatedOIB_1">
      <item>UDRUGA MULTIMEDIJALNI CENTAR LUKA, PULA, OIB 77299892163</item>
    </derivirana_varijabla>
  </DomainObject.Predmet.ProtuStrankaListFormatedOIB>
  <DomainObject.Predmet.ProtuStrankaListFormatedWithAdress>
    <izvorni_sadrzaj>
      <item>UDRUGA MULTIMEDIJALNI CENTAR LUKA, PULA, Istarska 30, 52100 Pula</item>
    </izvorni_sadrzaj>
    <derivirana_varijabla naziv="DomainObject.Predmet.ProtuStrankaListFormatedWithAdress_1">
      <item>UDRUGA MULTIMEDIJALNI CENTAR LUKA, PULA, Istarska 30, 52100 Pula</item>
    </derivirana_varijabla>
  </DomainObject.Predmet.ProtuStrankaListFormatedWithAdress>
  <DomainObject.Predmet.ProtuStrankaListFormatedWithAdressOIB>
    <izvorni_sadrzaj>
      <item>UDRUGA MULTIMEDIJALNI CENTAR LUKA, PULA, OIB 77299892163, Istarska 30, 52100 Pula</item>
    </izvorni_sadrzaj>
    <derivirana_varijabla naziv="DomainObject.Predmet.ProtuStrankaListFormatedWithAdressOIB_1">
      <item>UDRUGA MULTIMEDIJALNI CENTAR LUKA, PULA, OIB 77299892163, Istarska 30, 52100 Pula</item>
    </derivirana_varijabla>
  </DomainObject.Predmet.ProtuStrankaListFormatedWithAdressOIB>
  <DomainObject.Predmet.ProtuStrankaListNazivFormated>
    <izvorni_sadrzaj>
      <item>UDRUGA MULTIMEDIJALNI CENTAR LUKA, PULA</item>
    </izvorni_sadrzaj>
    <derivirana_varijabla naziv="DomainObject.Predmet.ProtuStrankaListNazivFormated_1">
      <item>UDRUGA MULTIMEDIJALNI CENTAR LUKA, PULA</item>
    </derivirana_varijabla>
  </DomainObject.Predmet.ProtuStrankaListNazivFormated>
  <DomainObject.Predmet.ProtuStrankaListNazivFormatedOIB>
    <izvorni_sadrzaj>
      <item>UDRUGA MULTIMEDIJALNI CENTAR LUKA, PULA, OIB 77299892163</item>
    </izvorni_sadrzaj>
    <derivirana_varijabla naziv="DomainObject.Predmet.ProtuStrankaListNazivFormatedOIB_1">
      <item>UDRUGA MULTIMEDIJALNI CENTAR LUKA, PULA, OIB 77299892163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>St-55/2016-6</izvorni_sadrzaj>
    <derivirana_varijabla naziv="DomainObject.PoslovniBrojDokumenta_1">St-55/2016-6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MULTIMEDIJALNI CENTAR LUKA, PULA</izvorni_sadrzaj>
    <derivirana_varijabla naziv="DomainObject.Predmet.ProtustrankaIDrugi_1">UDRUGA MULTIMEDIJALNI CENTAR LUKA,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UDRUGA MULTIMEDIJALNI CENTAR LUKA, PULA, OIB 77299892163, Istarska 30, 52100 Pula</izvorni_sadrzaj>
    <derivirana_varijabla naziv="DomainObject.Predmet.ProtustrankaIDrugiAdressOIB_1">UDRUGA MULTIMEDIJALNI CENTAR LUKA, PULA, OIB 77299892163, Istarska 30,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MULTIMEDIJALNI CENTAR LUKA, PULA</item>
    </izvorni_sadrzaj>
    <derivirana_varijabla naziv="DomainObject.Predmet.SudioniciListNaziv_1">
      <item>FINANCIJSKA AGENCIJA, RC RIJEKA, PODRUŽNICA PULA, PULA</item>
      <item>UDRUGA MULTIMEDIJALNI CENTAR LUKA,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UDRUGA MULTIMEDIJALNI CENTAR LUKA, PULA, OIB 77299892163, Istarska 30,52100 Pula</item>
    </izvorni_sadrzaj>
    <derivirana_varijabla naziv="DomainObject.Predmet.SudioniciListAdressOIB_1">
      <item>FINANCIJSKA AGENCIJA, RC RIJEKA, PODRUŽNICA PULA, PULA, OIB 85821130368, Ulica grada Vukovara 70,10000 Zagreb</item>
      <item>UDRUGA MULTIMEDIJALNI CENTAR LUKA, PULA, OIB 77299892163, Istarska 30,52100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77299892163</item>
    </izvorni_sadrzaj>
    <derivirana_varijabla naziv="DomainObject.Predmet.SudioniciListNazivOIB_1">
      <item>, OIB 85821130368</item>
      <item>, OIB 77299892163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751</properties:Words>
  <properties:Characters>4061</properties:Characters>
  <properties:Lines>96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2016-06-17T06:16:00Z</dcterms:created>
  <dc:creator>Mihaela Kaligari</dc:creator>
  <dc:description/>
  <cp:keywords/>
  <cp:lastModifiedBy>Lorena Paris Aničić</cp:lastModifiedBy>
  <cp:lastPrinted>2016-06-21T06:48:00Z</cp:lastPrinted>
  <dcterms:modified xmlns:xsi="http://www.w3.org/2001/XMLSchema-instance" xsi:type="dcterms:W3CDTF">2016-07-04T11:06:00Z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St-55/2016-6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