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d14e" w14:paraId="244d14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427E1">
        <w:rPr>
          <w:sz w:val="24"/>
          <w:szCs w:val="24"/>
        </w:rPr>
        <w:t xml:space="preserve">1.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131A3" w:rsidRPr="007125C4">
        <w:rPr>
          <w:sz w:val="24"/>
          <w:szCs w:val="24"/>
        </w:rPr>
        <w:t xml:space="preserve">UDRUGA HRVATSKIH DRAGOVOLJACA-BRANITELJA DOMOVINSKOG RATA OTOK KRK, </w:t>
      </w:r>
      <w:r w:rsidR="000131A3">
        <w:rPr>
          <w:sz w:val="24"/>
          <w:szCs w:val="24"/>
        </w:rPr>
        <w:t xml:space="preserve">Trg bana J. Jelačića 3, </w:t>
      </w:r>
      <w:r w:rsidR="000131A3" w:rsidRPr="007125C4">
        <w:rPr>
          <w:sz w:val="24"/>
          <w:szCs w:val="24"/>
        </w:rPr>
        <w:t>Krk ( OIB 00028338646 )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20558A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20558A">
        <w:rPr>
          <w:color w:val="000000"/>
          <w:sz w:val="24"/>
          <w:szCs w:val="24"/>
        </w:rPr>
        <w:t xml:space="preserve"> </w:t>
      </w:r>
      <w:r w:rsidR="000131A3">
        <w:rPr>
          <w:color w:val="000000"/>
          <w:sz w:val="24"/>
          <w:szCs w:val="24"/>
        </w:rPr>
        <w:t>11.850,23</w:t>
      </w:r>
      <w:r w:rsidR="008427E1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8427E1">
        <w:rPr>
          <w:color w:val="000000"/>
          <w:sz w:val="24"/>
          <w:szCs w:val="24"/>
        </w:rPr>
        <w:t>100</w:t>
      </w:r>
      <w:r w:rsidR="000131A3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100</w:t>
      </w:r>
      <w:r w:rsidR="000131A3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64E" w:rsidP="00FF2B80" w:rsidR="0060064E">
      <w:pPr>
        <w:spacing w:lineRule="auto" w:line="240" w:after="0"/>
      </w:pPr>
      <w:r>
        <w:separator/>
      </w:r>
    </w:p>
  </w:endnote>
  <w:endnote w:id="0" w:type="continuationSeparator">
    <w:p w:rsidRDefault="0060064E" w:rsidP="00FF2B80" w:rsidR="006006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64E" w:rsidP="00FF2B80" w:rsidR="0060064E">
      <w:pPr>
        <w:spacing w:lineRule="auto" w:line="240" w:after="0"/>
      </w:pPr>
      <w:r>
        <w:separator/>
      </w:r>
    </w:p>
  </w:footnote>
  <w:footnote w:id="0" w:type="continuationSeparator">
    <w:p w:rsidRDefault="0060064E" w:rsidP="00FF2B80" w:rsidR="006006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100</w:t>
    </w:r>
    <w:r w:rsidR="000131A3">
      <w:rPr>
        <w:sz w:val="24"/>
        <w:szCs w:val="24"/>
      </w:rPr>
      <w:t>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60064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1E14"/>
    <w:rsid w:val="00122B75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97993"/>
    <w:rsid w:val="001A3889"/>
    <w:rsid w:val="001C0D59"/>
    <w:rsid w:val="001E3AE7"/>
    <w:rsid w:val="00201878"/>
    <w:rsid w:val="0020558A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3618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065DD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64E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7DCA"/>
    <w:rsid w:val="00891418"/>
    <w:rsid w:val="00892534"/>
    <w:rsid w:val="008948DB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E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E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dragovoljaca-branitelja domovinskog rata OTOK KRK  Krk</izvorni_sadrzaj>
    <derivirana_varijabla naziv="DomainObject.Predmet.ProtustrankaFormated_1">  Udruga hrvatskih dragovoljaca-branitelja domovinskog rata OTOK KRK  Krk</derivirana_varijabla>
  </DomainObject.Predmet.ProtustrankaFormated>
  <DomainObject.Predmet.ProtustrankaFormatedOIB>
    <izvorni_sadrzaj>  Udruga hrvatskih dragovoljaca-branitelja domovinskog rata OTOK KRK  Krk, OIB 00028338646</izvorni_sadrzaj>
    <derivirana_varijabla naziv="DomainObject.Predmet.ProtustrankaFormatedOIB_1">  Udruga hrvatskih dragovoljaca-branitelja domovinskog rata OTOK KRK  Krk, OIB 00028338646</derivirana_varijabla>
  </DomainObject.Predmet.ProtustrankaFormatedOIB>
  <DomainObject.Predmet.ProtustrankaFormatedWithAdress>
    <izvorni_sadrzaj> Udruga hrvatskih dragovoljaca-branitelja domovinskog rata OTOK KRK  Krk, Trg bana Josipa Jelačića 3, 51500 Krk</izvorni_sadrzaj>
    <derivirana_varijabla naziv="DomainObject.Predmet.ProtustrankaFormatedWithAdress_1"> Udruga hrvatskih dragovoljaca-branitelja domovinskog rata OTOK KRK  Krk, Trg bana Josipa Jelačića 3, 51500 Krk</derivirana_varijabla>
  </DomainObject.Predmet.ProtustrankaFormatedWithAdress>
  <DomainObject.Predmet.ProtustrankaFormatedWithAdressOIB>
    <izvorni_sadrzaj> Udruga hrvatskih dragovoljaca-branitelja domovinskog rata OTOK KRK  Krk, OIB 00028338646, Trg bana Josipa Jelačića 3, 51500 Krk</izvorni_sadrzaj>
    <derivirana_varijabla naziv="DomainObject.Predmet.ProtustrankaFormatedWithAdressOIB_1"> Udruga hrvatskih dragovoljaca-branitelja domovinskog rata OTOK KRK  Krk, OIB 00028338646, Trg bana Josipa Jelačića 3, 51500 Krk</derivirana_varijabla>
  </DomainObject.Predmet.ProtustrankaFormatedWithAdressOIB>
  <DomainObject.Predmet.ProtustrankaWithAdress>
    <izvorni_sadrzaj>Udruga hrvatskih dragovoljaca-branitelja domovinskog rata OTOK KRK  Krk Trg bana Josipa Jelačića 3, 51500 Krk</izvorni_sadrzaj>
    <derivirana_varijabla naziv="DomainObject.Predmet.ProtustrankaWithAdress_1">Udruga hrvatskih dragovoljaca-branitelja domovinskog rata OTOK KRK  Krk Trg bana Josipa Jelačića 3, 51500 Krk</derivirana_varijabla>
  </DomainObject.Predmet.ProtustrankaWithAdress>
  <DomainObject.Predmet.ProtustrankaWithAdressOIB>
    <izvorni_sadrzaj>Udruga hrvatskih dragovoljaca-branitelja domovinskog rata OTOK KRK  Krk, OIB 00028338646, Trg bana Josipa Jelačića 3, 51500 Krk</izvorni_sadrzaj>
    <derivirana_varijabla naziv="DomainObject.Predmet.ProtustrankaWithAdressOIB_1">Udruga hrvatskih dragovoljaca-branitelja domovinskog rata OTOK KRK  Krk, OIB 00028338646, Trg bana Josipa Jelačića 3, 51500 Krk</derivirana_varijabla>
  </DomainObject.Predmet.ProtustrankaWithAdressOIB>
  <DomainObject.Predmet.ProtustrankaNazivFormated>
    <izvorni_sadrzaj>Udruga hrvatskih dragovoljaca-branitelja domovinskog rata OTOK KRK  Krk</izvorni_sadrzaj>
    <derivirana_varijabla naziv="DomainObject.Predmet.ProtustrankaNazivFormated_1">Udruga hrvatskih dragovoljaca-branitelja domovinskog rata OTOK KRK  Krk</derivirana_varijabla>
  </DomainObject.Predmet.ProtustrankaNazivFormated>
  <DomainObject.Predmet.ProtustrankaNazivFormatedOIB>
    <izvorni_sadrzaj>Udruga hrvatskih dragovoljaca-branitelja domovinskog rata OTOK KRK  Krk, OIB 00028338646</izvorni_sadrzaj>
    <derivirana_varijabla naziv="DomainObject.Predmet.ProtustrankaNazivFormatedOIB_1">Udruga hrvatskih dragovoljaca-branitelja domovinskog rata OTOK KRK  Krk, OIB 00028338646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hrvatskih dragovoljaca-branitelja domovinskog rata OTOK KRK  Krk</item>
    </izvorni_sadrzaj>
    <derivirana_varijabla naziv="DomainObject.Predmet.ProtuStrankaListFormated_1">
      <item>Udruga hrvatskih dragovoljaca-branitelja domovinskog rata OTOK KRK  Krk</item>
    </derivirana_varijabla>
  </DomainObject.Predmet.ProtuStrankaListFormated>
  <DomainObject.Predmet.ProtuStrankaListFormatedOIB>
    <izvorni_sadrzaj>
      <item>Udruga hrvatskih dragovoljaca-branitelja domovinskog rata OTOK KRK  Krk, OIB 00028338646</item>
    </izvorni_sadrzaj>
    <derivirana_varijabla naziv="DomainObject.Predmet.ProtuStrankaListFormatedOIB_1">
      <item>Udruga hrvatskih dragovoljaca-branitelja domovinskog rata OTOK KRK  Krk, OIB 00028338646</item>
    </derivirana_varijabla>
  </DomainObject.Predmet.ProtuStrankaListFormatedOIB>
  <DomainObject.Predmet.ProtuStrankaListFormatedWithAdress>
    <izvorni_sadrzaj>
      <item>Udruga hrvatskih dragovoljaca-branitelja domovinskog rata OTOK KRK  Krk, Trg bana Josipa Jelačića 3, 51500 Krk</item>
    </izvorni_sadrzaj>
    <derivirana_varijabla naziv="DomainObject.Predmet.ProtuStrankaListFormatedWithAdress_1">
      <item>Udruga hrvatskih dragovoljaca-branitelja domovinskog rata OTOK KRK  Krk, Trg bana Josipa Jelačića 3, 51500 Krk</item>
    </derivirana_varijabla>
  </DomainObject.Predmet.ProtuStrankaListFormatedWithAdress>
  <DomainObject.Predmet.ProtuStrankaListFormatedWithAdressOIB>
    <izvorni_sadrzaj>
      <item>Udruga hrvatskih dragovoljaca-branitelja domovinskog rata OTOK KRK  Krk, OIB 00028338646, Trg bana Josipa Jelačića 3, 51500 Krk</item>
    </izvorni_sadrzaj>
    <derivirana_varijabla naziv="DomainObject.Predmet.ProtuStrankaListFormatedWithAdressOIB_1">
      <item>Udruga hrvatskih dragovoljaca-branitelja domovinskog rata OTOK KRK  Krk, OIB 00028338646, Trg bana Josipa Jelačića 3, 51500 Krk</item>
    </derivirana_varijabla>
  </DomainObject.Predmet.ProtuStrankaListFormatedWithAdressOIB>
  <DomainObject.Predmet.ProtuStrankaListNazivFormated>
    <izvorni_sadrzaj>
      <item>Udruga hrvatskih dragovoljaca-branitelja domovinskog rata OTOK KRK  Krk</item>
    </izvorni_sadrzaj>
    <derivirana_varijabla naziv="DomainObject.Predmet.ProtuStrankaListNazivFormated_1">
      <item>Udruga hrvatskih dragovoljaca-branitelja domovinskog rata OTOK KRK  Krk</item>
    </derivirana_varijabla>
  </DomainObject.Predmet.ProtuStrankaListNazivFormated>
  <DomainObject.Predmet.ProtuStrankaListNazivFormatedOIB>
    <izvorni_sadrzaj>
      <item>Udruga hrvatskih dragovoljaca-branitelja domovinskog rata OTOK KRK  Krk, OIB 00028338646</item>
    </izvorni_sadrzaj>
    <derivirana_varijabla naziv="DomainObject.Predmet.ProtuStrankaListNazivFormatedOIB_1">
      <item>Udruga hrvatskih dragovoljaca-branitelja domovinskog rata OTOK KRK  Krk, OIB 00028338646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hrvatskih dragovoljaca-branitelja domovinskog rata OTOK KRK  Krk</izvorni_sadrzaj>
    <derivirana_varijabla naziv="DomainObject.Predmet.ProtustrankaIDrugi_1">Udruga hrvatskih dragovoljaca-branitelja domovinskog rata OTOK KRK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hrvatskih dragovoljaca-branitelja domovinskog rata OTOK KRK  Krk, OIB 00028338646, Trg bana Josipa Jelačića 3, 51500 Krk</izvorni_sadrzaj>
    <derivirana_varijabla naziv="DomainObject.Predmet.ProtustrankaIDrugiAdressOIB_1">Udruga hrvatskih dragovoljaca-branitelja domovinskog rata OTOK KRK  Krk, OIB 00028338646, Trg bana Josipa Jelačića 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hrvatskih dragovoljaca-branitelja domovinskog rata OTOK KRK  Krk</item>
    </izvorni_sadrzaj>
    <derivirana_varijabla naziv="DomainObject.Predmet.SudioniciListNaziv_1">
      <item>FINA Rijeka</item>
      <item>Udruga hrvatskih dragovoljaca-branitelja domovinskog rata OTOK KRK  Krk</item>
    </derivirana_varijabla>
  </DomainObject.Predmet.SudioniciListNaziv>
  <DomainObject.Predmet.SudioniciListAdressOIB>
    <izvorni_sadrzaj>
      <item>FINA Rijeka, OIB 85821130368, Frana Kurelca 8,51000 Rijeka</item>
      <item>Udruga hrvatskih dragovoljaca-branitelja domovinskog rata OTOK KRK  Krk, OIB 00028338646, Trg bana Josipa Jelačića 3,51500 Krk</item>
    </izvorni_sadrzaj>
    <derivirana_varijabla naziv="DomainObject.Predmet.SudioniciListAdressOIB_1">
      <item>FINA Rijeka, OIB 85821130368, Frana Kurelca 8,51000 Rijeka</item>
      <item>Udruga hrvatskih dragovoljaca-branitelja domovinskog rata OTOK KRK  Krk, OIB 00028338646, Trg bana Josipa Jelačića 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00028338646</item>
    </izvorni_sadrzaj>
    <derivirana_varijabla naziv="DomainObject.Predmet.SudioniciListNazivOIB_1">
      <item>, OIB 85821130368</item>
      <item>, OIB 00028338646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04163-5649-4FB7-9BCE-219F16161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1281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2016-02-01T13:00:00Z</dcterms:created>
  <dc:creator>Vera Jelenović</dc:creator>
  <cp:lastModifiedBy>Sonja Krapić</cp:lastModifiedBy>
  <dcterms:modified xmlns:xsi="http://www.w3.org/2001/XMLSchema-instance" xsi:type="dcterms:W3CDTF">2016-02-01T13:38:00Z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