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f14c" w14:paraId="820f14c" w:rsidRDefault="001861EF" w:rsidP="001940FB" w:rsidR="001861EF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861EF" w:rsidR="001065A0" w:rsidRPr="001861EF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CF1B4C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CF1B4C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861EF" w:rsidP="00AA6BCF" w:rsidR="001861E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861EF" w:rsidP="001861EF" w:rsidR="001861E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1861EF" w:rsidP="001861EF" w:rsidR="001861E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1861E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1861EF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E940F8">
        <w:rPr>
          <w:rFonts w:cs="Calibri" w:eastAsia="Arial Unicode MS" w:hAnsi="Calibri" w:ascii="Calibri"/>
          <w:kern w:val="1"/>
          <w:lang w:eastAsia="ar-SA" w:val="hr-HR"/>
        </w:rPr>
        <w:t>STEFANOVSKI GORAN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1861EF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E940F8" w:rsidRPr="00E940F8">
        <w:rPr>
          <w:rFonts w:cs="Calibri" w:hAnsi="Calibri" w:ascii="Calibri"/>
        </w:rPr>
        <w:t>170.419,79 kn</w:t>
      </w:r>
      <w:r w:rsidR="006D0096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E940F8" w:rsidRPr="00E940F8">
        <w:rPr>
          <w:rFonts w:cs="Calibri" w:hAnsi="Calibri" w:ascii="Calibri"/>
        </w:rPr>
        <w:t>159.919,79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6D0096">
        <w:rPr>
          <w:rFonts w:cs="Calibri" w:hAnsi="Calibri" w:ascii="Calibri"/>
        </w:rPr>
        <w:t>10.</w:t>
      </w:r>
      <w:r w:rsidR="00E940F8">
        <w:rPr>
          <w:rFonts w:cs="Calibri" w:hAnsi="Calibri" w:ascii="Calibri"/>
        </w:rPr>
        <w:t>5</w:t>
      </w:r>
      <w:r w:rsidR="006D0096">
        <w:rPr>
          <w:rFonts w:cs="Calibri" w:hAnsi="Calibri" w:ascii="Calibri"/>
        </w:rPr>
        <w:t>00</w:t>
      </w:r>
      <w:r w:rsidR="006D0096" w:rsidRPr="00E347CE">
        <w:rPr>
          <w:rFonts w:cs="Calibri" w:hAnsi="Calibri" w:ascii="Calibri"/>
        </w:rPr>
        <w:t>,00 kn</w:t>
      </w:r>
      <w:r w:rsidR="006D0096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1861EF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1861EF">
      <w:pPr>
        <w:suppressAutoHyphens/>
        <w:spacing w:after="0"/>
        <w:jc w:val="both"/>
        <w:rPr>
          <w:rFonts w:cs="Calibri" w:eastAsia="Arial Unicode MS" w:hAnsi="Calibri" w:ascii="Calibri"/>
          <w:b/>
          <w:kern w:val="1"/>
          <w:lang w:eastAsia="ar-SA" w:val="hr-HR"/>
        </w:rPr>
      </w:pPr>
    </w:p>
    <w:p w:rsidRDefault="00AA6BCF" w:rsidP="00B06DCA" w:rsidR="00B37D88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1861EF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1861EF" w:rsidRPr="001861EF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1861EF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E940F8" w:rsidP="00B06DCA" w:rsidR="00E940F8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CF1B4C" w:rsidP="00AA6BCF" w:rsidR="00CF1B4C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940F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940F8">
              <w:rPr>
                <w:rFonts w:cs="Calibri" w:hAnsi="Calibri" w:ascii="Calibri"/>
              </w:rPr>
              <w:t>STEFANOVSKI GORAN</w:t>
            </w:r>
            <w:r w:rsidR="00B37D88">
              <w:rPr>
                <w:rFonts w:cs="Calibri"/>
              </w:rPr>
              <w:t xml:space="preserve">, </w:t>
            </w:r>
            <w:r w:rsidR="00B37D88" w:rsidRPr="00B37D88">
              <w:rPr>
                <w:rFonts w:cs="Calibri"/>
              </w:rPr>
              <w:t xml:space="preserve"> </w:t>
            </w:r>
            <w:r w:rsidRPr="00E940F8">
              <w:rPr>
                <w:rFonts w:cs="Calibri" w:hAnsi="Calibri" w:ascii="Calibri"/>
              </w:rPr>
              <w:t>Vrboran 27, Split</w:t>
            </w:r>
            <w:r w:rsidR="006D0096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 OIB: </w:t>
            </w:r>
            <w:r w:rsidRPr="00E940F8">
              <w:rPr>
                <w:rFonts w:cs="Calibri" w:hAnsi="Calibri" w:ascii="Calibri"/>
              </w:rPr>
              <w:t>35297414202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940F8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E940F8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940F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940F8">
              <w:rPr>
                <w:rFonts w:cs="Calibri" w:hAnsi="Calibri" w:ascii="Calibri"/>
              </w:rPr>
              <w:t>170.419,79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940F8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940F8">
              <w:rPr>
                <w:rFonts w:cs="Calibri" w:hAnsi="Calibri" w:ascii="Calibri"/>
              </w:rPr>
              <w:t>159.919,79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940F8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940F8">
              <w:rPr>
                <w:rFonts w:cs="Calibri" w:hAnsi="Calibri" w:ascii="Calibri"/>
              </w:rPr>
              <w:t>10.500,00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861EF" w:rsidP="001861EF" w:rsidR="001861E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81216" w:rsidP="00A3730A" w:rsidR="00A3730A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30A" w:rsidP="00A3730A" w:rsidR="00A3730A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3730A" w:rsidP="00A3730A" w:rsidR="00A3730A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A3730A" w:rsidP="00A3730A" w:rsidR="00A3730A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BAC" w:rsidR="00396BAC">
      <w:pPr>
        <w:spacing w:after="0"/>
      </w:pPr>
      <w:r>
        <w:separator/>
      </w:r>
    </w:p>
  </w:endnote>
  <w:endnote w:id="0" w:type="continuationSeparator">
    <w:p w:rsidRDefault="00396BAC" w:rsidR="00396BA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0F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BAC" w:rsidR="00396BAC">
      <w:pPr>
        <w:spacing w:after="0"/>
      </w:pPr>
      <w:r>
        <w:separator/>
      </w:r>
    </w:p>
  </w:footnote>
  <w:footnote w:id="0" w:type="continuationSeparator">
    <w:p w:rsidRDefault="00396BAC" w:rsidR="00396BA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F3F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26F6F080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1EF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B10A8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762C2"/>
    <w:rsid w:val="00380458"/>
    <w:rsid w:val="0038241A"/>
    <w:rsid w:val="00384907"/>
    <w:rsid w:val="00384E59"/>
    <w:rsid w:val="00395E9E"/>
    <w:rsid w:val="00396BAC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4B3B"/>
    <w:rsid w:val="00516021"/>
    <w:rsid w:val="00516170"/>
    <w:rsid w:val="00516F52"/>
    <w:rsid w:val="00521DDF"/>
    <w:rsid w:val="005231F3"/>
    <w:rsid w:val="00523E0F"/>
    <w:rsid w:val="00523F11"/>
    <w:rsid w:val="00524119"/>
    <w:rsid w:val="0052645B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87E4E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096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0F3F"/>
    <w:rsid w:val="00736850"/>
    <w:rsid w:val="00736DF4"/>
    <w:rsid w:val="00744CEB"/>
    <w:rsid w:val="007629C5"/>
    <w:rsid w:val="007645BE"/>
    <w:rsid w:val="00766C5F"/>
    <w:rsid w:val="00772AD6"/>
    <w:rsid w:val="00776B22"/>
    <w:rsid w:val="00781216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4973"/>
    <w:rsid w:val="009052F0"/>
    <w:rsid w:val="00905660"/>
    <w:rsid w:val="00910104"/>
    <w:rsid w:val="009141EE"/>
    <w:rsid w:val="0091533A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25E"/>
    <w:rsid w:val="00A24BB4"/>
    <w:rsid w:val="00A32995"/>
    <w:rsid w:val="00A32BC5"/>
    <w:rsid w:val="00A3730A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37D8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1262C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1B4C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0700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7CE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40F8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562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7573D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30F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F3F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F3F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F3F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F3F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30F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F3F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F3F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F3F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F3F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DE8713-3E91-4660-953B-41DE65C18A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1445</properties:Characters>
  <properties:Lines>71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2018-08-23T10:49:00Z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2018-08-23T12:04:00Z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St-651/2017-309 / Podnesak - Podnesak (-309.docx)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