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9165" w14:paraId="13d9165" w:rsidRDefault="007D419D" w:rsidP="007D419D" w:rsidR="007D419D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</w:t>
      </w:r>
      <w:r w:rsidRPr="006349D1">
        <w:t xml:space="preserve">Poslovni broj: 1 </w:t>
      </w:r>
      <w:r>
        <w:t>St-5/15</w:t>
      </w:r>
      <w:r w:rsidR="00586233">
        <w:t>-276</w:t>
      </w:r>
    </w:p>
    <w:p w:rsidRDefault="007D419D" w:rsidP="007D419D" w:rsidR="007D419D" w:rsidRPr="006349D1">
      <w:pPr>
        <w:ind w:firstLine="708" w:left="5664"/>
        <w:jc w:val="both"/>
      </w:pPr>
      <w:r>
        <w:t>(ranije: 19 St-17/11)</w:t>
      </w:r>
    </w:p>
    <w:p w:rsidRDefault="007D419D" w:rsidP="007D419D" w:rsidR="007D419D">
      <w:r>
        <w:rPr>
          <w:sz w:val="22"/>
        </w:rPr>
        <w:t xml:space="preserve">                 </w:t>
      </w:r>
      <w:r w:rsidR="00113991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19D" w:rsidP="007D419D" w:rsidR="007D419D">
      <w:pPr>
        <w:jc w:val="both"/>
      </w:pPr>
      <w:r>
        <w:t xml:space="preserve">  REPUBLIKA HRVATSKA</w:t>
      </w:r>
    </w:p>
    <w:p w:rsidRDefault="007D419D" w:rsidP="007D419D" w:rsidR="007D419D">
      <w:pPr>
        <w:jc w:val="both"/>
      </w:pPr>
      <w:r>
        <w:t>TRGOVAČKI SUD PAZINU</w:t>
      </w:r>
    </w:p>
    <w:p w:rsidRDefault="007D419D" w:rsidP="007D419D" w:rsidR="007D419D">
      <w:pPr>
        <w:jc w:val="both"/>
      </w:pPr>
      <w:r>
        <w:t xml:space="preserve">           </w:t>
      </w:r>
    </w:p>
    <w:p w:rsidRDefault="007D419D" w:rsidP="007D419D" w:rsidR="007D419D">
      <w:pPr>
        <w:ind w:right="512"/>
      </w:pPr>
    </w:p>
    <w:p w:rsidRDefault="007D419D" w:rsidP="007D419D" w:rsidR="007D419D" w:rsidRPr="00025F85">
      <w:pPr>
        <w:ind w:right="512"/>
      </w:pPr>
    </w:p>
    <w:p w:rsidRDefault="007D419D" w:rsidP="007D419D" w:rsidR="007D419D" w:rsidRPr="006B64D1">
      <w:pPr>
        <w:ind w:right="512"/>
        <w:jc w:val="center"/>
      </w:pPr>
      <w:r w:rsidRPr="006B64D1">
        <w:t xml:space="preserve">          R E P U B L I K A  H R V A T S K A</w:t>
      </w:r>
    </w:p>
    <w:p w:rsidRDefault="007D419D" w:rsidP="007D419D" w:rsidR="007D419D" w:rsidRPr="006B64D1"/>
    <w:p w:rsidRDefault="007D419D" w:rsidP="007D419D" w:rsidR="007D419D" w:rsidRPr="006B64D1">
      <w:pPr>
        <w:jc w:val="center"/>
      </w:pPr>
      <w:r w:rsidRPr="006B64D1">
        <w:t>Z A K LJ U Č A K</w:t>
      </w:r>
    </w:p>
    <w:p w:rsidRDefault="007D419D" w:rsidP="007D419D" w:rsidR="007D419D" w:rsidRPr="006349D1">
      <w:pPr>
        <w:jc w:val="center"/>
      </w:pPr>
    </w:p>
    <w:p w:rsidRDefault="007D419D" w:rsidP="007D419D" w:rsidR="007D419D" w:rsidRPr="006349D1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586233">
        <w:t>23.</w:t>
      </w:r>
      <w:r>
        <w:t xml:space="preserve"> </w:t>
      </w:r>
      <w:r w:rsidR="000F7124">
        <w:t xml:space="preserve">prosinca </w:t>
      </w:r>
      <w:r w:rsidRPr="006349D1">
        <w:t xml:space="preserve">2015. godine </w:t>
      </w:r>
    </w:p>
    <w:p w:rsidRDefault="007D419D" w:rsidP="007D419D" w:rsidR="007D419D" w:rsidRPr="006349D1">
      <w:pPr>
        <w:jc w:val="center"/>
      </w:pPr>
      <w:r w:rsidRPr="006349D1">
        <w:t xml:space="preserve">        </w:t>
      </w:r>
    </w:p>
    <w:p w:rsidRDefault="007D419D" w:rsidP="007D419D" w:rsidR="007D419D" w:rsidRPr="006B64D1">
      <w:pPr>
        <w:jc w:val="center"/>
      </w:pPr>
      <w:r w:rsidRPr="006B64D1">
        <w:t>z a k l j u č i o    j e</w:t>
      </w:r>
    </w:p>
    <w:p w:rsidRDefault="007D419D" w:rsidP="007D419D" w:rsidR="007D419D">
      <w:pPr>
        <w:jc w:val="both"/>
      </w:pPr>
    </w:p>
    <w:p w:rsidRDefault="007D419D" w:rsidP="007D419D" w:rsidR="007D419D" w:rsidRPr="006349D1">
      <w:pPr>
        <w:jc w:val="both"/>
      </w:pPr>
      <w:r w:rsidRPr="006349D1">
        <w:t>I.</w:t>
      </w:r>
      <w:r w:rsidRPr="006349D1">
        <w:tab/>
        <w:t>Utvrđuj</w:t>
      </w:r>
      <w:r w:rsidR="000F7124">
        <w:t>e</w:t>
      </w:r>
      <w:r w:rsidRPr="006349D1">
        <w:t xml:space="preserve"> se vrijednost slijedećih nekretnina: k.č.br. 2519/1 k.o. Pula, hala, četiri skladišta i dvorište 10.447 m2, k.č.br. 2522/1 k.o. Pula, pašnjak 3.242 m2, k.č.br. 2519/9 k.o. Pula, pašnjak 901 m2, k.č.br. 2518/5 k.o. Pula, dvorište 57 m2, k.č.br. 2518/6 k.o. Pula, pašnjak 50 m2 i k.č.br. 2519/8 k.o. Pula, trafostanica 32 m2, sve zajedno u ukupnom iznosu od</w:t>
      </w:r>
      <w:r w:rsidR="00C705F6">
        <w:t xml:space="preserve"> 3.6</w:t>
      </w:r>
      <w:r w:rsidR="00CE0C09">
        <w:t>80</w:t>
      </w:r>
      <w:r w:rsidR="00C705F6">
        <w:t xml:space="preserve">.000,00 </w:t>
      </w:r>
      <w:r>
        <w:t>kn</w:t>
      </w:r>
      <w:r w:rsidRPr="006349D1">
        <w:t xml:space="preserve">. Nekretnine u naravi predstavljaju gospodarski kompleks u Puli, Medulinska cesta br. 53, u neposrednoj blizini stambenog naselja Škokovica. </w:t>
      </w:r>
    </w:p>
    <w:p w:rsidRDefault="007D419D" w:rsidP="007D419D" w:rsidR="007D419D">
      <w:pPr>
        <w:jc w:val="both"/>
      </w:pPr>
    </w:p>
    <w:p w:rsidRDefault="007D419D" w:rsidP="007D419D" w:rsidR="007D419D" w:rsidRPr="006349D1">
      <w:pPr>
        <w:jc w:val="both"/>
      </w:pPr>
      <w:r w:rsidRPr="006349D1">
        <w:t>II.</w:t>
      </w:r>
      <w:r w:rsidRPr="006349D1">
        <w:tab/>
        <w:t>Prodaja nekretnina navedenih u točki I. ovog zaključka obavit će se, uz odgovarajuću primjenu propisa o ovrsi, usmenom javnom dražbom na ročištu za prodaju koje će se održati u zgradi Trgovačkog suda u Pazinu,  Dršćevka broj 1, Pazin, sudnica br. II,</w:t>
      </w:r>
    </w:p>
    <w:p w:rsidRDefault="007D419D" w:rsidP="007D419D" w:rsidR="007D419D" w:rsidRPr="006349D1">
      <w:pPr>
        <w:jc w:val="center"/>
      </w:pPr>
    </w:p>
    <w:p w:rsidRDefault="007D419D" w:rsidP="007D419D" w:rsidR="007D419D" w:rsidRPr="006349D1">
      <w:pPr>
        <w:jc w:val="center"/>
      </w:pPr>
      <w:r w:rsidRPr="006349D1">
        <w:t xml:space="preserve"> </w:t>
      </w:r>
      <w:r>
        <w:t>d</w:t>
      </w:r>
      <w:r w:rsidRPr="006349D1">
        <w:t>ana</w:t>
      </w:r>
      <w:r>
        <w:t xml:space="preserve"> </w:t>
      </w:r>
      <w:r w:rsidR="00C705F6">
        <w:t>29</w:t>
      </w:r>
      <w:r>
        <w:t xml:space="preserve">. </w:t>
      </w:r>
      <w:r w:rsidR="00C705F6">
        <w:t xml:space="preserve">siječnja </w:t>
      </w:r>
      <w:r>
        <w:t>201</w:t>
      </w:r>
      <w:r w:rsidR="00C705F6">
        <w:t>6</w:t>
      </w:r>
      <w:r>
        <w:t>.</w:t>
      </w:r>
      <w:r w:rsidRPr="006349D1">
        <w:t xml:space="preserve"> godine u </w:t>
      </w:r>
      <w:r w:rsidR="00C705F6">
        <w:t>10</w:t>
      </w:r>
      <w:r>
        <w:t>.00</w:t>
      </w:r>
      <w:r w:rsidRPr="006349D1">
        <w:t xml:space="preserve"> sati. </w:t>
      </w:r>
    </w:p>
    <w:p w:rsidRDefault="007D419D" w:rsidP="007D419D" w:rsidR="007D419D" w:rsidRPr="006349D1"/>
    <w:p w:rsidRDefault="007D419D" w:rsidP="007D419D" w:rsidR="007D419D" w:rsidRPr="006349D1">
      <w:pPr>
        <w:jc w:val="both"/>
      </w:pPr>
      <w:r w:rsidRPr="006349D1">
        <w:t>III.</w:t>
      </w:r>
      <w:r w:rsidRPr="006349D1">
        <w:tab/>
        <w:t>Nekretnine iz točke I. ovog zaključka na ročištu za prodaju ne mogu biti prodane za cijenu nižu od utvrđene vrijednosti. Na ročištu za prodaju može se konačno utvrditi vrijednost nekretnina.</w:t>
      </w:r>
    </w:p>
    <w:p w:rsidRDefault="007D419D" w:rsidP="007D419D" w:rsidR="007D419D" w:rsidRPr="006349D1"/>
    <w:p w:rsidRDefault="007D419D" w:rsidP="007D419D" w:rsidR="007D419D">
      <w:pPr>
        <w:jc w:val="both"/>
      </w:pPr>
      <w:r w:rsidRPr="006349D1">
        <w:t>IV.</w:t>
      </w:r>
      <w:r w:rsidRPr="006349D1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7D419D" w:rsidP="007D419D" w:rsidR="007D419D">
      <w:pPr>
        <w:jc w:val="both"/>
      </w:pPr>
    </w:p>
    <w:p w:rsidRDefault="007D419D" w:rsidP="007D419D" w:rsidR="007D419D">
      <w:pPr>
        <w:jc w:val="both"/>
      </w:pPr>
      <w:r w:rsidRPr="006349D1">
        <w:t>Kao kupci na javnoj dražbi mogu sudjelovati samo osobe (pravne i fizičke) koje su najkasnije dana</w:t>
      </w:r>
      <w:r w:rsidR="00C705F6">
        <w:t xml:space="preserve"> 26. siječnja 2016.</w:t>
      </w:r>
      <w:r w:rsidRPr="006349D1">
        <w:t xml:space="preserve"> godine dale osiguranje uplatom iznosa od 10% utvrđene vrijednosti nekretnina iz točke I. ovog zaključka, u korist računa ovog suda broj  HR4323900011300029763, poziv na broj: 020-</w:t>
      </w:r>
      <w:r>
        <w:t>5</w:t>
      </w:r>
      <w:r w:rsidRPr="006349D1">
        <w:t>-</w:t>
      </w:r>
      <w:r>
        <w:t>15</w:t>
      </w:r>
      <w:r w:rsidRPr="006349D1">
        <w:t>.</w:t>
      </w:r>
    </w:p>
    <w:p w:rsidRDefault="007D419D" w:rsidP="007D419D" w:rsidR="007D419D" w:rsidRPr="006349D1">
      <w:pPr>
        <w:jc w:val="both"/>
      </w:pPr>
      <w:r w:rsidRPr="006349D1">
        <w:lastRenderedPageBreak/>
        <w:t>Kupac je potvrdu o prethodnoj uplati osiguranja (ovjerenu od banke ili FINA-e) obvezan predočiti sucu prije nego što sudac pristupi dražbi.</w:t>
      </w:r>
    </w:p>
    <w:p w:rsidRDefault="007D419D" w:rsidP="007D419D" w:rsidR="007D419D" w:rsidRPr="006349D1">
      <w:pPr>
        <w:jc w:val="both"/>
      </w:pPr>
      <w:r w:rsidRPr="006349D1">
        <w:t>Kupcu se osigurnina uračunava u prodajnu cijenu, a ponuditeljima čija ponuda ne bude prihvaćena osiguranje će se vratiti nakon zaključenja javne dražbe.</w:t>
      </w:r>
    </w:p>
    <w:p w:rsidRDefault="007D419D" w:rsidP="007D419D" w:rsidR="007D419D" w:rsidRPr="006349D1">
      <w:pPr>
        <w:jc w:val="both"/>
      </w:pPr>
      <w:r w:rsidRPr="006349D1">
        <w:t>Sve troškove prodaje, poreze i druge pristojbe plaća kupac.</w:t>
      </w:r>
    </w:p>
    <w:p w:rsidRDefault="007D419D" w:rsidP="007D419D" w:rsidR="007D419D" w:rsidRPr="006349D1">
      <w:pPr>
        <w:jc w:val="both"/>
      </w:pPr>
    </w:p>
    <w:p w:rsidRDefault="007D419D" w:rsidP="007D419D" w:rsidR="007D419D" w:rsidRPr="006349D1">
      <w:pPr>
        <w:jc w:val="both"/>
      </w:pPr>
      <w:r w:rsidRPr="006349D1">
        <w:t>V.</w:t>
      </w:r>
      <w:r w:rsidRPr="006349D1">
        <w:tab/>
        <w:t>Kupac je dužan položiti kupovninu u roku od 30 dana od pravomoćnosti rješenja o dosudi nekretnin</w:t>
      </w:r>
      <w:r w:rsidR="002339EC">
        <w:t>a</w:t>
      </w:r>
      <w:r w:rsidRPr="006349D1">
        <w:t xml:space="preserve"> kupcu. Ako kupac u tom roku ne položi kupovninu, sud će rješenjem prodaju oglasiti nevažećom i odrediti novu prodaju. Iz položenog osiguranja namirit će se troškovi nove prodaje i naknaditi razlika kupovnine postignute na prijašnjoj i novoj prodaji.</w:t>
      </w:r>
    </w:p>
    <w:p w:rsidRDefault="007D419D" w:rsidP="007D419D" w:rsidR="007D419D" w:rsidRPr="006349D1">
      <w:pPr>
        <w:jc w:val="both"/>
      </w:pPr>
      <w:r w:rsidRPr="006349D1">
        <w:t>Prodaja se obavlja po načelu „viđeno-kupljeno“, što isključuje sve naknadne prigovore kupca.</w:t>
      </w:r>
    </w:p>
    <w:p w:rsidRDefault="007D419D" w:rsidP="007D419D" w:rsidR="007D419D" w:rsidRPr="006349D1">
      <w:pPr>
        <w:jc w:val="both"/>
      </w:pPr>
      <w:r w:rsidRPr="006349D1">
        <w:t>Nekretnin</w:t>
      </w:r>
      <w:r w:rsidR="002339EC">
        <w:t>e</w:t>
      </w:r>
      <w:r w:rsidRPr="006349D1">
        <w:t xml:space="preserve"> će se dosuditi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</w:t>
      </w:r>
      <w:r w:rsidR="002339EC">
        <w:t>e</w:t>
      </w:r>
      <w:r w:rsidRPr="006349D1">
        <w:t xml:space="preserve"> dosud</w:t>
      </w:r>
      <w:r w:rsidR="002339EC">
        <w:t>e</w:t>
      </w:r>
      <w:r w:rsidRPr="006349D1">
        <w:t>, u kojem će odrediti rok za polaganje kupovnine. Sud će u tom rješenju najprije oglasiti nevažećom dosudu kupcu koji je ponudio višu cijenu.</w:t>
      </w:r>
    </w:p>
    <w:p w:rsidRDefault="007D419D" w:rsidP="007D419D" w:rsidR="007D419D" w:rsidRPr="006349D1">
      <w:pPr>
        <w:jc w:val="both"/>
      </w:pPr>
      <w:r w:rsidRPr="006349D1">
        <w:t>Ako kupac u određenom roku ne položi kupovninu, sud će rješenjem oglasiti prodaju nevažećom. Iz položene jamčevine namirit će se troškovi nove prodaje i naknaditi razlika između kupovnine postignute na prijašnjoj i novoj prodaji.</w:t>
      </w:r>
    </w:p>
    <w:p w:rsidRDefault="007D419D" w:rsidP="007D419D" w:rsidR="007D419D" w:rsidRPr="006349D1">
      <w:pPr>
        <w:jc w:val="both"/>
      </w:pPr>
      <w:r w:rsidRPr="006349D1">
        <w:t>Nakon što kupac uplati kupovninu na temelju pravomoćnog rješenja o dosudi nekretnin</w:t>
      </w:r>
      <w:r w:rsidR="002339EC">
        <w:t>a</w:t>
      </w:r>
      <w:r w:rsidRPr="006349D1">
        <w:t>, sud će donijeti zaključak o predaji nekretnin</w:t>
      </w:r>
      <w:r w:rsidR="002339EC">
        <w:t>a</w:t>
      </w:r>
      <w:r w:rsidRPr="006349D1">
        <w:t xml:space="preserve"> kupcu, brisanju upisanih založnih prava i upisu vlasništva u korist kupca.</w:t>
      </w:r>
    </w:p>
    <w:p w:rsidRDefault="007D419D" w:rsidP="007D419D" w:rsidR="007D419D" w:rsidRPr="006349D1">
      <w:pPr>
        <w:jc w:val="both"/>
      </w:pPr>
      <w:r w:rsidRPr="006349D1">
        <w:t>Usmena javna dražba će se održati ukoliko joj pristupi i samo jedan ponuditelj.</w:t>
      </w:r>
    </w:p>
    <w:p w:rsidRDefault="007D419D" w:rsidP="007D419D" w:rsidR="007D419D" w:rsidRPr="006349D1">
      <w:pPr>
        <w:jc w:val="both"/>
      </w:pPr>
    </w:p>
    <w:p w:rsidRDefault="007D419D" w:rsidP="007D419D" w:rsidR="007D419D" w:rsidRPr="006349D1">
      <w:pPr>
        <w:jc w:val="both"/>
      </w:pPr>
      <w:r w:rsidRPr="006349D1">
        <w:t>VI.</w:t>
      </w:r>
      <w:r w:rsidRPr="006349D1">
        <w:tab/>
        <w:t>Sud ovlašćuje BOJOPLAST d.d, u stečaju, da o svom trošku objavi ovaj zaključak u sredstvima javnog priopćavanja, odnosno da o zaključku obavijesti osobe koje se bave posredovanjem pri prodaji nekretnina.</w:t>
      </w:r>
    </w:p>
    <w:p w:rsidRDefault="007D419D" w:rsidP="007D419D" w:rsidR="007D419D" w:rsidRPr="006349D1">
      <w:pPr>
        <w:jc w:val="both"/>
      </w:pPr>
    </w:p>
    <w:p w:rsidRDefault="007D419D" w:rsidP="007D419D" w:rsidR="007D419D" w:rsidRPr="006349D1">
      <w:pPr>
        <w:jc w:val="both"/>
      </w:pPr>
      <w:r w:rsidRPr="006349D1">
        <w:t>VII.</w:t>
      </w:r>
      <w:r w:rsidRPr="006349D1">
        <w:tab/>
        <w:t xml:space="preserve">Osobe zainteresirane za kupnju nekretnina mogu iste razgledati uz prethodni dogovor sa stečajnim upraviteljem BOJOPLAST d.d, u stečaju, na mob. 098 9023000 ili tel. 052 432 728. </w:t>
      </w:r>
    </w:p>
    <w:p w:rsidRDefault="007D419D" w:rsidP="007D419D" w:rsidR="007D419D" w:rsidRPr="006349D1">
      <w:pPr>
        <w:jc w:val="both"/>
      </w:pPr>
    </w:p>
    <w:p w:rsidRDefault="007D419D" w:rsidP="007D419D" w:rsidR="007D419D" w:rsidRPr="006349D1">
      <w:pPr>
        <w:jc w:val="both"/>
      </w:pPr>
      <w:r w:rsidRPr="006349D1">
        <w:t>VIII.</w:t>
      </w:r>
      <w:r w:rsidRPr="006349D1">
        <w:tab/>
        <w:t>Ovaj zaključak će se objaviti na oglasnoj ploči Trgovačkog suda u Pazinu.</w:t>
      </w:r>
    </w:p>
    <w:p w:rsidRDefault="007D419D" w:rsidP="007D419D" w:rsidR="007D419D" w:rsidRPr="006349D1">
      <w:pPr>
        <w:jc w:val="both"/>
      </w:pPr>
    </w:p>
    <w:p w:rsidRDefault="007D419D" w:rsidP="007D419D" w:rsidR="007D419D" w:rsidRPr="006349D1">
      <w:pPr>
        <w:jc w:val="center"/>
      </w:pPr>
      <w:r w:rsidRPr="006349D1">
        <w:t>Obrazloženje</w:t>
      </w:r>
    </w:p>
    <w:p w:rsidRDefault="007D419D" w:rsidP="007D419D" w:rsidR="007D419D" w:rsidRPr="006349D1">
      <w:pPr>
        <w:jc w:val="both"/>
      </w:pPr>
    </w:p>
    <w:p w:rsidRDefault="00B86BCD" w:rsidP="00B86BCD" w:rsidR="00B86BCD" w:rsidRPr="006349D1">
      <w:pPr>
        <w:jc w:val="both"/>
      </w:pPr>
      <w:r w:rsidRPr="006349D1">
        <w:t>Temeljem odredbe članka 164. stavka 3. Stečajnog zakona sud je donio rješenje o prodaji nekretnina iz točke I. ovog zaključka, posl. br. 19 St-17/11-218 dana 5. veljače 2015. godine, pa je temeljem odredbe članka 164. stavka 4. Stečajnog zakona valjalo odlučiti kao u izreci ovog zaključka.</w:t>
      </w:r>
    </w:p>
    <w:p w:rsidRDefault="00B86BCD" w:rsidP="007D419D" w:rsidR="00B86BCD">
      <w:pPr>
        <w:jc w:val="both"/>
      </w:pPr>
    </w:p>
    <w:p w:rsidRDefault="007D419D" w:rsidP="007D419D" w:rsidR="007D419D" w:rsidRPr="006349D1">
      <w:pPr>
        <w:jc w:val="center"/>
      </w:pPr>
      <w:r w:rsidRPr="006349D1">
        <w:t>U Pazinu, dana</w:t>
      </w:r>
      <w:r w:rsidR="00586233">
        <w:t xml:space="preserve"> 23.</w:t>
      </w:r>
      <w:r w:rsidR="00C705F6">
        <w:t xml:space="preserve"> prosinca</w:t>
      </w:r>
      <w:r w:rsidRPr="006349D1">
        <w:t xml:space="preserve"> </w:t>
      </w:r>
      <w:r w:rsidR="00B86BCD">
        <w:t xml:space="preserve">2015. </w:t>
      </w:r>
      <w:r w:rsidRPr="006349D1">
        <w:t>godine</w:t>
      </w:r>
    </w:p>
    <w:p w:rsidRDefault="007D419D" w:rsidP="007D419D" w:rsidR="007D419D" w:rsidRPr="006349D1"/>
    <w:p w:rsidRDefault="007D419D" w:rsidP="007D419D" w:rsidR="007D419D"/>
    <w:p w:rsidRDefault="00B97C06" w:rsidP="007D419D" w:rsidR="00B97C06" w:rsidRPr="006349D1"/>
    <w:p w:rsidRDefault="007D419D" w:rsidP="007D419D" w:rsidR="007D419D" w:rsidRPr="006349D1">
      <w:pPr>
        <w:ind w:left="4956"/>
      </w:pPr>
      <w:r w:rsidRPr="006349D1">
        <w:t xml:space="preserve">       </w:t>
      </w:r>
      <w:r>
        <w:t xml:space="preserve">  </w:t>
      </w:r>
      <w:r w:rsidR="00B97C06">
        <w:t xml:space="preserve"> </w:t>
      </w:r>
      <w:r w:rsidRPr="006349D1">
        <w:t xml:space="preserve">Stečajni sudac </w:t>
      </w:r>
    </w:p>
    <w:p w:rsidRDefault="007D419D" w:rsidP="007D419D" w:rsidR="007D419D" w:rsidRPr="006349D1">
      <w:pPr>
        <w:ind w:left="4956"/>
      </w:pPr>
      <w:r w:rsidRPr="006349D1">
        <w:t xml:space="preserve">       </w:t>
      </w:r>
      <w:r w:rsidR="00E67118">
        <w:t xml:space="preserve">   </w:t>
      </w:r>
      <w:r w:rsidRPr="006349D1">
        <w:t xml:space="preserve"> Damir Rabar</w:t>
      </w:r>
    </w:p>
    <w:p w:rsidRDefault="007D419D" w:rsidP="007D419D" w:rsidR="007D419D" w:rsidRPr="006349D1"/>
    <w:p w:rsidRDefault="007D419D" w:rsidP="007D419D" w:rsidR="007D419D"/>
    <w:p w:rsidRDefault="007D419D" w:rsidP="007D419D" w:rsidR="007D419D" w:rsidRPr="006349D1">
      <w:r w:rsidRPr="006349D1">
        <w:t>UPUTA O PRAVNOM LIJEKU</w:t>
      </w:r>
    </w:p>
    <w:p w:rsidRDefault="007D419D" w:rsidP="007D419D" w:rsidR="007D419D" w:rsidRPr="006349D1">
      <w:pPr>
        <w:jc w:val="both"/>
      </w:pPr>
      <w:r w:rsidRPr="006349D1">
        <w:t>Temeljem odredbe članka 11. stavka 9. Stečajnog zakona, protiv ovog zaključka nije dopuštena žalba.</w:t>
      </w:r>
    </w:p>
    <w:p w:rsidRDefault="007D419D" w:rsidP="007D419D" w:rsidR="007D419D" w:rsidRPr="006349D1">
      <w:pPr>
        <w:jc w:val="both"/>
      </w:pPr>
    </w:p>
    <w:p w:rsidRDefault="007D419D" w:rsidP="007D419D" w:rsidR="007D419D" w:rsidRPr="006349D1">
      <w:r w:rsidRPr="006349D1">
        <w:t xml:space="preserve">DNA: </w:t>
      </w:r>
    </w:p>
    <w:p w:rsidRDefault="007D419D" w:rsidP="007D419D" w:rsidR="007D419D" w:rsidRPr="006349D1">
      <w:pPr>
        <w:jc w:val="both"/>
      </w:pPr>
      <w:r w:rsidRPr="006349D1">
        <w:t>1. Stečajni upravitelj Dražen Ezgeta</w:t>
      </w:r>
    </w:p>
    <w:p w:rsidRDefault="007D419D" w:rsidP="007D419D" w:rsidR="007D419D" w:rsidRPr="006349D1">
      <w:pPr>
        <w:rPr>
          <w:shd w:fill="FFFFFF" w:color="auto" w:val="clear"/>
        </w:rPr>
      </w:pPr>
      <w:r w:rsidRPr="006349D1">
        <w:t xml:space="preserve">2. </w:t>
      </w:r>
      <w:r w:rsidRPr="006349D1">
        <w:rPr>
          <w:shd w:fill="FFFFFF" w:color="auto" w:val="clear"/>
        </w:rPr>
        <w:t>OTP BANKA HRVATSKA d.d, Zadar, Domovinskog rata 3</w:t>
      </w:r>
    </w:p>
    <w:p w:rsidRDefault="007D419D" w:rsidP="007D419D" w:rsidR="007D419D" w:rsidRPr="006349D1">
      <w:r w:rsidRPr="006349D1">
        <w:t>3. Republika Hrvatska, po ŽDO u Puli</w:t>
      </w:r>
    </w:p>
    <w:p w:rsidRDefault="007D419D" w:rsidP="007D419D" w:rsidR="007D419D" w:rsidRPr="006349D1">
      <w:pPr>
        <w:rPr>
          <w:shd w:fill="FFFFFF" w:color="auto" w:val="clear"/>
        </w:rPr>
      </w:pPr>
      <w:r w:rsidRPr="006349D1">
        <w:rPr>
          <w:shd w:fill="FFFFFF" w:color="auto" w:val="clear"/>
        </w:rPr>
        <w:t>4. Klasan Željko, Vl. obrta „Alfa“, Pula, Grožnjanska 22</w:t>
      </w:r>
    </w:p>
    <w:p w:rsidRDefault="007D419D" w:rsidP="007D419D" w:rsidR="007D419D" w:rsidRPr="006349D1">
      <w:r w:rsidRPr="006349D1">
        <w:rPr>
          <w:shd w:fill="FFFFFF" w:color="auto" w:val="clear"/>
        </w:rPr>
        <w:t xml:space="preserve">5. BM-EUROMONT d.o.o, Pula, Sv. </w:t>
      </w:r>
      <w:r w:rsidRPr="006349D1">
        <w:t>Polikarpa 8</w:t>
      </w:r>
    </w:p>
    <w:p w:rsidRDefault="007D419D" w:rsidP="007D419D" w:rsidR="007D419D" w:rsidRPr="006349D1">
      <w:r w:rsidRPr="006349D1">
        <w:t>6. Porezna uprava, Ispostava Pula</w:t>
      </w:r>
    </w:p>
    <w:p w:rsidRDefault="007D419D" w:rsidP="007D419D" w:rsidR="007D419D">
      <w:r w:rsidRPr="006349D1">
        <w:t>7. Oglasna ploča suda</w:t>
      </w:r>
      <w:r w:rsidR="002C34E9">
        <w:t xml:space="preserve"> 8 dana</w:t>
      </w:r>
    </w:p>
    <w:p w:rsidRDefault="002C34E9" w:rsidP="007D419D" w:rsidR="002C34E9">
      <w:r>
        <w:t>8. e-Oglasna ploča 8 dana</w:t>
      </w:r>
    </w:p>
    <w:p w:rsidRDefault="000F18BB" w:rsidR="000F18BB"/>
    <w:sectPr w:rsidSect="00CD19B1" w:rsidR="000F18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9B1" w:rsidP="00C705F6" w:rsidR="00CD19B1">
      <w:r>
        <w:separator/>
      </w:r>
    </w:p>
  </w:endnote>
  <w:endnote w:id="0" w:type="continuationSeparator">
    <w:p w:rsidRDefault="00CD19B1" w:rsidP="00C705F6" w:rsidR="00CD1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9B1" w:rsidP="00CD19B1" w:rsidR="00CD19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19B1" w:rsidR="00CD19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9B1" w:rsidP="00CD19B1" w:rsidR="00CD19B1">
    <w:pPr>
      <w:pStyle w:val="Podnoje"/>
      <w:framePr w:y="1" w:xAlign="center" w:vAnchor="text" w:hAnchor="margin" w:wrap="around"/>
      <w:rPr>
        <w:rStyle w:val="Brojstranice"/>
      </w:rPr>
    </w:pPr>
  </w:p>
  <w:p w:rsidRDefault="00CD19B1" w:rsidR="00CD19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9B1" w:rsidP="00C705F6" w:rsidR="00CD19B1">
      <w:r>
        <w:separator/>
      </w:r>
    </w:p>
  </w:footnote>
  <w:footnote w:id="0" w:type="continuationSeparator">
    <w:p w:rsidRDefault="00CD19B1" w:rsidP="00C705F6" w:rsidR="00CD19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9B1" w:rsidP="00CD19B1" w:rsidR="00CD19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19B1" w:rsidR="00CD19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233" w:rsidP="00586233" w:rsidR="00586233">
    <w:pPr>
      <w:jc w:val="both"/>
    </w:pPr>
    <w:r>
      <w:tab/>
    </w:r>
    <w:r>
      <w:tab/>
    </w:r>
    <w:r>
      <w:tab/>
    </w:r>
    <w:r>
      <w:tab/>
    </w:r>
    <w:r>
      <w:tab/>
    </w:r>
    <w:r>
      <w:tab/>
    </w:r>
    <w:r w:rsidR="00CD19B1">
      <w:fldChar w:fldCharType="begin"/>
    </w:r>
    <w:r w:rsidR="00CD19B1">
      <w:instrText xml:space="preserve"> PAGE   \* MERGEFORMAT </w:instrText>
    </w:r>
    <w:r w:rsidR="00CD19B1">
      <w:fldChar w:fldCharType="separate"/>
    </w:r>
    <w:r w:rsidR="00317AAD">
      <w:rPr>
        <w:noProof/>
      </w:rPr>
      <w:t>3</w:t>
    </w:r>
    <w:r w:rsidR="00CD19B1">
      <w:fldChar w:fldCharType="end"/>
    </w:r>
    <w:r>
      <w:tab/>
      <w:t xml:space="preserve">                     </w:t>
    </w:r>
    <w:r w:rsidRPr="006349D1">
      <w:t xml:space="preserve">Poslovni broj: 1 </w:t>
    </w:r>
    <w:r>
      <w:t>St-5/15-276</w:t>
    </w:r>
  </w:p>
  <w:p w:rsidRDefault="00586233" w:rsidP="00586233" w:rsidR="00586233" w:rsidRPr="006349D1">
    <w:pPr>
      <w:ind w:firstLine="708" w:left="5664"/>
      <w:jc w:val="both"/>
    </w:pPr>
    <w:r>
      <w:t>(ranije: 19 St-17/11)</w:t>
    </w:r>
  </w:p>
  <w:p w:rsidRDefault="00CD19B1" w:rsidP="00586233" w:rsidR="00CD19B1">
    <w:pPr>
      <w:pStyle w:val="Zaglavlje"/>
      <w:tabs>
        <w:tab w:pos="6361" w:val="left"/>
      </w:tabs>
    </w:pPr>
  </w:p>
  <w:p w:rsidRDefault="00CD19B1" w:rsidP="00CD19B1" w:rsidR="00CD19B1">
    <w:pPr>
      <w:ind w:firstLine="708" w:left="4956"/>
      <w:jc w:val="both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5F6" w:rsidR="00C705F6">
    <w:pPr>
      <w:pStyle w:val="Zaglavlje"/>
      <w:jc w:val="center"/>
    </w:pPr>
  </w:p>
  <w:p w:rsidRDefault="00C705F6" w:rsidR="00C705F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19D"/>
    <w:rsid w:val="000F18BB"/>
    <w:rsid w:val="000F7124"/>
    <w:rsid w:val="00113991"/>
    <w:rsid w:val="001C0EE0"/>
    <w:rsid w:val="002339EC"/>
    <w:rsid w:val="002C34E9"/>
    <w:rsid w:val="00317AAD"/>
    <w:rsid w:val="00586233"/>
    <w:rsid w:val="005C3410"/>
    <w:rsid w:val="007D419D"/>
    <w:rsid w:val="00A95074"/>
    <w:rsid w:val="00B86BCD"/>
    <w:rsid w:val="00B97C06"/>
    <w:rsid w:val="00BA3C2B"/>
    <w:rsid w:val="00C1393A"/>
    <w:rsid w:val="00C705F6"/>
    <w:rsid w:val="00CD19B1"/>
    <w:rsid w:val="00CE0C09"/>
    <w:rsid w:val="00D6242F"/>
    <w:rsid w:val="00E6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419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7D4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D419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D419D"/>
  </w:style>
  <w:style w:styleId="Zaglavlje" w:type="paragraph">
    <w:name w:val="header"/>
    <w:basedOn w:val="Normal"/>
    <w:link w:val="ZaglavljeChar"/>
    <w:uiPriority w:val="99"/>
    <w:rsid w:val="007D41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419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4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419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419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7D4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D419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D419D"/>
  </w:style>
  <w:style w:styleId="Zaglavlje" w:type="paragraph">
    <w:name w:val="header"/>
    <w:basedOn w:val="Normal"/>
    <w:link w:val="ZaglavljeChar"/>
    <w:uiPriority w:val="99"/>
    <w:rsid w:val="007D41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419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4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419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4490</properties:Characters>
  <properties:Lines>110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2015-12-23T12:10:00Z</dcterms:created>
  <dc:creator>korisnik</dc:creator>
  <cp:lastModifiedBy>Lorena Paris Aničić</cp:lastModifiedBy>
  <cp:lastPrinted>2015-12-23T13:01:00Z</cp:lastPrinted>
  <dcterms:modified xmlns:xsi="http://www.w3.org/2001/XMLSchema-instance" xsi:type="dcterms:W3CDTF">2015-12-23T13:10:00Z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