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65a1" w14:paraId="4df65a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</w:t>
      </w:r>
    </w:p>
    <w:p w:rsidRDefault="00C765FC" w:rsidP="00C765FC" w:rsidR="00C765FC" w:rsidRPr="00C10C53">
      <w:r w:rsidRPr="00C10C53">
        <w:t xml:space="preserve">    REPUBLIKA HRVATSKA </w:t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622361" w:rsidP="00C765FC" w:rsidR="00C765FC" w:rsidRPr="00C10C53">
      <w:r>
        <w:t xml:space="preserve">    52000 PAZIN, </w:t>
      </w:r>
      <w:proofErr w:type="spellStart"/>
      <w:r>
        <w:t>Dršćevka</w:t>
      </w:r>
      <w:proofErr w:type="spellEnd"/>
      <w:r>
        <w:t xml:space="preserve"> 1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622361">
        <w:t xml:space="preserve">REPLICO d.o.o. Labin, </w:t>
      </w:r>
      <w:proofErr w:type="spellStart"/>
      <w:r w:rsidR="00622361">
        <w:t>Vinež</w:t>
      </w:r>
      <w:proofErr w:type="spellEnd"/>
      <w:r w:rsidR="00622361">
        <w:t xml:space="preserve">, </w:t>
      </w:r>
      <w:proofErr w:type="spellStart"/>
      <w:r w:rsidR="00622361">
        <w:t>Ladenci</w:t>
      </w:r>
      <w:proofErr w:type="spellEnd"/>
      <w:r w:rsidR="00622361">
        <w:t xml:space="preserve"> 4</w:t>
      </w:r>
      <w:r w:rsidR="00974F56">
        <w:t xml:space="preserve">, OIB: </w:t>
      </w:r>
      <w:r w:rsidR="00622361" w:rsidRPr="00622361">
        <w:t>66245281954</w:t>
      </w:r>
      <w:r w:rsidR="00446C07">
        <w:t xml:space="preserve">, </w:t>
      </w:r>
      <w:r w:rsidR="00622361">
        <w:t>22</w:t>
      </w:r>
      <w:r w:rsidR="00D612AB">
        <w:t xml:space="preserve">. </w:t>
      </w:r>
      <w:r w:rsidR="00622361">
        <w:t>ožujka</w:t>
      </w:r>
      <w:r w:rsidR="00446C07">
        <w:t xml:space="preserve"> </w:t>
      </w:r>
      <w:r w:rsidR="00045278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622361">
        <w:t xml:space="preserve">REPLICO d.o.o. Labin, </w:t>
      </w:r>
      <w:proofErr w:type="spellStart"/>
      <w:r w:rsidR="00622361">
        <w:t>Vinež</w:t>
      </w:r>
      <w:proofErr w:type="spellEnd"/>
      <w:r w:rsidR="00622361">
        <w:t xml:space="preserve">, </w:t>
      </w:r>
      <w:proofErr w:type="spellStart"/>
      <w:r w:rsidR="00622361">
        <w:t>Ladenci</w:t>
      </w:r>
      <w:proofErr w:type="spellEnd"/>
      <w:r w:rsidR="00622361">
        <w:t xml:space="preserve"> 4, OIB: </w:t>
      </w:r>
      <w:r w:rsidR="00622361" w:rsidRPr="00622361">
        <w:t>66245281954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622361">
        <w:t>55</w:t>
      </w:r>
      <w:r w:rsidR="009160CF">
        <w:t>-1</w:t>
      </w:r>
      <w:r w:rsidR="00622361">
        <w:t>8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7E479C" w:rsidR="007E479C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7E479C" w:rsidRPr="00C10C53">
        <w:rPr>
          <w:lang w:val="pl-PL"/>
        </w:rPr>
        <w:t>U predmetu je pokrenut prethodni postupak te je zakazano ročište radi utvrđivanja pretpostavki za otvaranje s</w:t>
      </w:r>
      <w:r w:rsidR="007E479C">
        <w:rPr>
          <w:lang w:val="pl-PL"/>
        </w:rPr>
        <w:t>tečajnog postupka nad dužnikom</w:t>
      </w:r>
      <w:r w:rsidR="007E479C" w:rsidRPr="00C10C53">
        <w:rPr>
          <w:lang w:val="pl-PL"/>
        </w:rPr>
        <w:t xml:space="preserve">. </w:t>
      </w:r>
    </w:p>
    <w:p w:rsidRDefault="007E479C" w:rsidP="007E479C" w:rsidR="007E479C" w:rsidRPr="00C10C53">
      <w:pPr>
        <w:jc w:val="both"/>
      </w:pPr>
    </w:p>
    <w:p w:rsidRDefault="007E479C" w:rsidP="007E479C" w:rsidR="007E479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r w:rsidR="00622361">
        <w:t>155</w:t>
      </w:r>
      <w:r w:rsidRPr="00C10C53">
        <w:t xml:space="preserve"> dana. Stoga je utvrđeno da postoji pretpostavka za otvaranje stečajnog postupka nad dužnikom – nesposobnost za plaćanje, iz čl. 6. Stečajnog zakona (dalje: SZ).</w:t>
      </w:r>
    </w:p>
    <w:p w:rsidRDefault="007E479C" w:rsidP="007E479C" w:rsidR="007E479C">
      <w:pPr>
        <w:ind w:firstLine="708"/>
        <w:jc w:val="both"/>
      </w:pPr>
    </w:p>
    <w:p w:rsidRDefault="007E479C" w:rsidP="00045278" w:rsidR="00622361">
      <w:pPr>
        <w:spacing w:lineRule="atLeast" w:line="240"/>
        <w:ind w:firstLine="708"/>
        <w:jc w:val="both"/>
      </w:pPr>
      <w:r w:rsidRPr="00250F22">
        <w:t xml:space="preserve">Na ročište od </w:t>
      </w:r>
      <w:r w:rsidR="00622361">
        <w:t>22</w:t>
      </w:r>
      <w:r>
        <w:t xml:space="preserve">. </w:t>
      </w:r>
      <w:r w:rsidR="00622361">
        <w:t>ožujka</w:t>
      </w:r>
      <w:r>
        <w:t xml:space="preserve"> </w:t>
      </w:r>
      <w:r w:rsidR="00622361">
        <w:t>2018</w:t>
      </w:r>
      <w:r>
        <w:t xml:space="preserve">. pristupio je </w:t>
      </w:r>
      <w:r w:rsidR="00622361">
        <w:t xml:space="preserve">punomoćnik </w:t>
      </w:r>
      <w:r w:rsidRPr="00250F22">
        <w:t xml:space="preserve">dužnika </w:t>
      </w:r>
      <w:r w:rsidR="00622361">
        <w:t xml:space="preserve">Igor </w:t>
      </w:r>
      <w:proofErr w:type="spellStart"/>
      <w:r w:rsidR="00622361">
        <w:t>Vretenar</w:t>
      </w:r>
      <w:proofErr w:type="spellEnd"/>
      <w:r w:rsidR="00622361">
        <w:t>, odvjetnik iz Labina</w:t>
      </w:r>
      <w:r>
        <w:t>,</w:t>
      </w:r>
      <w:r w:rsidRPr="00250F22">
        <w:t xml:space="preserve"> koj</w:t>
      </w:r>
      <w:r>
        <w:t xml:space="preserve">i </w:t>
      </w:r>
      <w:r w:rsidR="00045278">
        <w:t xml:space="preserve">je </w:t>
      </w:r>
      <w:r w:rsidR="00622361">
        <w:t xml:space="preserve">dostavio </w:t>
      </w:r>
      <w:proofErr w:type="spellStart"/>
      <w:r w:rsidR="00622361">
        <w:t>prokazni</w:t>
      </w:r>
      <w:proofErr w:type="spellEnd"/>
      <w:r w:rsidR="00622361">
        <w:t xml:space="preserve"> popis imovine iz kojeg proizlazi da dužnik nema u vlasništvu nikakve pokretnine ni nekretnine. </w:t>
      </w:r>
    </w:p>
    <w:p w:rsidRDefault="00045278" w:rsidP="00622361" w:rsidR="00045278" w:rsidRPr="00C10C53">
      <w:pPr>
        <w:spacing w:lineRule="atLeast" w:line="240"/>
        <w:jc w:val="both"/>
      </w:pPr>
    </w:p>
    <w:p w:rsidRDefault="007E479C" w:rsidP="007E479C" w:rsidR="007E479C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</w:t>
      </w:r>
      <w:r>
        <w:t xml:space="preserve">a stečajnog postupka (st. 1.). </w:t>
      </w:r>
      <w:r w:rsidRPr="00C10C53">
        <w:t xml:space="preserve">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7E479C" w:rsidP="007E479C" w:rsidR="007E479C" w:rsidRPr="00C10C53">
      <w:pPr>
        <w:jc w:val="both"/>
      </w:pPr>
    </w:p>
    <w:p w:rsidRDefault="007E479C" w:rsidP="007E479C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22361">
        <w:t>22</w:t>
      </w:r>
      <w:r w:rsidR="00D612AB">
        <w:t xml:space="preserve">. </w:t>
      </w:r>
      <w:r w:rsidR="00622361">
        <w:t>ožujka</w:t>
      </w:r>
      <w:r w:rsidR="00656550">
        <w:t xml:space="preserve"> </w:t>
      </w:r>
      <w:r w:rsidR="00045278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727C39">
        <w:t xml:space="preserve">   </w:t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727C39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E528A6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A6" w:rsidP="00C765FC" w:rsidR="00E528A6">
      <w:r>
        <w:separator/>
      </w:r>
    </w:p>
  </w:endnote>
  <w:endnote w:id="0" w:type="continuationSeparator">
    <w:p w:rsidRDefault="00E528A6" w:rsidP="00C765FC" w:rsidR="00E5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A6" w:rsidP="00C765FC" w:rsidR="00E528A6">
      <w:r>
        <w:separator/>
      </w:r>
    </w:p>
  </w:footnote>
  <w:footnote w:id="0" w:type="continuationSeparator">
    <w:p w:rsidRDefault="00E528A6" w:rsidP="00C765FC" w:rsidR="00E5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045278" w:rsidR="00045278">
    <w:pPr>
      <w:pStyle w:val="Zaglavlje"/>
      <w:jc w:val="right"/>
    </w:pPr>
    <w:r>
      <w:tab/>
      <w:t>2</w:t>
    </w:r>
    <w:r>
      <w:tab/>
    </w:r>
    <w:r w:rsidR="00045278" w:rsidRPr="00C10C53">
      <w:t>1 St-</w:t>
    </w:r>
    <w:r w:rsidR="00622361">
      <w:t>55</w:t>
    </w:r>
    <w:r w:rsidR="00045278">
      <w:t>/</w:t>
    </w:r>
    <w:r w:rsidR="00622361">
      <w:t>18</w:t>
    </w:r>
    <w:r w:rsidR="00045278" w:rsidRPr="00C10C53">
      <w:t>-</w:t>
    </w:r>
    <w:r w:rsidR="00622361">
      <w:t>8</w:t>
    </w:r>
  </w:p>
  <w:p w:rsidRDefault="00E528A6" w:rsidP="00E528A6" w:rsidR="00E528A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 w:rsidRPr="00C10C53">
      <w:t>1 St-</w:t>
    </w:r>
    <w:r w:rsidR="00622361">
      <w:t>55</w:t>
    </w:r>
    <w:r>
      <w:t>/</w:t>
    </w:r>
    <w:r w:rsidR="00622361">
      <w:t>18</w:t>
    </w:r>
    <w:r w:rsidRPr="00C10C53">
      <w:t>-</w:t>
    </w:r>
    <w:r w:rsidR="00622361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45278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2361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27C39"/>
    <w:rsid w:val="007A785A"/>
    <w:rsid w:val="007C3050"/>
    <w:rsid w:val="007E479C"/>
    <w:rsid w:val="007F482F"/>
    <w:rsid w:val="007F7E82"/>
    <w:rsid w:val="00802FA1"/>
    <w:rsid w:val="00814708"/>
    <w:rsid w:val="008F70BC"/>
    <w:rsid w:val="0091183A"/>
    <w:rsid w:val="00912133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28A6"/>
    <w:rsid w:val="00E56F14"/>
    <w:rsid w:val="00EF5DB8"/>
    <w:rsid w:val="00F17F14"/>
    <w:rsid w:val="00F2074E"/>
    <w:rsid w:val="00F2258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REPLICO d.o.o. LABIN zastupanog po punomoćniku Odvj. IGOR VRETENAR</izvorni_sadrzaj>
    <derivirana_varijabla naziv="DomainObject.Predmet.ProtustrankaFormated_1">  REPLICO d.o.o. LABIN zastupanog po punomoćniku Odvj. IGOR VRETENAR</derivirana_varijabla>
  </DomainObject.Predmet.ProtustrankaFormated>
  <DomainObject.Predmet.ProtustrankaFormatedOIB>
    <izvorni_sadrzaj>  REPLICO d.o.o. LABIN, OIB 66245281954 zastupanog po punomoćniku Odvj. IGOR VRETENAR</izvorni_sadrzaj>
    <derivirana_varijabla naziv="DomainObject.Predmet.ProtustrankaFormatedOIB_1">  REPLICO d.o.o. LABIN, OIB 66245281954 zastupanog po punomoćniku Odvj. IGOR VRETENAR</derivirana_varijabla>
  </DomainObject.Predmet.ProtustrankaFormatedOIB>
  <DomainObject.Predmet.ProtustrankaFormatedWithAdress>
    <izvorni_sadrzaj> REPLICO d.o.o. LABIN, Vinež, Ladenci 4, 52220 Labin zastupanog po punomoćniku Odvj. IGOR VRETENAR</izvorni_sadrzaj>
    <derivirana_varijabla naziv="DomainObject.Predmet.ProtustrankaFormatedWithAdress_1"> REPLICO d.o.o. LABIN, Vinež, Ladenci 4, 52220 Labin zastupanog po punomoćniku Odvj. IGOR VRETENAR</derivirana_varijabla>
  </DomainObject.Predmet.ProtustrankaFormatedWithAdress>
  <DomainObject.Predmet.ProtustrankaFormatedWithAdressOIB>
    <izvorni_sadrzaj> REPLICO d.o.o. LABIN, OIB 66245281954, Vinež, Ladenci 4, 52220 Labin zastupanog po punomoćniku Odvj. IGOR VRETENAR</izvorni_sadrzaj>
    <derivirana_varijabla naziv="DomainObject.Predmet.ProtustrankaFormatedWithAdressOIB_1"> REPLICO d.o.o. LABIN, OIB 66245281954, Vinež, Ladenci 4, 52220 Labin zastupanog po punomoćniku Odvj. IGOR VRETENAR</derivirana_varijabla>
  </DomainObject.Predmet.ProtustrankaFormatedWithAdressOIB>
  <DomainObject.Predmet.ProtustrankaWithAdress>
    <izvorni_sadrzaj>REPLICO d.o.o. LABIN Vinež, Ladenci 4, 52220 Labin</izvorni_sadrzaj>
    <derivirana_varijabla naziv="DomainObject.Predmet.ProtustrankaWithAdress_1">REPLICO d.o.o. LABIN Vinež, Ladenci 4, 52220 Labin</derivirana_varijabla>
  </DomainObject.Predmet.ProtustrankaWithAdress>
  <DomainObject.Predmet.ProtustrankaWithAdressOIB>
    <izvorni_sadrzaj>REPLICO d.o.o. LABIN, OIB 66245281954, Vinež, Ladenci 4, 52220 Labin</izvorni_sadrzaj>
    <derivirana_varijabla naziv="DomainObject.Predmet.ProtustrankaWithAdressOIB_1">REPLICO d.o.o. LABIN, OIB 66245281954, Vinež, Ladenci 4, 52220 Labin</derivirana_varijabla>
  </DomainObject.Predmet.ProtustrankaWithAdressOIB>
  <DomainObject.Predmet.ProtustrankaNazivFormated>
    <izvorni_sadrzaj>REPLICO d.o.o. LABIN</izvorni_sadrzaj>
    <derivirana_varijabla naziv="DomainObject.Predmet.ProtustrankaNazivFormated_1">REPLICO d.o.o. LABIN</derivirana_varijabla>
  </DomainObject.Predmet.ProtustrankaNazivFormated>
  <DomainObject.Predmet.ProtustrankaNazivFormatedOIB>
    <izvorni_sadrzaj>REPLICO d.o.o. LABIN, OIB 66245281954</izvorni_sadrzaj>
    <derivirana_varijabla naziv="DomainObject.Predmet.ProtustrankaNazivFormatedOIB_1">REPLICO d.o.o. LABIN, OIB 66245281954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70889.48</izvorni_sadrzaj>
    <derivirana_varijabla naziv="DomainObject.Predmet.TrenutnaVrijednost_1">70889.48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REPLICO d.o.o. LABIN zastupanog po punomoćniku Odvj. IGOR VRETENAR</item>
    </izvorni_sadrzaj>
    <derivirana_varijabla naziv="DomainObject.Predmet.ProtuStrankaListFormated_1">
      <item>REPLICO d.o.o. LABIN zastupanog po punomoćniku Odvj. IGOR VRETENAR</item>
    </derivirana_varijabla>
  </DomainObject.Predmet.ProtuStrankaListFormated>
  <DomainObject.Predmet.ProtuStrankaListFormatedOIB>
    <izvorni_sadrzaj>
      <item>REPLICO d.o.o. LABIN, OIB 66245281954 zastupanog po punomoćniku Odvj. IGOR VRETENAR</item>
    </izvorni_sadrzaj>
    <derivirana_varijabla naziv="DomainObject.Predmet.ProtuStrankaListFormatedOIB_1">
      <item>REPLICO d.o.o. LABIN, OIB 66245281954 zastupanog po punomoćniku Odvj. IGOR VRETENAR</item>
    </derivirana_varijabla>
  </DomainObject.Predmet.ProtuStrankaListFormatedOIB>
  <DomainObject.Predmet.ProtuStrankaListFormatedWithAdress>
    <izvorni_sadrzaj>
      <item>REPLICO d.o.o. LABIN, Vinež, Ladenci 4, 52220 Labin zastupanog po punomoćniku Odvj. IGOR VRETENAR</item>
    </izvorni_sadrzaj>
    <derivirana_varijabla naziv="DomainObject.Predmet.ProtuStrankaListFormatedWithAdress_1">
      <item>REPLICO d.o.o. LABIN, Vinež, Ladenci 4, 52220 Labin zastupanog po punomoćniku Odvj. IGOR VRETENAR</item>
    </derivirana_varijabla>
  </DomainObject.Predmet.ProtuStrankaListFormatedWithAdress>
  <DomainObject.Predmet.ProtuStrankaListFormatedWithAdressOIB>
    <izvorni_sadrzaj>
      <item>REPLICO d.o.o. LABIN, OIB 66245281954, Vinež, Ladenci 4, 52220 Labin zastupanog po punomoćniku Odvj. IGOR VRETENAR</item>
    </izvorni_sadrzaj>
    <derivirana_varijabla naziv="DomainObject.Predmet.ProtuStrankaListFormatedWithAdressOIB_1">
      <item>REPLICO d.o.o. LABIN, OIB 66245281954, Vinež, Ladenci 4, 52220 Labin zastupanog po punomoćniku Odvj. IGOR VRETENAR</item>
    </derivirana_varijabla>
  </DomainObject.Predmet.ProtuStrankaListFormatedWithAdressOIB>
  <DomainObject.Predmet.ProtuStrankaListNazivFormated>
    <izvorni_sadrzaj>
      <item>REPLICO d.o.o. LABIN</item>
    </izvorni_sadrzaj>
    <derivirana_varijabla naziv="DomainObject.Predmet.ProtuStrankaListNazivFormated_1">
      <item>REPLICO d.o.o. LABIN</item>
    </derivirana_varijabla>
  </DomainObject.Predmet.ProtuStrankaListNazivFormated>
  <DomainObject.Predmet.ProtuStrankaListNazivFormatedOIB>
    <izvorni_sadrzaj>
      <item>REPLICO d.o.o. LABIN, OIB 66245281954</item>
    </izvorni_sadrzaj>
    <derivirana_varijabla naziv="DomainObject.Predmet.ProtuStrankaListNazivFormatedOIB_1">
      <item>REPLICO d.o.o. LABIN, OIB 66245281954</item>
    </derivirana_varijabla>
  </DomainObject.Predmet.ProtuStrankaListNazivFormatedOIB>
  <DomainObject.Predmet.OstaliListFormated>
    <izvorni_sadrzaj>
      <item>Odvj. IGOR VRETENAR punomoćnik sudionika u postupku REPLICO d.o.o. LABIN</item>
    </izvorni_sadrzaj>
    <derivirana_varijabla naziv="DomainObject.Predmet.OstaliListFormated_1">
      <item>Odvj. IGOR VRETENAR punomoćnik sudionika u postupku REPLICO d.o.o. LABIN</item>
    </derivirana_varijabla>
  </DomainObject.Predmet.OstaliListFormated>
  <DomainObject.Predmet.OstaliListFormatedOIB>
    <izvorni_sadrzaj>
      <item>Odvj. IGOR VRETENAR, OIB 40973277765 punomoćnik sudionika u postupku REPLICO d.o.o. LABIN</item>
    </izvorni_sadrzaj>
    <derivirana_varijabla naziv="DomainObject.Predmet.OstaliListFormatedOIB_1">
      <item>Odvj. IGOR VRETENAR, OIB 40973277765 punomoćnik sudionika u postupku REPLICO d.o.o. LABIN</item>
    </derivirana_varijabla>
  </DomainObject.Predmet.OstaliListFormatedOIB>
  <DomainObject.Predmet.OstaliListFormatedWithAdress>
    <izvorni_sadrzaj>
      <item>Odvj. IGOR VRETENAR, Svete Katarine 6, 52220 Labin punomoćnik sudionika u postupku REPLICO d.o.o. LABIN</item>
    </izvorni_sadrzaj>
    <derivirana_varijabla naziv="DomainObject.Predmet.OstaliListFormatedWithAdress_1">
      <item>Odvj. IGOR VRETENAR, Svete Katarine 6, 52220 Labin punomoćnik sudionika u postupku REPLICO d.o.o. LABIN</item>
    </derivirana_varijabla>
  </DomainObject.Predmet.OstaliListFormatedWithAdress>
  <DomainObject.Predmet.OstaliListFormatedWithAdressOIB>
    <izvorni_sadrzaj>
      <item>Odvj. IGOR VRETENAR, OIB 40973277765, Svete Katarine 6, 52220 Labin punomoćnik sudionika u postupku REPLICO d.o.o. LABIN</item>
    </izvorni_sadrzaj>
    <derivirana_varijabla naziv="DomainObject.Predmet.OstaliListFormatedWithAdressOIB_1">
      <item>Odvj. IGOR VRETENAR, OIB 40973277765, Svete Katarine 6, 52220 Labin punomoćnik sudionika u postupku REPLICO d.o.o.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REPLICO d.o.o. LABIN</izvorni_sadrzaj>
    <derivirana_varijabla naziv="DomainObject.Predmet.ProtustrankaIDrugi_1">REPLICO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REPLICO d.o.o. LABIN, OIB 66245281954, Vinež, Ladenci 4, 52220 Labin</izvorni_sadrzaj>
    <derivirana_varijabla naziv="DomainObject.Predmet.ProtustrankaIDrugiAdressOIB_1">REPLICO d.o.o. LABIN, OIB 66245281954, Vinež, Ladenci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REPLICO d.o.o. LABIN</item>
      <item>Odvj. IGOR VRETENAR</item>
    </izvorni_sadrzaj>
    <derivirana_varijabla naziv="DomainObject.Predmet.SudioniciListNaziv_1">
      <item>FINANCIJSKA AGENCIJA, RC RIJEKA, PODRUŽNICA PULA, PULA</item>
      <item>REPLICO d.o.o. LABIN</item>
      <item>Odvj. IGOR VRETENAR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REPLICO d.o.o. LABIN, OIB 66245281954, Vinež, Ladenci 4,52220 Labin</item>
      <item>Odvj. IGOR VRETENAR, OIB 40973277765, Svete Katarine 6,52220 Labin</item>
    </izvorni_sadrzaj>
    <derivirana_varijabla naziv="DomainObject.Predmet.SudioniciListAdressOIB_1">
      <item>FINANCIJSKA AGENCIJA, RC RIJEKA, PODRUŽNICA PULA, PULA, OIB 85821130368, F. Kurelca 8,51000 Rijeka</item>
      <item>REPLICO d.o.o. LABIN, OIB 66245281954, Vinež, Ladenci 4,52220 Labin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66245281954</item>
      <item>, OIB 40973277765</item>
    </izvorni_sadrzaj>
    <derivirana_varijabla naziv="DomainObject.Predmet.SudioniciListNazivOIB_1">
      <item>, OIB 85821130368</item>
      <item>, OIB 66245281954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2295</properties:Characters>
  <properties:Lines>73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2018-03-22T12:36:00Z</cp:lastPrinted>
  <dcterms:modified xmlns:xsi="http://www.w3.org/2001/XMLSchema-instance" xsi:type="dcterms:W3CDTF">2018-03-22T12:38:00Z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