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2e3f" w14:paraId="e2d2e3f" w:rsidRDefault="009C6E2F" w:rsidP="00910611" w:rsidR="009C6E2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6E2F" w:rsidP="00910611" w:rsidR="009C6E2F">
      <w:r>
        <w:rPr>
          <w:rFonts w:eastAsia="MS Mincho"/>
        </w:rPr>
        <w:t xml:space="preserve">   REPUBLIKA HRVATSKA</w:t>
      </w:r>
    </w:p>
    <w:p w:rsidRDefault="009C6E2F" w:rsidP="00910611" w:rsidR="009C6E2F">
      <w:r>
        <w:rPr>
          <w:rFonts w:eastAsia="MS Mincho"/>
        </w:rPr>
        <w:t>TRGOVAČKI SUD U RIJECI</w:t>
      </w:r>
    </w:p>
    <w:p w:rsidRDefault="009C6E2F" w:rsidR="009C6E2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9C0164">
        <w:rPr>
          <w:lang w:val="hr-HR"/>
        </w:rPr>
        <w:t xml:space="preserve"> </w:t>
      </w:r>
      <w:r w:rsidR="009C0164" w:rsidRPr="009C0164">
        <w:rPr>
          <w:lang w:val="hr-HR"/>
        </w:rPr>
        <w:t>OIB 88785964957</w:t>
      </w:r>
      <w:r w:rsidR="009C0164">
        <w:rPr>
          <w:lang w:val="hr-HR"/>
        </w:rPr>
        <w:t>,</w:t>
      </w:r>
      <w:r w:rsidRPr="00206515">
        <w:rPr>
          <w:lang w:val="hr-HR"/>
        </w:rPr>
        <w:t xml:space="preserve"> po stečajnom sucu Danieli Korlević, u stečajnom postupku nad dužnikom</w:t>
      </w:r>
      <w:r w:rsidR="00291BFA">
        <w:rPr>
          <w:lang w:val="hr-HR"/>
        </w:rPr>
        <w:t xml:space="preserve"> </w:t>
      </w:r>
      <w:r w:rsidR="00C37B4C">
        <w:rPr>
          <w:b/>
          <w:lang w:val="hr-HR"/>
        </w:rPr>
        <w:t xml:space="preserve">VILE RUŽMARIN d.o.o. Kaštelir, Brnobići bb, OIB </w:t>
      </w:r>
      <w:r w:rsidR="00C37B4C" w:rsidRPr="00C37B4C">
        <w:rPr>
          <w:b/>
          <w:lang w:val="hr-HR"/>
        </w:rPr>
        <w:t>25415040789</w:t>
      </w:r>
      <w:r w:rsidR="00291BFA" w:rsidRPr="006E38AD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C37B4C">
        <w:rPr>
          <w:lang w:val="hr-HR"/>
        </w:rPr>
        <w:t>20</w:t>
      </w:r>
      <w:r w:rsidR="009C0164">
        <w:rPr>
          <w:lang w:val="hr-HR"/>
        </w:rPr>
        <w:t>. srpnja 2016</w:t>
      </w:r>
      <w:r w:rsidRPr="00206515">
        <w:rPr>
          <w:lang w:val="hr-HR"/>
        </w:rPr>
        <w:t xml:space="preserve">.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C37B4C" w:rsidR="00C37B4C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602D89" w:rsidRPr="00602D89">
        <w:rPr>
          <w:lang w:val="hr-HR"/>
        </w:rPr>
        <w:t>upisan</w:t>
      </w:r>
      <w:r w:rsidR="00602D89">
        <w:rPr>
          <w:lang w:val="hr-HR"/>
        </w:rPr>
        <w:t>e</w:t>
      </w:r>
      <w:r w:rsidR="00602D89" w:rsidRPr="00602D89">
        <w:rPr>
          <w:lang w:val="hr-HR"/>
        </w:rPr>
        <w:t xml:space="preserve"> u zemljišnim knjigama Općinskog suda u</w:t>
      </w:r>
      <w:r w:rsidR="00C37B4C">
        <w:rPr>
          <w:lang w:val="hr-HR"/>
        </w:rPr>
        <w:t xml:space="preserve"> Puli – Pola, zemljišnoknjižni odjel Poreč, k.č.br.2286/16, upisan u zk.ul. 2091, k.o. Kaštelir: </w:t>
      </w:r>
    </w:p>
    <w:p w:rsidRDefault="00C37B4C" w:rsidP="00C37B4C" w:rsidR="00C37B4C">
      <w:pPr>
        <w:pStyle w:val="Odlomakpopisa"/>
        <w:numPr>
          <w:ilvl w:val="0"/>
          <w:numId w:val="3"/>
        </w:numPr>
        <w:jc w:val="both"/>
        <w:rPr>
          <w:lang w:val="hr-HR"/>
        </w:rPr>
      </w:pPr>
      <w:r w:rsidRPr="00C37B4C">
        <w:rPr>
          <w:lang w:val="hr-HR"/>
        </w:rPr>
        <w:t xml:space="preserve">4/18 suvlasničkog dijela predmetne nekretnine </w:t>
      </w:r>
      <w:r>
        <w:rPr>
          <w:lang w:val="hr-HR"/>
        </w:rPr>
        <w:t xml:space="preserve">kupcu Stjepanu Kudelić </w:t>
      </w:r>
      <w:r w:rsidRPr="00C37B4C">
        <w:rPr>
          <w:lang w:val="hr-HR"/>
        </w:rPr>
        <w:t>iz Rušćice, Kardinala A. Stepinca 39, OIB 44883253197</w:t>
      </w:r>
    </w:p>
    <w:p w:rsidRDefault="00C37B4C" w:rsidP="00C37B4C" w:rsidR="00C37B4C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2</w:t>
      </w:r>
      <w:r w:rsidRPr="00C37B4C">
        <w:rPr>
          <w:lang w:val="hr-HR"/>
        </w:rPr>
        <w:t xml:space="preserve">/18 suvlasničkog dijela predmetne nekretnine </w:t>
      </w:r>
      <w:r>
        <w:rPr>
          <w:lang w:val="hr-HR"/>
        </w:rPr>
        <w:t xml:space="preserve">kupcu </w:t>
      </w:r>
      <w:r w:rsidRPr="00C37B4C">
        <w:rPr>
          <w:lang w:val="hr-HR"/>
        </w:rPr>
        <w:t>Ivanu Gašparini iz Kaštelira, Brnobići 89, OIB 88293893754</w:t>
      </w:r>
    </w:p>
    <w:p w:rsidRDefault="00C37B4C" w:rsidP="00C37B4C" w:rsidR="00C37B4C" w:rsidRPr="00C37B4C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2</w:t>
      </w:r>
      <w:r w:rsidRPr="00C37B4C">
        <w:rPr>
          <w:lang w:val="hr-HR"/>
        </w:rPr>
        <w:t xml:space="preserve">/18 suvlasničkog dijela predmetne nekretnine </w:t>
      </w:r>
      <w:r>
        <w:rPr>
          <w:lang w:val="hr-HR"/>
        </w:rPr>
        <w:t xml:space="preserve">kupcu </w:t>
      </w:r>
      <w:r>
        <w:t>Kristini Paris iz Vrsara, Obala maršala Tita 17, OIB 83573472036</w:t>
      </w:r>
    </w:p>
    <w:p w:rsidRDefault="00C37B4C" w:rsidP="00C37B4C" w:rsidR="00C37B4C" w:rsidRPr="00C37B4C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2</w:t>
      </w:r>
      <w:r w:rsidRPr="00C37B4C">
        <w:rPr>
          <w:lang w:val="hr-HR"/>
        </w:rPr>
        <w:t xml:space="preserve">/18 suvlasničkog dijela predmetne nekretnine </w:t>
      </w:r>
      <w:r>
        <w:rPr>
          <w:lang w:val="hr-HR"/>
        </w:rPr>
        <w:t xml:space="preserve">kupcu </w:t>
      </w:r>
      <w:r>
        <w:t>Bori Rako iz Vukovara, Petri Skele 83, OIB 78608237615</w:t>
      </w:r>
    </w:p>
    <w:p w:rsidRDefault="00C37B4C" w:rsidP="001A78E5" w:rsidR="00C37B4C" w:rsidRPr="00C37B4C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t xml:space="preserve">2/18 </w:t>
      </w:r>
      <w:r w:rsidRPr="00C37B4C">
        <w:rPr>
          <w:lang w:val="hr-HR"/>
        </w:rPr>
        <w:t xml:space="preserve">suvlasničkog dijela predmetne nekretnine kupcu </w:t>
      </w:r>
      <w:r>
        <w:t>Dragi Majdandžić iz Vodnjana, 1. maja 68, OIB 67339819943 i</w:t>
      </w:r>
    </w:p>
    <w:p w:rsidRDefault="00C37B4C" w:rsidP="001A78E5" w:rsidR="00C37B4C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t xml:space="preserve">2/18 </w:t>
      </w:r>
      <w:r w:rsidRPr="00C37B4C">
        <w:rPr>
          <w:lang w:val="hr-HR"/>
        </w:rPr>
        <w:t xml:space="preserve">suvlasničkog dijela predmetne nekretnine kupcu </w:t>
      </w:r>
      <w:r>
        <w:t>Ronaldu Šuran iz Gračišća, Marcani 131c, OIB 66459144347.</w:t>
      </w:r>
    </w:p>
    <w:p w:rsidRDefault="00C37B4C" w:rsidP="00DF11F1" w:rsidR="00DF11F1" w:rsidRPr="00206515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602D89" w:rsidR="00602D89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C37B4C">
        <w:rPr>
          <w:lang w:val="hr-HR"/>
        </w:rPr>
        <w:t>243/14-65</w:t>
      </w:r>
      <w:r w:rsidR="001A78E5">
        <w:rPr>
          <w:lang w:val="hr-HR"/>
        </w:rPr>
        <w:t xml:space="preserve"> od </w:t>
      </w:r>
      <w:r w:rsidR="00C37B4C">
        <w:rPr>
          <w:lang w:val="hr-HR"/>
        </w:rPr>
        <w:t>17</w:t>
      </w:r>
      <w:r w:rsidR="009C0164">
        <w:rPr>
          <w:lang w:val="hr-HR"/>
        </w:rPr>
        <w:t>. svibnja</w:t>
      </w:r>
      <w:r w:rsidR="00602D89">
        <w:rPr>
          <w:lang w:val="hr-HR"/>
        </w:rPr>
        <w:t xml:space="preserve"> 2016.</w:t>
      </w:r>
      <w:r w:rsidR="009C0164">
        <w:rPr>
          <w:lang w:val="hr-HR"/>
        </w:rPr>
        <w:t xml:space="preserve"> </w:t>
      </w:r>
      <w:r w:rsidR="00602D89">
        <w:rPr>
          <w:lang w:val="hr-HR"/>
        </w:rPr>
        <w:t>g</w:t>
      </w:r>
      <w:r w:rsidR="009C0164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</w:t>
      </w:r>
      <w:r w:rsidR="00C37B4C">
        <w:rPr>
          <w:lang w:val="hr-HR"/>
        </w:rPr>
        <w:t xml:space="preserve">navedenim </w:t>
      </w:r>
      <w:r w:rsidR="009C0164">
        <w:rPr>
          <w:lang w:val="hr-HR"/>
        </w:rPr>
        <w:t>kupcima</w:t>
      </w:r>
      <w:r w:rsidR="00C37B4C">
        <w:rPr>
          <w:lang w:val="hr-HR"/>
        </w:rPr>
        <w:t>.</w:t>
      </w:r>
      <w:r w:rsidR="009C0164">
        <w:rPr>
          <w:lang w:val="hr-HR"/>
        </w:rPr>
        <w:t xml:space="preserve"> </w:t>
      </w:r>
      <w:r w:rsidR="00C37B4C">
        <w:rPr>
          <w:lang w:val="hr-HR"/>
        </w:rPr>
        <w:t xml:space="preserve"> </w:t>
      </w:r>
      <w:r w:rsidR="009C0164">
        <w:rPr>
          <w:lang w:val="hr-HR"/>
        </w:rPr>
        <w:t xml:space="preserve"> </w:t>
      </w:r>
    </w:p>
    <w:p w:rsidRDefault="00602D89" w:rsidP="00602D89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C37B4C">
        <w:rPr>
          <w:lang w:val="hr-HR"/>
        </w:rPr>
        <w:t>06</w:t>
      </w:r>
      <w:r w:rsidR="009C0164">
        <w:rPr>
          <w:lang w:val="hr-HR"/>
        </w:rPr>
        <w:t>. lipnja</w:t>
      </w:r>
      <w:r w:rsidR="006E38AD">
        <w:rPr>
          <w:lang w:val="hr-HR"/>
        </w:rPr>
        <w:t xml:space="preserve"> 2016</w:t>
      </w:r>
      <w:r w:rsidR="001A78E5">
        <w:rPr>
          <w:lang w:val="hr-HR"/>
        </w:rPr>
        <w:t>.</w:t>
      </w:r>
      <w:r w:rsidR="009C0164">
        <w:rPr>
          <w:lang w:val="hr-HR"/>
        </w:rPr>
        <w:t xml:space="preserve"> </w:t>
      </w:r>
      <w:r w:rsidR="001A78E5">
        <w:rPr>
          <w:lang w:val="hr-HR"/>
        </w:rPr>
        <w:t>g</w:t>
      </w:r>
      <w:r w:rsidR="009C0164">
        <w:rPr>
          <w:lang w:val="hr-HR"/>
        </w:rPr>
        <w:t>odine</w:t>
      </w:r>
      <w:r w:rsidR="00DF11F1" w:rsidRPr="00206515">
        <w:rPr>
          <w:lang w:val="hr-HR"/>
        </w:rPr>
        <w:t>. Kup</w:t>
      </w:r>
      <w:r w:rsidR="009C0164">
        <w:rPr>
          <w:lang w:val="hr-HR"/>
        </w:rPr>
        <w:t>ci su</w:t>
      </w:r>
      <w:r w:rsidR="00DF11F1" w:rsidRPr="00206515">
        <w:rPr>
          <w:lang w:val="hr-HR"/>
        </w:rPr>
        <w:t xml:space="preserve"> za predmetnu nekretninu položi</w:t>
      </w:r>
      <w:r w:rsidR="009C0164">
        <w:rPr>
          <w:lang w:val="hr-HR"/>
        </w:rPr>
        <w:t>li</w:t>
      </w:r>
      <w:r w:rsidR="00DF11F1" w:rsidRPr="00206515">
        <w:rPr>
          <w:lang w:val="hr-HR"/>
        </w:rPr>
        <w:t xml:space="preserve"> kupovninu u </w:t>
      </w:r>
      <w:r w:rsidR="00C37B4C">
        <w:rPr>
          <w:lang w:val="hr-HR"/>
        </w:rPr>
        <w:t xml:space="preserve">ukupnoj </w:t>
      </w:r>
      <w:r w:rsidR="00DF11F1" w:rsidRPr="00206515">
        <w:rPr>
          <w:lang w:val="hr-HR"/>
        </w:rPr>
        <w:t>visini od</w:t>
      </w:r>
      <w:r w:rsidR="005B556E">
        <w:rPr>
          <w:lang w:val="hr-HR"/>
        </w:rPr>
        <w:t xml:space="preserve"> </w:t>
      </w:r>
      <w:r w:rsidR="00C37B4C">
        <w:rPr>
          <w:lang w:val="hr-HR"/>
        </w:rPr>
        <w:t>200</w:t>
      </w:r>
      <w:r w:rsidR="009C0164">
        <w:rPr>
          <w:lang w:val="hr-HR"/>
        </w:rPr>
        <w:t>.000</w:t>
      </w:r>
      <w:r w:rsidR="006E38AD">
        <w:rPr>
          <w:lang w:val="hr-HR"/>
        </w:rPr>
        <w:t>,</w:t>
      </w:r>
      <w:r w:rsidR="009C0164">
        <w:rPr>
          <w:lang w:val="hr-HR"/>
        </w:rPr>
        <w:t>00</w:t>
      </w:r>
      <w:r w:rsidR="001A78E5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9C0164">
        <w:rPr>
          <w:lang w:val="hr-HR"/>
        </w:rPr>
        <w:t>Narodne novine, br.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6E38AD">
      <w:pPr>
        <w:jc w:val="center"/>
        <w:rPr>
          <w:lang w:val="hr-HR"/>
        </w:rPr>
      </w:pPr>
      <w:r w:rsidRPr="006E38AD">
        <w:rPr>
          <w:lang w:val="hr-HR"/>
        </w:rPr>
        <w:t>U Rijeci,</w:t>
      </w:r>
      <w:r w:rsidR="000D0D61" w:rsidRPr="006E38AD">
        <w:rPr>
          <w:lang w:val="hr-HR"/>
        </w:rPr>
        <w:t xml:space="preserve"> </w:t>
      </w:r>
      <w:r w:rsidR="00C37B4C">
        <w:rPr>
          <w:lang w:val="hr-HR"/>
        </w:rPr>
        <w:t>20</w:t>
      </w:r>
      <w:r w:rsidR="009C0164">
        <w:rPr>
          <w:lang w:val="hr-HR"/>
        </w:rPr>
        <w:t>. srpnja</w:t>
      </w:r>
      <w:r w:rsidR="000D0D61" w:rsidRPr="006E38AD">
        <w:rPr>
          <w:lang w:val="hr-HR"/>
        </w:rPr>
        <w:t xml:space="preserve"> 201</w:t>
      </w:r>
      <w:r w:rsidR="006E38AD" w:rsidRPr="006E38AD">
        <w:rPr>
          <w:lang w:val="hr-HR"/>
        </w:rPr>
        <w:t>6</w:t>
      </w:r>
      <w:r w:rsidRPr="006E38AD">
        <w:rPr>
          <w:lang w:val="hr-HR"/>
        </w:rPr>
        <w:t>. godine</w:t>
      </w:r>
    </w:p>
    <w:p w:rsidRDefault="00B86020" w:rsidP="00B86020" w:rsidR="00B86020" w:rsidRPr="006E38AD">
      <w:pPr>
        <w:rPr>
          <w:bCs/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  <w:t xml:space="preserve">                                   Stečajni sudac</w:t>
      </w:r>
    </w:p>
    <w:p w:rsidRDefault="00DF11F1" w:rsidP="009300D9" w:rsidR="00A341CA" w:rsidRPr="006E38AD">
      <w:pPr>
        <w:jc w:val="right"/>
        <w:rPr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="00B86020" w:rsidRPr="006E38AD">
        <w:rPr>
          <w:bCs/>
          <w:lang w:val="hr-HR"/>
        </w:rPr>
        <w:t xml:space="preserve">                                                 Daniela Korlević</w:t>
      </w:r>
      <w:r w:rsidR="00B86020" w:rsidRPr="006E38AD">
        <w:rPr>
          <w:lang w:val="hr-HR"/>
        </w:rPr>
        <w:t xml:space="preserve"> </w:t>
      </w:r>
      <w:r w:rsidR="009300D9" w:rsidRPr="006E38AD">
        <w:rPr>
          <w:lang w:val="hr-HR"/>
        </w:rPr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9C0164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C37B4C">
        <w:rPr>
          <w:sz w:val="20"/>
          <w:szCs w:val="20"/>
          <w:lang w:val="hr-HR"/>
        </w:rPr>
        <w:t>Ivoru Pliskovac</w:t>
      </w:r>
    </w:p>
    <w:p w:rsidRDefault="00C37B4C" w:rsidP="00DF11F1" w:rsidR="00C37B4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kupcima:</w:t>
      </w:r>
    </w:p>
    <w:p w:rsidRDefault="00C37B4C" w:rsidP="00DF11F1" w:rsidR="000D0D61" w:rsidRPr="0021640C">
      <w:pPr>
        <w:rPr>
          <w:sz w:val="20"/>
          <w:lang w:val="hr-HR"/>
        </w:rPr>
      </w:pPr>
      <w:r>
        <w:rPr>
          <w:sz w:val="20"/>
          <w:szCs w:val="20"/>
          <w:lang w:val="hr-HR"/>
        </w:rPr>
        <w:tab/>
      </w:r>
      <w:r w:rsidRPr="0021640C">
        <w:rPr>
          <w:sz w:val="20"/>
          <w:lang w:val="hr-HR"/>
        </w:rPr>
        <w:t>Stjepanu Kudelić iz Rušćice, Kardinala A. Stepinca 39</w:t>
      </w:r>
    </w:p>
    <w:p w:rsidRDefault="00C37B4C" w:rsidP="00DF11F1" w:rsidR="00C37B4C" w:rsidRPr="0021640C">
      <w:pPr>
        <w:rPr>
          <w:sz w:val="20"/>
          <w:lang w:val="hr-HR"/>
        </w:rPr>
      </w:pPr>
      <w:r w:rsidRPr="0021640C">
        <w:rPr>
          <w:sz w:val="16"/>
          <w:lang w:val="hr-HR"/>
        </w:rPr>
        <w:tab/>
      </w:r>
      <w:r w:rsidRPr="0021640C">
        <w:rPr>
          <w:sz w:val="20"/>
          <w:lang w:val="hr-HR"/>
        </w:rPr>
        <w:t>Ivanu Gašparini iz Kaštelira, Brnobići 89</w:t>
      </w:r>
    </w:p>
    <w:p w:rsidRDefault="00C37B4C" w:rsidP="00DF11F1" w:rsidR="00C37B4C" w:rsidRPr="0021640C">
      <w:pPr>
        <w:rPr>
          <w:sz w:val="16"/>
          <w:lang w:val="hr-HR"/>
        </w:rPr>
      </w:pPr>
      <w:r w:rsidRPr="0021640C">
        <w:rPr>
          <w:sz w:val="20"/>
          <w:lang w:val="hr-HR"/>
        </w:rPr>
        <w:tab/>
      </w:r>
      <w:r w:rsidRPr="0021640C">
        <w:rPr>
          <w:sz w:val="20"/>
        </w:rPr>
        <w:t>Kristini Paris iz Vrsara, Obala maršala Tita 17</w:t>
      </w:r>
    </w:p>
    <w:p w:rsidRDefault="00C37B4C" w:rsidP="00DF11F1" w:rsidR="00C37B4C" w:rsidRPr="0021640C">
      <w:pPr>
        <w:rPr>
          <w:sz w:val="20"/>
        </w:rPr>
      </w:pPr>
      <w:r w:rsidRPr="0021640C">
        <w:rPr>
          <w:sz w:val="20"/>
        </w:rPr>
        <w:tab/>
        <w:t>Bori Rako iz Vukovara, Petri Skele 83</w:t>
      </w:r>
    </w:p>
    <w:p w:rsidRDefault="00C37B4C" w:rsidP="00DF11F1" w:rsidR="00C37B4C" w:rsidRPr="0021640C">
      <w:pPr>
        <w:rPr>
          <w:sz w:val="16"/>
        </w:rPr>
      </w:pPr>
      <w:r w:rsidRPr="0021640C">
        <w:rPr>
          <w:sz w:val="16"/>
        </w:rPr>
        <w:tab/>
      </w:r>
      <w:r w:rsidRPr="0021640C">
        <w:rPr>
          <w:sz w:val="20"/>
        </w:rPr>
        <w:t>Dragi Majdandžić iz Vodnjana, 1. maja 68</w:t>
      </w:r>
    </w:p>
    <w:p w:rsidRDefault="00C37B4C" w:rsidP="00DF11F1" w:rsidR="00C37B4C" w:rsidRPr="0021640C">
      <w:pPr>
        <w:rPr>
          <w:sz w:val="8"/>
          <w:szCs w:val="20"/>
          <w:lang w:val="hr-HR"/>
        </w:rPr>
      </w:pPr>
      <w:r w:rsidRPr="0021640C">
        <w:rPr>
          <w:sz w:val="20"/>
        </w:rPr>
        <w:tab/>
        <w:t>Ronaldu Šuran iz Gračišća, Marcani 131c</w:t>
      </w:r>
    </w:p>
    <w:p w:rsidRDefault="009C0164" w:rsidP="00DF11F1" w:rsidR="006E38AD">
      <w:pPr>
        <w:rPr>
          <w:sz w:val="20"/>
          <w:szCs w:val="20"/>
          <w:lang w:val="hr-HR"/>
        </w:rPr>
      </w:pPr>
      <w:r w:rsidRPr="0021640C">
        <w:rPr>
          <w:sz w:val="20"/>
          <w:szCs w:val="20"/>
          <w:lang w:val="hr-HR"/>
        </w:rPr>
        <w:t>- e-O</w:t>
      </w:r>
      <w:r w:rsidR="006E38AD" w:rsidRPr="0021640C">
        <w:rPr>
          <w:sz w:val="20"/>
          <w:szCs w:val="20"/>
          <w:lang w:val="hr-HR"/>
        </w:rPr>
        <w:t>glasna ploča suda</w:t>
      </w:r>
    </w:p>
    <w:p w:rsidRDefault="005B556E" w:rsidP="00DF11F1" w:rsidR="005B556E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C37B4C">
        <w:rPr>
          <w:sz w:val="20"/>
          <w:szCs w:val="20"/>
          <w:lang w:val="hr-HR"/>
        </w:rPr>
        <w:t>20</w:t>
      </w:r>
      <w:r w:rsidR="009C0164">
        <w:rPr>
          <w:sz w:val="20"/>
          <w:szCs w:val="20"/>
          <w:lang w:val="hr-HR"/>
        </w:rPr>
        <w:t>.7</w:t>
      </w:r>
      <w:r w:rsidR="005B556E">
        <w:rPr>
          <w:sz w:val="20"/>
          <w:szCs w:val="20"/>
          <w:lang w:val="hr-HR"/>
        </w:rPr>
        <w:t>.</w:t>
      </w:r>
      <w:r w:rsidR="006E38AD">
        <w:rPr>
          <w:sz w:val="20"/>
          <w:szCs w:val="20"/>
          <w:lang w:val="hr-HR"/>
        </w:rPr>
        <w:t>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E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C37B4C">
      <w:t>243/14-85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12577"/>
    <w:multiLevelType w:val="hybridMultilevel"/>
    <w:tmpl w:val="6CA69418"/>
    <w:lvl w:tplc="AC0A9E4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AE2BF9"/>
    <w:multiLevelType w:val="hybridMultilevel"/>
    <w:tmpl w:val="E43EBE36"/>
    <w:lvl w:tplc="9A02DC0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A5B2E"/>
    <w:rsid w:val="001A78E5"/>
    <w:rsid w:val="001B1214"/>
    <w:rsid w:val="00206515"/>
    <w:rsid w:val="0021640C"/>
    <w:rsid w:val="00233AB0"/>
    <w:rsid w:val="00243CD8"/>
    <w:rsid w:val="00291BFA"/>
    <w:rsid w:val="002A261F"/>
    <w:rsid w:val="002E65C6"/>
    <w:rsid w:val="00314664"/>
    <w:rsid w:val="003326AD"/>
    <w:rsid w:val="003975CB"/>
    <w:rsid w:val="003E2D7C"/>
    <w:rsid w:val="00407889"/>
    <w:rsid w:val="00425748"/>
    <w:rsid w:val="0045521F"/>
    <w:rsid w:val="0047294C"/>
    <w:rsid w:val="00557C64"/>
    <w:rsid w:val="005B556E"/>
    <w:rsid w:val="005F2F8F"/>
    <w:rsid w:val="00602D89"/>
    <w:rsid w:val="00697E3C"/>
    <w:rsid w:val="006D3B3D"/>
    <w:rsid w:val="006E38AD"/>
    <w:rsid w:val="009300D9"/>
    <w:rsid w:val="0096089E"/>
    <w:rsid w:val="009C0164"/>
    <w:rsid w:val="009C401E"/>
    <w:rsid w:val="009C6E2F"/>
    <w:rsid w:val="00A30E02"/>
    <w:rsid w:val="00A341CA"/>
    <w:rsid w:val="00A40578"/>
    <w:rsid w:val="00A523A8"/>
    <w:rsid w:val="00A901E4"/>
    <w:rsid w:val="00B86020"/>
    <w:rsid w:val="00B963A9"/>
    <w:rsid w:val="00BC0F2A"/>
    <w:rsid w:val="00C22E7F"/>
    <w:rsid w:val="00C37B4C"/>
    <w:rsid w:val="00C84A6F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6E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6E2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6E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6E2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1868</properties:Characters>
  <properties:Lines>60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2016-07-20T09:53:00Z</dcterms:created>
  <dc:creator>dcmelik</dc:creator>
  <cp:lastModifiedBy>Jasna Radulović</cp:lastModifiedBy>
  <cp:lastPrinted>2016-07-20T09:51:00Z</cp:lastPrinted>
  <dcterms:modified xmlns:xsi="http://www.w3.org/2001/XMLSchema-instance" xsi:type="dcterms:W3CDTF">2016-07-20T10:58:00Z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