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db5b" w14:paraId="e4fdb5b" w:rsidRDefault="00FD2D70" w:rsidP="00FD2D70" w:rsidR="00FD2D7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D70" w:rsidP="00FD2D70" w:rsidR="00FD2D7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D2D70" w:rsidP="00FD2D70" w:rsidR="00FD2D7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D2D70" w:rsidP="00FD2D70" w:rsidR="00FD2D7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D2D70" w:rsidP="00FD2D70" w:rsidR="00FD2D7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D2D70" w:rsidP="00FD2D70" w:rsidR="00FD2D7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D2D70" w:rsidP="00FD2D70" w:rsidR="00FD2D70" w:rsidRPr="005D578C">
      <w:pPr>
        <w:jc w:val="center"/>
        <w:rPr>
          <w:rFonts w:cs="Times New Roman" w:eastAsia="Times New Roman"/>
          <w:szCs w:val="24"/>
        </w:rPr>
      </w:pPr>
    </w:p>
    <w:p w:rsidRDefault="00FD2D70" w:rsidP="00FD2D70" w:rsidR="00FD2D7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D2D70" w:rsidP="00FD2D70" w:rsidR="00FD2D70" w:rsidRPr="005D578C">
      <w:pPr>
        <w:rPr>
          <w:rFonts w:cs="Times New Roman" w:eastAsia="Times New Roman"/>
          <w:szCs w:val="24"/>
        </w:rPr>
      </w:pPr>
    </w:p>
    <w:p w:rsidRDefault="00FD2D70" w:rsidP="00FD2D70" w:rsidR="00FD2D7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3497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OENOTRIA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Žrtava Fašizma 9a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07013283357, MBS 040099773, </w:t>
      </w:r>
      <w:r w:rsidR="001940FE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3F6A6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FD2D70" w:rsidP="00FD2D70" w:rsidR="00FD2D70" w:rsidRPr="005D578C">
      <w:pPr>
        <w:rPr>
          <w:rFonts w:cs="Times New Roman" w:eastAsia="Times New Roman"/>
          <w:szCs w:val="24"/>
        </w:rPr>
      </w:pPr>
    </w:p>
    <w:p w:rsidRDefault="00FD2D70" w:rsidP="00FD2D70" w:rsidR="00FD2D7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D2D70" w:rsidP="00FD2D70" w:rsidR="00FD2D70" w:rsidRPr="005D578C">
      <w:pPr>
        <w:rPr>
          <w:rFonts w:cs="Times New Roman" w:eastAsia="Times New Roman"/>
          <w:szCs w:val="24"/>
        </w:rPr>
      </w:pPr>
    </w:p>
    <w:p w:rsidRDefault="00FD2D70" w:rsidP="00FD2D70" w:rsidR="00FD2D7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OENOTRIA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Žrtava Fašizma 9a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07013283357, MBS 040099773,</w:t>
      </w:r>
      <w:r w:rsidRPr="005D578C">
        <w:rPr>
          <w:rFonts w:cs="Times New Roman" w:eastAsia="Times New Roman"/>
          <w:szCs w:val="24"/>
        </w:rPr>
        <w:t xml:space="preserve"> s danom </w:t>
      </w:r>
      <w:r w:rsidR="001940FE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3F6A6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3F6A6D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3F6A6D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FD2D70" w:rsidP="00FD2D70" w:rsidR="00FD2D70" w:rsidRPr="005D578C">
      <w:pPr>
        <w:rPr>
          <w:rFonts w:cs="Times New Roman" w:eastAsia="Times New Roman"/>
          <w:szCs w:val="24"/>
        </w:rPr>
      </w:pPr>
    </w:p>
    <w:p w:rsidRDefault="00FD2D70" w:rsidP="00FD2D70" w:rsidR="00FD2D7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D2D70" w:rsidP="00FD2D70" w:rsidR="00FD2D70">
      <w:pPr>
        <w:ind w:firstLine="708"/>
        <w:rPr>
          <w:rFonts w:cs="Times New Roman" w:eastAsia="Times New Roman"/>
          <w:szCs w:val="20"/>
        </w:rPr>
      </w:pPr>
    </w:p>
    <w:p w:rsidRDefault="00FD2D70" w:rsidP="00FD2D70" w:rsidR="00FD2D7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OENOTRIA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Žrtava Fašizma 9a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07013283357, MBS 040099773.</w:t>
      </w:r>
    </w:p>
    <w:p w:rsidRDefault="00FD2D70" w:rsidP="00FD2D70" w:rsidR="00FD2D70">
      <w:pPr>
        <w:rPr>
          <w:rFonts w:cs="Times New Roman" w:eastAsia="Times New Roman"/>
          <w:szCs w:val="24"/>
        </w:rPr>
      </w:pPr>
    </w:p>
    <w:p w:rsidRDefault="00FD2D70" w:rsidP="00FD2D70" w:rsidR="00FD2D7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OENOTRIA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Žrtava Fašizma 9a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07013283357, MBS 040099773.</w:t>
      </w:r>
    </w:p>
    <w:p w:rsidRDefault="00FD2D70" w:rsidP="00FD2D70" w:rsidR="00FD2D70">
      <w:pPr>
        <w:rPr>
          <w:rFonts w:cs="Times New Roman" w:eastAsia="Times New Roman"/>
          <w:szCs w:val="24"/>
        </w:rPr>
      </w:pPr>
    </w:p>
    <w:p w:rsidRDefault="00FD2D70" w:rsidP="00FD2D70" w:rsidR="00FD2D70" w:rsidRPr="005D578C">
      <w:pPr>
        <w:rPr>
          <w:rFonts w:cs="Times New Roman" w:eastAsia="Times New Roman"/>
          <w:szCs w:val="24"/>
        </w:rPr>
      </w:pPr>
    </w:p>
    <w:p w:rsidRDefault="00FD2D70" w:rsidP="00FD2D70" w:rsidR="00FD2D7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D2D70" w:rsidP="00FD2D70" w:rsidR="00FD2D70">
      <w:pPr>
        <w:ind w:firstLine="708"/>
        <w:rPr>
          <w:rFonts w:cs="Times New Roman" w:eastAsia="Times New Roman"/>
          <w:szCs w:val="24"/>
        </w:rPr>
      </w:pPr>
    </w:p>
    <w:p w:rsidRDefault="00FD2D70" w:rsidP="00FD2D70" w:rsidR="00FD2D7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OENOTRIA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St-222/2015-3 od 17. studenog 2015. pokrenuo skraćeni stečajni postupak nad dužnikom OENOTRIA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St-222/2015-4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D2D70" w:rsidP="00FD2D70" w:rsidR="00FD2D7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3F6A6D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D2D70" w:rsidP="00FD2D70" w:rsidR="00FD2D70" w:rsidRPr="005D578C">
      <w:pPr>
        <w:rPr>
          <w:rFonts w:cs="Times New Roman" w:eastAsia="Times New Roman"/>
          <w:szCs w:val="24"/>
        </w:rPr>
      </w:pPr>
    </w:p>
    <w:p w:rsidRDefault="00FD2D70" w:rsidP="00FD2D70" w:rsidR="00FD2D7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940FE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3F6A6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D2D70" w:rsidP="00FD2D70" w:rsidR="00FD2D70" w:rsidRPr="005D578C">
      <w:pPr>
        <w:jc w:val="center"/>
        <w:rPr>
          <w:rFonts w:cs="Times New Roman" w:eastAsia="Times New Roman"/>
          <w:szCs w:val="24"/>
        </w:rPr>
      </w:pPr>
    </w:p>
    <w:p w:rsidRDefault="00FD2D70" w:rsidP="008C7DAE" w:rsidR="00FD2D7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FD2D70" w:rsidP="008C7DAE" w:rsidR="00FD2D7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1940FE">
        <w:rPr>
          <w:rFonts w:cs="Times New Roman" w:eastAsia="Times New Roman"/>
          <w:szCs w:val="24"/>
        </w:rPr>
        <w:t xml:space="preserve">, v. r. </w:t>
      </w:r>
    </w:p>
    <w:p w:rsidRDefault="00FD2D70" w:rsidP="00FD2D70" w:rsidR="00FD2D70">
      <w:pPr>
        <w:jc w:val="left"/>
        <w:rPr>
          <w:rFonts w:cs="Times New Roman" w:eastAsia="Times New Roman"/>
          <w:szCs w:val="24"/>
        </w:rPr>
      </w:pPr>
    </w:p>
    <w:p w:rsidRDefault="008C7DAE" w:rsidP="00FD2D70" w:rsidR="008C7DAE" w:rsidRPr="005D578C">
      <w:pPr>
        <w:jc w:val="left"/>
        <w:rPr>
          <w:rFonts w:cs="Times New Roman" w:eastAsia="Times New Roman"/>
          <w:szCs w:val="24"/>
        </w:rPr>
      </w:pPr>
    </w:p>
    <w:p w:rsidRDefault="00FD2D70" w:rsidP="00FD2D70" w:rsidR="00FD2D7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D2D70" w:rsidP="00FD2D70" w:rsidR="00FD2D7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D2D70" w:rsidP="00FD2D70" w:rsidR="00FD2D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D2D70" w:rsidP="00FD2D70" w:rsidR="00FD2D70">
      <w:pPr>
        <w:rPr>
          <w:rFonts w:cs="Times New Roman" w:eastAsia="Times New Roman"/>
          <w:szCs w:val="24"/>
        </w:rPr>
      </w:pPr>
    </w:p>
    <w:p w:rsidRDefault="00FD2D70" w:rsidP="00FD2D70" w:rsidR="00FD2D70" w:rsidRPr="005D578C">
      <w:pPr>
        <w:rPr>
          <w:rFonts w:cs="Times New Roman" w:eastAsia="Times New Roman"/>
          <w:szCs w:val="24"/>
        </w:rPr>
      </w:pPr>
    </w:p>
    <w:p w:rsidRDefault="00FD2D70" w:rsidP="00FD2D70" w:rsidR="00FD2D7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D2D70" w:rsidP="00FD2D70" w:rsidR="00FD2D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D2D70" w:rsidP="00FD2D70" w:rsidR="00FD2D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OENOTRIA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Žrtava Fašizma 9a,</w:t>
      </w:r>
    </w:p>
    <w:p w:rsidRDefault="00FD2D70" w:rsidP="00FD2D70" w:rsidR="00FD2D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Bruno Maffei, Fossalta di Po</w:t>
      </w:r>
      <w:r w:rsidR="0034121D">
        <w:rPr>
          <w:rFonts w:cs="Times New Roman" w:eastAsia="Times New Roman"/>
          <w:szCs w:val="24"/>
        </w:rPr>
        <w:t>rtogruaro, Via G. Leopardi 15 (</w:t>
      </w:r>
      <w:r>
        <w:rPr>
          <w:rFonts w:cs="Times New Roman" w:eastAsia="Times New Roman"/>
          <w:szCs w:val="24"/>
        </w:rPr>
        <w:t>Italija),</w:t>
      </w:r>
    </w:p>
    <w:p w:rsidRDefault="00FD2D70" w:rsidP="00FD2D70" w:rsidR="00FD2D7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187855">
        <w:rPr>
          <w:rFonts w:cs="Times New Roman" w:eastAsia="Times New Roman"/>
          <w:szCs w:val="20"/>
        </w:rPr>
        <w:t>Poreč – Parenzo, Porezno mjesto Umag – Umago, Umag, Novigradska ulica 28</w:t>
      </w:r>
      <w:r>
        <w:rPr>
          <w:rFonts w:cs="Times New Roman" w:eastAsia="Times New Roman"/>
          <w:szCs w:val="20"/>
        </w:rPr>
        <w:t>,</w:t>
      </w:r>
    </w:p>
    <w:p w:rsidRDefault="00FD2D70" w:rsidP="00FD2D70" w:rsidR="00FD2D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D2D70" w:rsidP="00FD2D70" w:rsidR="00FD2D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4"/>
        </w:rPr>
        <w:t>,</w:t>
      </w:r>
    </w:p>
    <w:p w:rsidRDefault="00FD2D70" w:rsidP="00FD2D70" w:rsidR="00FD2D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D2D70" w:rsidP="00FD2D70" w:rsidR="00FD2D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D2D70" w:rsidP="00FD2D70" w:rsidR="00FD2D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D2D70" w:rsidP="00FD2D70" w:rsidR="00FD2D70" w:rsidRPr="00EB7ECC"/>
    <w:p w:rsidRDefault="00FD2D70" w:rsidP="00FD2D70" w:rsidR="00FD2D70"/>
    <w:p w:rsidRDefault="00FD2D70" w:rsidP="00FD2D70" w:rsidR="00FD2D70"/>
    <w:p w:rsidRDefault="00FD2D70" w:rsidP="00FD2D70" w:rsidR="00FD2D70" w:rsidRPr="00B34EA4">
      <w:pPr>
        <w:jc w:val="left"/>
        <w:rPr>
          <w:rFonts w:eastAsiaTheme="minorHAnsi"/>
          <w:lang w:eastAsia="en-US"/>
        </w:rPr>
      </w:pPr>
    </w:p>
    <w:p w:rsidRDefault="00FD2D70" w:rsidP="00FD2D70" w:rsidR="00FD2D70" w:rsidRPr="00EB7ECC"/>
    <w:p w:rsidRDefault="00FD2D70" w:rsidP="00FD2D70" w:rsidR="00FD2D70" w:rsidRPr="00E2082C"/>
    <w:p w:rsidRDefault="00FD2D70" w:rsidP="00FD2D70" w:rsidR="00FD2D70"/>
    <w:p w:rsidRDefault="00FD2D70" w:rsidP="00FD2D70" w:rsidR="00FD2D70" w:rsidRPr="00B34EA4">
      <w:pPr>
        <w:jc w:val="left"/>
        <w:rPr>
          <w:rFonts w:eastAsiaTheme="minorHAnsi"/>
          <w:lang w:eastAsia="en-US"/>
        </w:rPr>
      </w:pPr>
    </w:p>
    <w:p w:rsidRDefault="00FD2D70" w:rsidP="00FD2D70" w:rsidR="00FD2D70" w:rsidRPr="008340EF"/>
    <w:p w:rsidRDefault="00FD2D70" w:rsidP="00FD2D70" w:rsidR="00FD2D70">
      <w:pPr>
        <w:jc w:val="left"/>
        <w:rPr>
          <w:rFonts w:cs="Times New Roman" w:eastAsia="Times New Roman"/>
          <w:szCs w:val="24"/>
        </w:rPr>
      </w:pPr>
    </w:p>
    <w:p w:rsidRDefault="008C477E" w:rsidP="008C477E" w:rsidR="008C477E" w:rsidRPr="00B34EA4">
      <w:pPr>
        <w:jc w:val="left"/>
        <w:rPr>
          <w:rFonts w:eastAsiaTheme="minorHAnsi"/>
          <w:lang w:eastAsia="en-US"/>
        </w:rPr>
      </w:pPr>
    </w:p>
    <w:sectPr w:rsidSect="00A074C3" w:rsidR="008C477E" w:rsidRPr="00B34EA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4C1" w:rsidP="001444C1" w:rsidR="001444C1">
      <w:r>
        <w:separator/>
      </w:r>
    </w:p>
  </w:endnote>
  <w:endnote w:id="0" w:type="continuationSeparator">
    <w:p w:rsidRDefault="001444C1" w:rsidP="001444C1" w:rsidR="00144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4C1" w:rsidP="001444C1" w:rsidR="001444C1">
      <w:r>
        <w:separator/>
      </w:r>
    </w:p>
  </w:footnote>
  <w:footnote w:id="0" w:type="continuationSeparator">
    <w:p w:rsidRDefault="001444C1" w:rsidP="001444C1" w:rsidR="00144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4C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765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St-222/2015-5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4C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St-222/2015-5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62B"/>
    <w:rsid w:val="001444C1"/>
    <w:rsid w:val="00187855"/>
    <w:rsid w:val="001940FE"/>
    <w:rsid w:val="001D1AE0"/>
    <w:rsid w:val="0034121D"/>
    <w:rsid w:val="003F6A6D"/>
    <w:rsid w:val="006A144F"/>
    <w:rsid w:val="008C477E"/>
    <w:rsid w:val="008C7DAE"/>
    <w:rsid w:val="00C13AD5"/>
    <w:rsid w:val="00E7653F"/>
    <w:rsid w:val="00FD2D70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C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444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4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44C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44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44C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5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65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65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65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C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444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4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44C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44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44C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5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65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65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65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St-222/2015</izvorni_sadrzaj>
    <derivirana_varijabla naziv="DomainObject.Predmet.OznakaBroj_1">St-222/2015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OENOTRIA d.o.o. UMAG</izvorni_sadrzaj>
    <derivirana_varijabla naziv="DomainObject.Predmet.ProtustrankaFormated_1">  OENOTRIA d.o.o. UMAG</derivirana_varijabla>
  </DomainObject.Predmet.ProtustrankaFormated>
  <DomainObject.Predmet.ProtustrankaFormatedOIB>
    <izvorni_sadrzaj>  OENOTRIA d.o.o. UMAG, OIB 07013283357</izvorni_sadrzaj>
    <derivirana_varijabla naziv="DomainObject.Predmet.ProtustrankaFormatedOIB_1">  OENOTRIA d.o.o. UMAG, OIB 07013283357</derivirana_varijabla>
  </DomainObject.Predmet.ProtustrankaFormatedOIB>
  <DomainObject.Predmet.ProtustrankaFormatedWithAdress>
    <izvorni_sadrzaj> OENOTRIA d.o.o. UMAG, Žrtava Fašizma 9a, 52470 Umag</izvorni_sadrzaj>
    <derivirana_varijabla naziv="DomainObject.Predmet.ProtustrankaFormatedWithAdress_1"> OENOTRIA d.o.o. UMAG, Žrtava Fašizma 9a, 52470 Umag</derivirana_varijabla>
  </DomainObject.Predmet.ProtustrankaFormatedWithAdress>
  <DomainObject.Predmet.ProtustrankaFormatedWithAdressOIB>
    <izvorni_sadrzaj> OENOTRIA d.o.o. UMAG, OIB 07013283357, Žrtava Fašizma 9a, 52470 Umag</izvorni_sadrzaj>
    <derivirana_varijabla naziv="DomainObject.Predmet.ProtustrankaFormatedWithAdressOIB_1"> OENOTRIA d.o.o. UMAG, OIB 07013283357, Žrtava Fašizma 9a, 52470 Umag</derivirana_varijabla>
  </DomainObject.Predmet.ProtustrankaFormatedWithAdressOIB>
  <DomainObject.Predmet.ProtustrankaWithAdress>
    <izvorni_sadrzaj>OENOTRIA d.o.o. UMAG Žrtava Fašizma 9a, 52470 Umag</izvorni_sadrzaj>
    <derivirana_varijabla naziv="DomainObject.Predmet.ProtustrankaWithAdress_1">OENOTRIA d.o.o. UMAG Žrtava Fašizma 9a, 52470 Umag</derivirana_varijabla>
  </DomainObject.Predmet.ProtustrankaWithAdress>
  <DomainObject.Predmet.ProtustrankaWithAdressOIB>
    <izvorni_sadrzaj>OENOTRIA d.o.o. UMAG, OIB 07013283357, Žrtava Fašizma 9a, 52470 Umag</izvorni_sadrzaj>
    <derivirana_varijabla naziv="DomainObject.Predmet.ProtustrankaWithAdressOIB_1">OENOTRIA d.o.o. UMAG, OIB 07013283357, Žrtava Fašizma 9a, 52470 Umag</derivirana_varijabla>
  </DomainObject.Predmet.ProtustrankaWithAdressOIB>
  <DomainObject.Predmet.ProtustrankaNazivFormated>
    <izvorni_sadrzaj>OENOTRIA d.o.o. UMAG</izvorni_sadrzaj>
    <derivirana_varijabla naziv="DomainObject.Predmet.ProtustrankaNazivFormated_1">OENOTRIA d.o.o. UMAG</derivirana_varijabla>
  </DomainObject.Predmet.ProtustrankaNazivFormated>
  <DomainObject.Predmet.ProtustrankaNazivFormatedOIB>
    <izvorni_sadrzaj>OENOTRIA d.o.o. UMAG, OIB 07013283357</izvorni_sadrzaj>
    <derivirana_varijabla naziv="DomainObject.Predmet.ProtustrankaNazivFormatedOIB_1">OENOTRIA d.o.o. UMAG, OIB 07013283357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OENOTRIA d.o.o. UMAG</item>
    </izvorni_sadrzaj>
    <derivirana_varijabla naziv="DomainObject.Predmet.ProtuStrankaListFormated_1">
      <item>OENOTRIA d.o.o. UMAG</item>
    </derivirana_varijabla>
  </DomainObject.Predmet.ProtuStrankaListFormated>
  <DomainObject.Predmet.ProtuStrankaListFormatedOIB>
    <izvorni_sadrzaj>
      <item>OENOTRIA d.o.o. UMAG, OIB 07013283357</item>
    </izvorni_sadrzaj>
    <derivirana_varijabla naziv="DomainObject.Predmet.ProtuStrankaListFormatedOIB_1">
      <item>OENOTRIA d.o.o. UMAG, OIB 07013283357</item>
    </derivirana_varijabla>
  </DomainObject.Predmet.ProtuStrankaListFormatedOIB>
  <DomainObject.Predmet.ProtuStrankaListFormatedWithAdress>
    <izvorni_sadrzaj>
      <item>OENOTRIA d.o.o. UMAG, Žrtava Fašizma 9a, 52470 Umag</item>
    </izvorni_sadrzaj>
    <derivirana_varijabla naziv="DomainObject.Predmet.ProtuStrankaListFormatedWithAdress_1">
      <item>OENOTRIA d.o.o. UMAG, Žrtava Fašizma 9a, 52470 Umag</item>
    </derivirana_varijabla>
  </DomainObject.Predmet.ProtuStrankaListFormatedWithAdress>
  <DomainObject.Predmet.ProtuStrankaListFormatedWithAdressOIB>
    <izvorni_sadrzaj>
      <item>OENOTRIA d.o.o. UMAG, OIB 07013283357, Žrtava Fašizma 9a, 52470 Umag</item>
    </izvorni_sadrzaj>
    <derivirana_varijabla naziv="DomainObject.Predmet.ProtuStrankaListFormatedWithAdressOIB_1">
      <item>OENOTRIA d.o.o. UMAG, OIB 07013283357, Žrtava Fašizma 9a, 52470 Umag</item>
    </derivirana_varijabla>
  </DomainObject.Predmet.ProtuStrankaListFormatedWithAdressOIB>
  <DomainObject.Predmet.ProtuStrankaListNazivFormated>
    <izvorni_sadrzaj>
      <item>OENOTRIA d.o.o. UMAG</item>
    </izvorni_sadrzaj>
    <derivirana_varijabla naziv="DomainObject.Predmet.ProtuStrankaListNazivFormated_1">
      <item>OENOTRIA d.o.o. UMAG</item>
    </derivirana_varijabla>
  </DomainObject.Predmet.ProtuStrankaListNazivFormated>
  <DomainObject.Predmet.ProtuStrankaListNazivFormatedOIB>
    <izvorni_sadrzaj>
      <item>OENOTRIA d.o.o. UMAG, OIB 07013283357</item>
    </izvorni_sadrzaj>
    <derivirana_varijabla naziv="DomainObject.Predmet.ProtuStrankaListNazivFormatedOIB_1">
      <item>OENOTRIA d.o.o. UMAG, OIB 07013283357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OENOTRIA d.o.o. UMAG</izvorni_sadrzaj>
    <derivirana_varijabla naziv="DomainObject.Predmet.ProtustrankaIDrugi_1">OENOTRIA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OENOTRIA d.o.o. UMAG, OIB 07013283357, Žrtava Fašizma 9a, 52470 Umag</izvorni_sadrzaj>
    <derivirana_varijabla naziv="DomainObject.Predmet.ProtustrankaIDrugiAdressOIB_1">OENOTRIA d.o.o. UMAG, OIB 07013283357, Žrtava Fašizma 9a,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OENOTRIA d.o.o. UMAG</item>
    </izvorni_sadrzaj>
    <derivirana_varijabla naziv="DomainObject.Predmet.SudioniciListNaziv_1">
      <item>FINANCIJSKA AGENCIJA, RC RIJEKA, PODRUŽNICA PULA, PULA</item>
      <item>OENOTRIA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OENOTRIA d.o.o. UMAG, OIB 07013283357, Žrtava Fašizma 9a,52470 Umag</item>
    </izvorni_sadrzaj>
    <derivirana_varijabla naziv="DomainObject.Predmet.SudioniciListAdressOIB_1">
      <item>FINANCIJSKA AGENCIJA, RC RIJEKA, PODRUŽNICA PULA, PULA, OIB 85821130368, Giardini 5,52100 Pula</item>
      <item>OENOTRIA d.o.o. UMAG, OIB 07013283357, Žrtava Fašizma 9a,52470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07013283357</item>
    </izvorni_sadrzaj>
    <derivirana_varijabla naziv="DomainObject.Predmet.SudioniciListNazivOIB_1">
      <item>, OIB 85821130368</item>
      <item>, OIB 07013283357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613</properties:Words>
  <properties:Characters>3286</properties:Characters>
  <properties:Lines>89</properties:Lines>
  <properties:Paragraphs>30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2016-01-22T08:50:00Z</dcterms:created>
  <dc:creator>Mihaela Kaligari</dc:creator>
  <dc:description/>
  <cp:keywords/>
  <cp:lastModifiedBy>Jasmina Matika</cp:lastModifiedBy>
  <cp:lastPrinted>2016-02-02T07:02:00Z</cp:lastPrinted>
  <dcterms:modified xmlns:xsi="http://www.w3.org/2001/XMLSchema-instance" xsi:type="dcterms:W3CDTF">2016-02-02T12:04:00Z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