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7022" w14:paraId="20d7022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B27292">
        <w:t>POSLOVNI CENTAR VD d.o.o., Čakovec, Globetka 4,</w:t>
      </w:r>
      <w:r w:rsidR="00BB7C9D">
        <w:t xml:space="preserve"> </w:t>
      </w:r>
      <w:r w:rsidR="004133DA">
        <w:t xml:space="preserve">OIB: </w:t>
      </w:r>
      <w:r w:rsidR="00B27292">
        <w:t>27714006715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B27292">
        <w:t>POSLOVNI CENTAR VD d.o.o., Čakovec, Globetka 4</w:t>
      </w:r>
      <w:r w:rsidR="00031118">
        <w:t xml:space="preserve">, OIB: </w:t>
      </w:r>
      <w:r w:rsidR="00B27292">
        <w:t>27714006715</w:t>
      </w:r>
      <w:r w:rsidR="004133DA">
        <w:t xml:space="preserve">, iznosi </w:t>
      </w:r>
      <w:r w:rsidR="00B27292">
        <w:t xml:space="preserve">323.276,98 kn.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B27292">
        <w:t>Dragutin Vuković iz Zasadbrega, Zasadbreg 91</w:t>
      </w:r>
      <w:r w:rsidR="004133DA">
        <w:t xml:space="preserve">, OIB: </w:t>
      </w:r>
      <w:r w:rsidR="00B27292">
        <w:t>92717967124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4D6627" w:rsidR="00F247A5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BC2116" w:rsidP="004D6627" w:rsidR="00BC2116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Direktoru dužnika </w:t>
      </w:r>
      <w:r w:rsidR="00B27292">
        <w:rPr>
          <w:lang w:val="hr-HR"/>
        </w:rPr>
        <w:t>Dragutinu Vukoviću iz Zasadbrega, Zasadbreg 91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36C5" w:rsidRPr="00A036C5">
      <w:rPr>
        <w:noProof/>
        <w:lang w:val="hr-HR"/>
      </w:rPr>
      <w:t>2</w:t>
    </w:r>
    <w:r>
      <w:fldChar w:fldCharType="end"/>
    </w:r>
  </w:p>
  <w:p w:rsidRDefault="00B27292" w:rsidP="00B27292" w:rsidR="00B27292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St-354/15-4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B27292">
      <w:rPr>
        <w:lang w:val="hr-HR"/>
      </w:rPr>
      <w:t>354/15-4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36C5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6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36C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36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36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6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36C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36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36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VD društvo s ograničenom odgovornošću za trgovinu i održavanje motornih vozila</izvorni_sadrzaj>
    <derivirana_varijabla naziv="DomainObject.Predmet.ProtustrankaFormated_1">  POSLOVNI CENTAR VD društvo s ograničenom odgovornošću za trgovinu i održavanje motornih vozila</derivirana_varijabla>
  </DomainObject.Predmet.ProtustrankaFormated>
  <DomainObject.Predmet.ProtustrankaFormatedOIB>
    <izvorni_sadrzaj>  POSLOVNI CENTAR VD društvo s ograničenom odgovornošću za trgovinu i održavanje motornih vozila, OIB 27714006715</izvorni_sadrzaj>
    <derivirana_varijabla naziv="DomainObject.Predmet.ProtustrankaFormatedOIB_1">  POSLOVNI CENTAR VD društvo s ograničenom odgovornošću za trgovinu i održavanje motornih vozila, OIB 27714006715</derivirana_varijabla>
  </DomainObject.Predmet.ProtustrankaFormatedOIB>
  <DomainObject.Predmet.ProtustrankaFormatedWithAdress>
    <izvorni_sadrzaj> POSLOVNI CENTAR VD društvo s ograničenom odgovornošću za trgovinu i održavanje motornih vozila, Globetka 4, 40000 Čakovec</izvorni_sadrzaj>
    <derivirana_varijabla naziv="DomainObject.Predmet.ProtustrankaFormatedWithAdress_1"> POSLOVNI CENTAR VD društvo s ograničenom odgovornošću za trgovinu i održavanje motornih vozila, Globetka 4, 40000 Čakovec</derivirana_varijabla>
  </DomainObject.Predmet.ProtustrankaFormatedWithAdress>
  <DomainObject.Predmet.ProtustrankaFormatedWithAdressOIB>
    <izvorni_sadrzaj> POSLOVNI CENTAR VD društvo s ograničenom odgovornošću za trgovinu i održavanje motornih vozila, OIB 27714006715, Globetka 4, 40000 Čakovec</izvorni_sadrzaj>
    <derivirana_varijabla naziv="DomainObject.Predmet.ProtustrankaFormatedWithAdressOIB_1"> POSLOVNI CENTAR VD društvo s ograničenom odgovornošću za trgovinu i održavanje motornih vozila, OIB 27714006715, Globetka 4, 40000 Čakovec</derivirana_varijabla>
  </DomainObject.Predmet.ProtustrankaFormatedWithAdressOIB>
  <DomainObject.Predmet.ProtustrankaWithAdress>
    <izvorni_sadrzaj>POSLOVNI CENTAR VD društvo s ograničenom odgovornošću za trgovinu i održavanje motornih vozila Globetka 4, 40000 Čakovec</izvorni_sadrzaj>
    <derivirana_varijabla naziv="DomainObject.Predmet.ProtustrankaWithAdress_1">POSLOVNI CENTAR VD društvo s ograničenom odgovornošću za trgovinu i održavanje motornih vozila Globetka 4, 40000 Čakovec</derivirana_varijabla>
  </DomainObject.Predmet.ProtustrankaWithAdress>
  <DomainObject.Predmet.ProtustrankaWithAdressOIB>
    <izvorni_sadrzaj>POSLOVNI CENTAR VD društvo s ograničenom odgovornošću za trgovinu i održavanje motornih vozila, OIB 27714006715, Globetka 4, 40000 Čakovec</izvorni_sadrzaj>
    <derivirana_varijabla naziv="DomainObject.Predmet.ProtustrankaWithAdressOIB_1">POSLOVNI CENTAR VD društvo s ograničenom odgovornošću za trgovinu i održavanje motornih vozila, OIB 27714006715, Globetka 4, 40000 Čakovec</derivirana_varijabla>
  </DomainObject.Predmet.ProtustrankaWithAdressOIB>
  <DomainObject.Predmet.ProtustrankaNazivFormated>
    <izvorni_sadrzaj>POSLOVNI CENTAR VD društvo s ograničenom odgovornošću za trgovinu i održavanje motornih vozila</izvorni_sadrzaj>
    <derivirana_varijabla naziv="DomainObject.Predmet.ProtustrankaNazivFormated_1">POSLOVNI CENTAR VD društvo s ograničenom odgovornošću za trgovinu i održavanje motornih vozila</derivirana_varijabla>
  </DomainObject.Predmet.ProtustrankaNazivFormated>
  <DomainObject.Predmet.ProtustrankaNazivFormatedOIB>
    <izvorni_sadrzaj>POSLOVNI CENTAR VD društvo s ograničenom odgovornošću za trgovinu i održavanje motornih vozila, OIB 27714006715</izvorni_sadrzaj>
    <derivirana_varijabla naziv="DomainObject.Predmet.ProtustrankaNazivFormatedOIB_1">POSLOVNI CENTAR VD društvo s ograničenom odgovornošću za trgovinu i održavanje motornih vozila, OIB 27714006715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323276.98</izvorni_sadrzaj>
    <derivirana_varijabla naziv="DomainObject.Predmet.TrenutnaVrijednost_1">323276.98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POSLOVNI CENTAR VD društvo s ograničenom odgovornošću za trgovinu i održavanje motornih vozila</item>
    </izvorni_sadrzaj>
    <derivirana_varijabla naziv="DomainObject.Predmet.ProtuStrankaListFormated_1">
      <item>POSLOVNI CENTAR VD društvo s ograničenom odgovornošću za trgovinu i održavanje motornih vozila</item>
    </derivirana_varijabla>
  </DomainObject.Predmet.ProtuStrankaListFormated>
  <DomainObject.Predmet.ProtuStrankaListFormatedOIB>
    <izvorni_sadrzaj>
      <item>POSLOVNI CENTAR VD društvo s ograničenom odgovornošću za trgovinu i održavanje motornih vozila, OIB 27714006715</item>
    </izvorni_sadrzaj>
    <derivirana_varijabla naziv="DomainObject.Predmet.ProtuStrankaListFormatedOIB_1">
      <item>POSLOVNI CENTAR VD društvo s ograničenom odgovornošću za trgovinu i održavanje motornih vozila, OIB 27714006715</item>
    </derivirana_varijabla>
  </DomainObject.Predmet.ProtuStrankaListFormatedOIB>
  <DomainObject.Predmet.ProtuStrankaListFormatedWithAdress>
    <izvorni_sadrzaj>
      <item>POSLOVNI CENTAR VD društvo s ograničenom odgovornošću za trgovinu i održavanje motornih vozila, Globetka 4, 40000 Čakovec</item>
    </izvorni_sadrzaj>
    <derivirana_varijabla naziv="DomainObject.Predmet.ProtuStrankaListFormatedWithAdress_1">
      <item>POSLOVNI CENTAR VD društvo s ograničenom odgovornošću za trgovinu i održavanje motornih vozila, Globetka 4, 40000 Čakovec</item>
    </derivirana_varijabla>
  </DomainObject.Predmet.ProtuStrankaListFormatedWithAdress>
  <DomainObject.Predmet.ProtuStrankaListFormatedWithAdressOIB>
    <izvorni_sadrzaj>
      <item>POSLOVNI CENTAR VD društvo s ograničenom odgovornošću za trgovinu i održavanje motornih vozila, OIB 27714006715, Globetka 4, 40000 Čakovec</item>
    </izvorni_sadrzaj>
    <derivirana_varijabla naziv="DomainObject.Predmet.ProtuStrankaListFormatedWithAdressOIB_1">
      <item>POSLOVNI CENTAR VD društvo s ograničenom odgovornošću za trgovinu i održavanje motornih vozila, OIB 27714006715, Globetka 4, 40000 Čakovec</item>
    </derivirana_varijabla>
  </DomainObject.Predmet.ProtuStrankaListFormatedWithAdressOIB>
  <DomainObject.Predmet.ProtuStrankaListNazivFormated>
    <izvorni_sadrzaj>
      <item>POSLOVNI CENTAR VD društvo s ograničenom odgovornošću za trgovinu i održavanje motornih vozila</item>
    </izvorni_sadrzaj>
    <derivirana_varijabla naziv="DomainObject.Predmet.ProtuStrankaListNazivFormated_1">
      <item>POSLOVNI CENTAR VD društvo s ograničenom odgovornošću za trgovinu i održavanje motornih vozila</item>
    </derivirana_varijabla>
  </DomainObject.Predmet.ProtuStrankaListNazivFormated>
  <DomainObject.Predmet.ProtuStrankaListNazivFormatedOIB>
    <izvorni_sadrzaj>
      <item>POSLOVNI CENTAR VD društvo s ograničenom odgovornošću za trgovinu i održavanje motornih vozila, OIB 27714006715</item>
    </izvorni_sadrzaj>
    <derivirana_varijabla naziv="DomainObject.Predmet.ProtuStrankaListNazivFormatedOIB_1">
      <item>POSLOVNI CENTAR VD društvo s ograničenom odgovornošću za trgovinu i održavanje motornih vozila, OIB 27714006715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POSLOVNI CENTAR VD društvo s ograničenom odgovornošću za trgovinu i održavanje motornih vozila</izvorni_sadrzaj>
    <derivirana_varijabla naziv="DomainObject.Predmet.ProtustrankaIDrugi_1">POSLOVNI CENTAR VD društvo s ograničenom odgovornošću za trgovinu i održavanje motornih vozila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POSLOVNI CENTAR VD društvo s ograničenom odgovornošću za trgovinu i održavanje motornih vozila, OIB 27714006715, Globetka 4, 40000 Čakovec</izvorni_sadrzaj>
    <derivirana_varijabla naziv="DomainObject.Predmet.ProtustrankaIDrugiAdressOIB_1">POSLOVNI CENTAR VD društvo s ograničenom odgovornošću za trgovinu i održavanje motornih vozila, OIB 27714006715, Globetka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POSLOVNI CENTAR VD društvo s ograničenom odgovornošću za trgovinu i održavanje motornih vozila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Područni ured Varaždin</item>
      <item>POSLOVNI CENTAR VD društvo s ograničenom odgovornošću za trgovinu i održavanje motornih vozila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POSLOVNI CENTAR VD društvo s ograničenom odgovornošću za trgovinu i održavanje motornih vozila, OIB 27714006715, Globetka 4,40000 Čakovec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Područni ured Varaždin, A. Cesarca 2,42000 Varaždin</item>
      <item>POSLOVNI CENTAR VD društvo s ograničenom odgovornošću za trgovinu i održavanje motornih vozila, OIB 27714006715, Globetka 4,40000 Čakovec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27714006715</item>
      <item>, OIB null</item>
      <item>, OIB null</item>
    </izvorni_sadrzaj>
    <derivirana_varijabla naziv="DomainObject.Predmet.SudioniciListNazivOIB_1">
      <item>, OIB null</item>
      <item>, OIB 27714006715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2104</properties:Characters>
  <properties:Lines>57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2015-11-03T09:19:00Z</cp:lastPrinted>
  <dcterms:modified xmlns:xsi="http://www.w3.org/2001/XMLSchema-instance" xsi:type="dcterms:W3CDTF">2015-11-03T09:20:00Z</dcterms:modified>
  <cp:revision>20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