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d815" w14:paraId="b78d815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9692E">
        <w:t>2582</w:t>
      </w:r>
      <w:proofErr w:type="spellEnd"/>
      <w:r w:rsidR="00E473EF">
        <w:t>/</w:t>
      </w:r>
      <w:proofErr w:type="spellStart"/>
      <w:r w:rsidR="00E473EF">
        <w:t>2017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9692E">
        <w:t>2582</w:t>
      </w:r>
      <w:proofErr w:type="spellEnd"/>
      <w:r w:rsidR="00E473EF">
        <w:t>/</w:t>
      </w:r>
      <w:proofErr w:type="spellStart"/>
      <w:r w:rsidR="00E473EF">
        <w:t>2017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59692E" w:rsidRPr="002E74B5">
        <w:t>E GUME jednostavno društvo s ograničenom odgovornošću za usluge i trgovinu</w:t>
      </w:r>
      <w:r w:rsidR="0059692E">
        <w:t xml:space="preserve">, Zagreb (Grad Zagreb), Selska cesta </w:t>
      </w:r>
      <w:proofErr w:type="spellStart"/>
      <w:r w:rsidR="0059692E">
        <w:t>5b</w:t>
      </w:r>
      <w:proofErr w:type="spellEnd"/>
      <w:r w:rsidR="0059692E">
        <w:t xml:space="preserve">, OIB: </w:t>
      </w:r>
      <w:proofErr w:type="spellStart"/>
      <w:r w:rsidR="0059692E" w:rsidRPr="002E74B5">
        <w:t>08029024899</w:t>
      </w:r>
      <w:proofErr w:type="spellEnd"/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59692E">
        <w:t>8.158,93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00B85">
        <w:t>2. siječnja 2018.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00B85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B25E1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2582</izvorni_sadrzaj>
    <derivirana_varijabla naziv="DomainObject.Predmet.Broj_1">2582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St-2582/2017</izvorni_sadrzaj>
    <derivirana_varijabla naziv="DomainObject.Predmet.OznakaBroj_1">St-2582/2017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GUME jednostavno društvo s ograničenom odgovornošću za usluge i trgovinu zastupanog po punomoćniku Toni Tenjer</izvorni_sadrzaj>
    <derivirana_varijabla naziv="DomainObject.Predmet.ProtustrankaFormated_1">  E GUME jednostavno društvo s ograničenom odgovornošću za usluge i trgovinu zastupanog po punomoćniku Toni Tenjer</derivirana_varijabla>
  </DomainObject.Predmet.ProtustrankaFormated>
  <DomainObject.Predmet.ProtustrankaFormatedOIB>
    <izvorni_sadrzaj>  E GUME jednostavno društvo s ograničenom odgovornošću za usluge i trgovinu, OIB 08029024899 zastupanog po punomoćniku Toni Tenjer</izvorni_sadrzaj>
    <derivirana_varijabla naziv="DomainObject.Predmet.ProtustrankaFormatedOIB_1">  E GUME jednostavno društvo s ograničenom odgovornošću za usluge i trgovinu, OIB 08029024899 zastupanog po punomoćniku Toni Tenjer</derivirana_varijabla>
  </DomainObject.Predmet.ProtustrankaFormatedOIB>
  <DomainObject.Predmet.ProtustrankaFormatedWithAdress>
    <izvorni_sadrzaj> E GUME jednostavno društvo s ograničenom odgovornošću za usluge i trgovinu, Selska cesta 5 B , 10000 Zagreb zastupanog po punomoćniku Toni Tenjer</izvorni_sadrzaj>
    <derivirana_varijabla naziv="DomainObject.Predmet.ProtustrankaFormatedWithAdress_1"> E GUME jednostavno društvo s ograničenom odgovornošću za usluge i trgovinu, Selska cesta 5 B , 10000 Zagreb zastupanog po punomoćniku Toni Tenjer</derivirana_varijabla>
  </DomainObject.Predmet.ProtustrankaFormatedWithAdress>
  <DomainObject.Predmet.ProtustrankaFormatedWithAdressOIB>
    <izvorni_sadrzaj> E GUME jednostavno društvo s ograničenom odgovornošću za usluge i trgovinu, OIB 08029024899, Selska cesta 5 B , 10000 Zagreb zastupanog po punomoćniku Toni Tenjer</izvorni_sadrzaj>
    <derivirana_varijabla naziv="DomainObject.Predmet.ProtustrankaFormatedWithAdressOIB_1"> E GUME jednostavno društvo s ograničenom odgovornošću za usluge i trgovinu, OIB 08029024899, Selska cesta 5 B , 10000 Zagreb zastupanog po punomoćniku Toni Tenjer</derivirana_varijabla>
  </DomainObject.Predmet.ProtustrankaFormatedWithAdressOIB>
  <DomainObject.Predmet.ProtustrankaWithAdress>
    <izvorni_sadrzaj>E GUME jednostavno društvo s ograničenom odgovornošću za usluge i trgovinu Selska cesta 5 B , 10000 Zagreb</izvorni_sadrzaj>
    <derivirana_varijabla naziv="DomainObject.Predmet.ProtustrankaWithAdress_1">E GUME jednostavno društvo s ograničenom odgovornošću za usluge i trgovinu Selska cesta 5 B , 10000 Zagreb</derivirana_varijabla>
  </DomainObject.Predmet.ProtustrankaWithAdress>
  <DomainObject.Predmet.ProtustrankaWithAdressOIB>
    <izvorni_sadrzaj>E GUME jednostavno društvo s ograničenom odgovornošću za usluge i trgovinu, OIB 08029024899, Selska cesta 5 B , 10000 Zagreb</izvorni_sadrzaj>
    <derivirana_varijabla naziv="DomainObject.Predmet.ProtustrankaWithAdressOIB_1">E GUME jednostavno društvo s ograničenom odgovornošću za usluge i trgovinu, OIB 08029024899, Selska cesta 5 B , 10000 Zagreb</derivirana_varijabla>
  </DomainObject.Predmet.ProtustrankaWithAdressOIB>
  <DomainObject.Predmet.ProtustrankaNazivFormated>
    <izvorni_sadrzaj>E GUME jednostavno društvo s ograničenom odgovornošću za usluge i trgovinu</izvorni_sadrzaj>
    <derivirana_varijabla naziv="DomainObject.Predmet.ProtustrankaNazivFormated_1">E GUME jednostavno društvo s ograničenom odgovornošću za usluge i trgovinu</derivirana_varijabla>
  </DomainObject.Predmet.ProtustrankaNazivFormated>
  <DomainObject.Predmet.ProtustrankaNazivFormatedOIB>
    <izvorni_sadrzaj>E GUME jednostavno društvo s ograničenom odgovornošću za usluge i trgovinu, OIB 08029024899</izvorni_sadrzaj>
    <derivirana_varijabla naziv="DomainObject.Predmet.ProtustrankaNazivFormatedOIB_1">E GUME jednostavno društvo s ograničenom odgovornošću za usluge i trgovinu, OIB 08029024899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 GUME jednostavno društvo s ograničenom odgovornošću za usluge i trgovinu zastupanog po punomoćniku Toni Tenjer</item>
    </izvorni_sadrzaj>
    <derivirana_varijabla naziv="DomainObject.Predmet.ProtuStrankaListFormated_1">
      <item>E GUME jednostavno društvo s ograničenom odgovornošću za usluge i trgovinu zastupanog po punomoćniku Toni Tenjer</item>
    </derivirana_varijabla>
  </DomainObject.Predmet.ProtuStrankaListFormated>
  <DomainObject.Predmet.ProtuStrankaListFormatedOIB>
    <izvorni_sadrzaj>
      <item>E GUME jednostavno društvo s ograničenom odgovornošću za usluge i trgovinu, OIB 08029024899 zastupanog po punomoćniku Toni Tenjer</item>
    </izvorni_sadrzaj>
    <derivirana_varijabla naziv="DomainObject.Predmet.ProtuStrankaListFormatedOIB_1">
      <item>E GUME jednostavno društvo s ograničenom odgovornošću za usluge i trgovinu, OIB 08029024899 zastupanog po punomoćniku Toni Tenjer</item>
    </derivirana_varijabla>
  </DomainObject.Predmet.ProtuStrankaListFormatedOIB>
  <DomainObject.Predmet.ProtuStrankaListFormatedWithAdress>
    <izvorni_sadrzaj>
      <item>E GUME jednostavno društvo s ograničenom odgovornošću za usluge i trgovinu, Selska cesta 5 B , 10000 Zagreb zastupanog po punomoćniku Toni Tenjer</item>
    </izvorni_sadrzaj>
    <derivirana_varijabla naziv="DomainObject.Predmet.ProtuStrankaListFormatedWithAdress_1">
      <item>E GUME jednostavno društvo s ograničenom odgovornošću za usluge i trgovinu, Selska cesta 5 B , 10000 Zagreb zastupanog po punomoćniku Toni Tenjer</item>
    </derivirana_varijabla>
  </DomainObject.Predmet.ProtuStrankaListFormatedWithAdress>
  <DomainObject.Predmet.ProtuStrankaListFormatedWithAdressOIB>
    <izvorni_sadrzaj>
      <item>E GUME jednostavno društvo s ograničenom odgovornošću za usluge i trgovinu, OIB 08029024899, Selska cesta 5 B , 10000 Zagreb zastupanog po punomoćniku Toni Tenjer</item>
    </izvorni_sadrzaj>
    <derivirana_varijabla naziv="DomainObject.Predmet.ProtuStrankaListFormatedWithAdressOIB_1">
      <item>E GUME jednostavno društvo s ograničenom odgovornošću za usluge i trgovinu, OIB 08029024899, Selska cesta 5 B , 10000 Zagreb zastupanog po punomoćniku Toni Tenjer</item>
    </derivirana_varijabla>
  </DomainObject.Predmet.ProtuStrankaListFormatedWithAdressOIB>
  <DomainObject.Predmet.ProtuStrankaListNazivFormated>
    <izvorni_sadrzaj>
      <item>E GUME jednostavno društvo s ograničenom odgovornošću za usluge i trgovinu</item>
    </izvorni_sadrzaj>
    <derivirana_varijabla naziv="DomainObject.Predmet.ProtuStrankaListNazivFormated_1">
      <item>E GUME jednostavno društvo s ograničenom odgovornošću za usluge i trgovinu</item>
    </derivirana_varijabla>
  </DomainObject.Predmet.ProtuStrankaListNazivFormated>
  <DomainObject.Predmet.ProtuStrankaListNazivFormatedOIB>
    <izvorni_sadrzaj>
      <item>E GUME jednostavno društvo s ograničenom odgovornošću za usluge i trgovinu, OIB 08029024899</item>
    </izvorni_sadrzaj>
    <derivirana_varijabla naziv="DomainObject.Predmet.ProtuStrankaListNazivFormatedOIB_1">
      <item>E GUME jednostavno društvo s ograničenom odgovornošću za usluge i trgovinu, OIB 08029024899</item>
    </derivirana_varijabla>
  </DomainObject.Predmet.ProtuStrankaListNazivFormatedOIB>
  <DomainObject.Predmet.OstaliListFormated>
    <izvorni_sadrzaj>
      <item>Toni Tenjer punomoćnik sudionika u postupku E GUME jednostavno društvo s ograničenom odgovornošću za usluge i trgovinu</item>
    </izvorni_sadrzaj>
    <derivirana_varijabla naziv="DomainObject.Predmet.OstaliListFormated_1">
      <item>Toni Tenjer punomoćnik sudionika u postupku E GUME jednostavno društvo s ograničenom odgovornošću za usluge i trgovinu</item>
    </derivirana_varijabla>
  </DomainObject.Predmet.OstaliListFormated>
  <DomainObject.Predmet.OstaliListFormatedOIB>
    <izvorni_sadrzaj>
      <item>Toni Tenjer, OIB 22442472795 punomoćnik sudionika u postupku E GUME jednostavno društvo s ograničenom odgovornošću za usluge i trgovinu</item>
    </izvorni_sadrzaj>
    <derivirana_varijabla naziv="DomainObject.Predmet.OstaliListFormatedOIB_1">
      <item>Toni Tenjer, OIB 22442472795 punomoćnik sudionika u postupku E GUME jednostavno društvo s ograničenom odgovornošću za usluge i trgovinu</item>
    </derivirana_varijabla>
  </DomainObject.Predmet.OstaliListFormatedOIB>
  <DomainObject.Predmet.OstaliListFormatedWithAdress>
    <izvorni_sadrzaj>
      <item>Toni Tenjer, Selska Cesta 5b, 10000 Zagreb punomoćnik sudionika u postupku E GUME jednostavno društvo s ograničenom odgovornošću za usluge i trgovinu</item>
    </izvorni_sadrzaj>
    <derivirana_varijabla naziv="DomainObject.Predmet.OstaliListFormatedWithAdress_1">
      <item>Toni Tenjer, Selska Cesta 5b, 10000 Zagreb punomoćnik sudionika u postupku E GUME jednostavno društvo s ograničenom odgovornošću za usluge i trgovinu</item>
    </derivirana_varijabla>
  </DomainObject.Predmet.OstaliListFormatedWithAdress>
  <DomainObject.Predmet.OstaliListFormatedWithAdressOIB>
    <izvorni_sadrzaj>
      <item>Toni Tenjer, OIB 22442472795, Selska Cesta 5b, 10000 Zagreb punomoćnik sudionika u postupku E GUME jednostavno društvo s ograničenom odgovornošću za usluge i trgovinu</item>
    </izvorni_sadrzaj>
    <derivirana_varijabla naziv="DomainObject.Predmet.OstaliListFormatedWithAdressOIB_1">
      <item>Toni Tenjer, OIB 22442472795, Selska Cesta 5b, 10000 Zagreb punomoćnik sudionika u postupku E GUME jednostavno društvo s ograničenom odgovornošću za usluge i trgovinu</item>
    </derivirana_varijabla>
  </DomainObject.Predmet.OstaliListFormatedWithAdressOIB>
  <DomainObject.Predmet.OstaliListNazivFormated>
    <izvorni_sadrzaj>
      <item>Toni Tenjer</item>
    </izvorni_sadrzaj>
    <derivirana_varijabla naziv="DomainObject.Predmet.OstaliListNazivFormated_1">
      <item>Toni Tenjer</item>
    </derivirana_varijabla>
  </DomainObject.Predmet.OstaliListNazivFormated>
  <DomainObject.Predmet.OstaliListNazivFormatedOIB>
    <izvorni_sadrzaj>
      <item>Toni Tenjer, OIB 22442472795</item>
    </izvorni_sadrzaj>
    <derivirana_varijabla naziv="DomainObject.Predmet.OstaliListNazivFormatedOIB_1">
      <item>Toni Tenjer, OIB 22442472795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 GUME jednostavno društvo s ograničenom odgovornošću za usluge i trgovinu</izvorni_sadrzaj>
    <derivirana_varijabla naziv="DomainObject.Predmet.ProtustrankaIDrugi_1">E GUME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 GUME jednostavno društvo s ograničenom odgovornošću za usluge i trgovinu, OIB 08029024899, Selska cesta 5 B , 10000 Zagreb</izvorni_sadrzaj>
    <derivirana_varijabla naziv="DomainObject.Predmet.ProtustrankaIDrugiAdressOIB_1">E GUME jednostavno društvo s ograničenom odgovornošću za usluge i trgovinu, OIB 08029024899, Selska cesta 5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 GUME jednostavno društvo s ograničenom odgovornošću za usluge i trgovinu</item>
      <item>Toni Tenjer</item>
    </izvorni_sadrzaj>
    <derivirana_varijabla naziv="DomainObject.Predmet.SudioniciListNaziv_1">
      <item>FINA Regionalni centar Zagreb</item>
      <item>E GUME jednostavno društvo s ograničenom odgovornošću za usluge i trgovinu</item>
      <item>Toni Tenjer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 GUME jednostavno društvo s ograničenom odgovornošću za usluge i trgovinu, OIB 08029024899, Selska cesta 5 B ,10000 Zagreb</item>
      <item>Toni Tenjer, OIB 22442472795, Selska Cesta 5b,10000 Zagreb</item>
    </izvorni_sadrzaj>
    <derivirana_varijabla naziv="DomainObject.Predmet.SudioniciListAdressOIB_1">
      <item>FINA Regionalni centar Zagreb, OIB 85821130368, Trg svibanjskih žrtava 1995. br. 1,10000 Zagreb</item>
      <item>E GUME jednostavno društvo s ograničenom odgovornošću za usluge i trgovinu, OIB 08029024899, Selska cesta 5 B ,10000 Zagreb</item>
      <item>Toni Tenjer, OIB 22442472795, Selska Cesta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08029024899</item>
      <item>, OIB 22442472795</item>
    </izvorni_sadrzaj>
    <derivirana_varijabla naziv="DomainObject.Predmet.SudioniciListNazivOIB_1">
      <item>, OIB 85821130368</item>
      <item>, OIB 08029024899</item>
      <item>, OIB 22442472795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1506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2017-12-12T08:14:00Z</dcterms:created>
  <dc:creator>ilukac</dc:creator>
  <cp:lastModifiedBy>Katarina Babić</cp:lastModifiedBy>
  <cp:lastPrinted>2018-01-02T12:43:00Z</cp:lastPrinted>
  <dcterms:modified xmlns:xsi="http://www.w3.org/2001/XMLSchema-instance" xsi:type="dcterms:W3CDTF">2018-01-02T12:44:00Z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