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1fed" w14:paraId="3871fed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482E4B" w:rsidR="00482E4B">
      <w:pPr>
        <w:jc w:val="right"/>
        <w:rPr>
          <w:rStyle w:val="Naglaeno"/>
        </w:rPr>
      </w:pPr>
      <w:r>
        <w:t>13 St-672/13-</w:t>
      </w:r>
      <w:r w:rsidR="00115580">
        <w:t>1</w:t>
      </w:r>
      <w:r w:rsidR="009163C0">
        <w:t>3</w:t>
      </w:r>
      <w:r w:rsidR="00D70ED0">
        <w:t>9</w:t>
      </w:r>
    </w:p>
    <w:p w:rsidRDefault="004C6463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482E4B" w:rsidR="00482E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537BE7" w:rsidP="00C037AB" w:rsidR="00537BE7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79168E" w:rsidP="0079168E" w:rsidR="0079168E"/>
    <w:p w:rsidRDefault="00084FF3" w:rsidP="00EE7C3E" w:rsidR="00084FF3">
      <w:pPr>
        <w:rPr>
          <w:b/>
        </w:rPr>
      </w:pPr>
    </w:p>
    <w:p w:rsidRDefault="00084FF3" w:rsidP="00084FF3" w:rsidR="0079168E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</w:t>
      </w:r>
      <w:r w:rsidR="00C8717B">
        <w:t>dana</w:t>
      </w:r>
      <w:r w:rsidR="009163C0">
        <w:t xml:space="preserve"> </w:t>
      </w:r>
      <w:r w:rsidR="00D70ED0">
        <w:t>7. rujna</w:t>
      </w:r>
      <w:r w:rsidR="0008682E">
        <w:t xml:space="preserve"> </w:t>
      </w:r>
      <w:r w:rsidR="00627430">
        <w:t xml:space="preserve"> 2017.             </w:t>
      </w:r>
      <w:r w:rsidR="00F46206">
        <w:t xml:space="preserve">           </w:t>
      </w:r>
    </w:p>
    <w:p w:rsidRDefault="003B4B51" w:rsidP="00904741" w:rsidR="003B4B51">
      <w:pPr>
        <w:jc w:val="both"/>
      </w:pPr>
    </w:p>
    <w:p w:rsidRDefault="00084FF3" w:rsidP="00904741" w:rsidR="00084FF3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Poljoprivredna zadruga Viljevo, u stečaju, Braće Radića 126, Viljevo, MBS 030035901, OIB 84405558359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</w:t>
      </w:r>
      <w:r w:rsidR="00F46206">
        <w:rPr>
          <w:color w:val="000000"/>
        </w:rPr>
        <w:t>413 zgrada i dvor P. Moslavina, površine 5016 m2,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>upisano u  zk.ul. 12</w:t>
      </w:r>
      <w:r w:rsidR="00F46206">
        <w:rPr>
          <w:color w:val="000000"/>
        </w:rPr>
        <w:t>51</w:t>
      </w:r>
      <w:r>
        <w:rPr>
          <w:color w:val="000000"/>
        </w:rPr>
        <w:t xml:space="preserve">  k.o. </w:t>
      </w:r>
      <w:r w:rsidR="00F46206">
        <w:rPr>
          <w:color w:val="000000"/>
        </w:rPr>
        <w:t>Moslavina Podravska</w:t>
      </w:r>
    </w:p>
    <w:p w:rsidRDefault="00084FF3" w:rsidP="00084FF3" w:rsidR="00084FF3">
      <w:pPr>
        <w:jc w:val="both"/>
        <w:rPr>
          <w:color w:val="000000"/>
        </w:rPr>
      </w:pPr>
    </w:p>
    <w:p w:rsidRDefault="00EE7C3E" w:rsidP="00EE7C3E" w:rsidR="00084FF3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vjerovnika:  </w:t>
      </w:r>
      <w:r w:rsidR="00F46206">
        <w:rPr>
          <w:color w:val="000000"/>
        </w:rPr>
        <w:t>Brkanić – Nekić Z</w:t>
      </w:r>
      <w:r>
        <w:rPr>
          <w:color w:val="000000"/>
        </w:rPr>
        <w:t>latica iz Donjeg Miholjca,</w:t>
      </w:r>
      <w:r>
        <w:t xml:space="preserve"> J. Kozarca 24, OIB 85122627808.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253828">
        <w:t>osi</w:t>
      </w:r>
      <w:r w:rsidR="0008682E">
        <w:t xml:space="preserve"> </w:t>
      </w:r>
      <w:r w:rsidR="00D70ED0">
        <w:t xml:space="preserve">188.262,84 </w:t>
      </w:r>
      <w:r w:rsidR="00253828">
        <w:t xml:space="preserve">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BA2172">
        <w:t>stup</w:t>
      </w:r>
      <w:r w:rsidR="00253828">
        <w:t xml:space="preserve">ku usmenom javnom dražbom, </w:t>
      </w:r>
      <w:r w:rsidR="009163C0">
        <w:t>de</w:t>
      </w:r>
      <w:r w:rsidR="004F51C8">
        <w:t>s</w:t>
      </w:r>
      <w:r w:rsidR="009163C0">
        <w:t>eta</w:t>
      </w:r>
      <w:r w:rsidR="00E12257">
        <w:t xml:space="preserve"> </w:t>
      </w:r>
      <w:r w:rsidR="00253828">
        <w:t xml:space="preserve"> jav</w:t>
      </w:r>
      <w:r w:rsidR="00BA2172">
        <w:t>na dražba.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>Ročište za prodaju održat će se pred stečajnim sucem u zgradi Trgovačkog suda u Osijeku, soba broj 21/I dana</w:t>
      </w:r>
      <w:r w:rsidR="009163C0">
        <w:t xml:space="preserve"> </w:t>
      </w:r>
      <w:r w:rsidR="004F51C8">
        <w:t>27. rujna</w:t>
      </w:r>
      <w:r w:rsidR="00115580" w:rsidRPr="00A83493">
        <w:t xml:space="preserve"> </w:t>
      </w:r>
      <w:r w:rsidR="00BA2172" w:rsidRPr="00A83493">
        <w:t xml:space="preserve"> </w:t>
      </w:r>
      <w:r w:rsidR="00627430" w:rsidRPr="00A83493">
        <w:t>2017</w:t>
      </w:r>
      <w:r w:rsidR="00253828" w:rsidRPr="00A83493">
        <w:t>.</w:t>
      </w:r>
      <w:r w:rsidR="00084FF3" w:rsidRPr="00A83493">
        <w:t xml:space="preserve"> godine  u  </w:t>
      </w:r>
      <w:r w:rsidR="004F51C8">
        <w:t>9</w:t>
      </w:r>
      <w:r w:rsidR="00E12257">
        <w:t>,</w:t>
      </w:r>
      <w:r w:rsidR="009163C0">
        <w:t>3</w:t>
      </w:r>
      <w:r w:rsidR="00E12257">
        <w:t>0</w:t>
      </w:r>
      <w:r w:rsidRPr="00A83493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</w:t>
      </w:r>
      <w:r w:rsidR="00851CB0">
        <w:t xml:space="preserve"> ovog zaključka, prodaju se, na</w:t>
      </w:r>
      <w:r w:rsidR="00BA2172">
        <w:t xml:space="preserve"> </w:t>
      </w:r>
      <w:r w:rsidR="009163C0">
        <w:t>de</w:t>
      </w:r>
      <w:r w:rsidR="004F51C8">
        <w:t>s</w:t>
      </w:r>
      <w:r w:rsidR="009163C0">
        <w:t xml:space="preserve">etom </w:t>
      </w:r>
      <w:r>
        <w:t>ročištu za dražbu, po početnoj cijeni koja je jednaka utvrđenoj vrijednosti nekretnina iz točke II ovog zaključka i ispod te cijene ne</w:t>
      </w:r>
      <w:r w:rsidR="00851CB0">
        <w:t xml:space="preserve"> mogu se prodavati na </w:t>
      </w:r>
      <w:r w:rsidR="009163C0">
        <w:t>de</w:t>
      </w:r>
      <w:r w:rsidR="004F51C8">
        <w:t>s</w:t>
      </w:r>
      <w:r w:rsidR="009163C0">
        <w:t>eto</w:t>
      </w:r>
      <w:r w:rsidR="00E12257">
        <w:t xml:space="preserve">m </w:t>
      </w:r>
      <w:r w:rsidR="00BA2172">
        <w:t xml:space="preserve"> </w:t>
      </w:r>
      <w:r w:rsidR="00851CB0">
        <w:t>ročištu za javnu dražbu.</w:t>
      </w:r>
    </w:p>
    <w:p w:rsidRDefault="004D4059" w:rsidP="00C8717B" w:rsidR="004D4059">
      <w:pPr>
        <w:ind w:left="1620"/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lastRenderedPageBreak/>
        <w:t>13 St-672/13-</w:t>
      </w:r>
      <w:r w:rsidR="00115580">
        <w:t>1</w:t>
      </w:r>
      <w:r w:rsidR="00E12257">
        <w:t>3</w:t>
      </w:r>
      <w:r w:rsidR="00D70ED0">
        <w:t>9</w:t>
      </w:r>
    </w:p>
    <w:p w:rsidRDefault="00537BE7" w:rsidP="00C8717B" w:rsidR="00537BE7">
      <w:pPr>
        <w:ind w:left="1620"/>
        <w:jc w:val="both"/>
      </w:pPr>
    </w:p>
    <w:p w:rsidRDefault="00537BE7" w:rsidP="00537BE7" w:rsidR="00537BE7">
      <w:pPr>
        <w:jc w:val="both"/>
      </w:pP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HR05 272-672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mr. sc. Jozo Pavičić odvjetnik iz Osijeka na mobitel  broj 098213282.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C8717B" w:rsidR="00C8717B" w:rsidRPr="00DE6804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Default="00C8717B" w:rsidP="00C8717B" w:rsidR="00C8717B">
      <w:pPr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t>13 St-672/13-</w:t>
      </w:r>
      <w:r w:rsidR="00115580">
        <w:t>1</w:t>
      </w:r>
      <w:r w:rsidR="00E12257">
        <w:t>3</w:t>
      </w:r>
      <w:r w:rsidR="00D70ED0">
        <w:t>9</w:t>
      </w:r>
    </w:p>
    <w:p w:rsidRDefault="00D11E33" w:rsidP="00C8717B" w:rsidR="00D11E33">
      <w:pPr>
        <w:jc w:val="both"/>
      </w:pPr>
    </w:p>
    <w:p w:rsidRDefault="00D11E33" w:rsidP="00C8717B" w:rsidR="00D11E33" w:rsidRPr="00C35882">
      <w:pPr>
        <w:jc w:val="both"/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St-672/13-13 od 26. studenog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084FF3" w:rsidRPr="00084FF3">
        <w:t>Poljoprivredna zadruga Viljevo, u stečaju, Braće Radića 126, Viljevo, MBS 030035901, OIB 84405558359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7D7153" w:rsidP="00C8717B" w:rsidR="007D7153">
      <w:pPr>
        <w:pStyle w:val="Tijeloteksta"/>
        <w:rPr>
          <w:bCs/>
        </w:rPr>
      </w:pPr>
    </w:p>
    <w:p w:rsidRDefault="00D20A7B" w:rsidP="007D7153" w:rsidR="007D7153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4F51C8">
        <w:rPr>
          <w:bCs/>
        </w:rPr>
        <w:t>devete</w:t>
      </w:r>
      <w:r>
        <w:rPr>
          <w:bCs/>
        </w:rPr>
        <w:t xml:space="preserve"> javne dražbe na kojoj</w:t>
      </w:r>
      <w:r w:rsidR="007D7153">
        <w:rPr>
          <w:bCs/>
        </w:rPr>
        <w:t xml:space="preserve"> nije bilo zainteresiranih ponuditelja, po</w:t>
      </w:r>
      <w:r>
        <w:rPr>
          <w:bCs/>
        </w:rPr>
        <w:t>četne cijene nekretnina za</w:t>
      </w:r>
      <w:r w:rsidR="00D34A86">
        <w:rPr>
          <w:bCs/>
        </w:rPr>
        <w:t xml:space="preserve"> </w:t>
      </w:r>
      <w:r w:rsidR="004F51C8">
        <w:rPr>
          <w:bCs/>
        </w:rPr>
        <w:t>des</w:t>
      </w:r>
      <w:r w:rsidR="009163C0">
        <w:rPr>
          <w:bCs/>
        </w:rPr>
        <w:t>etu</w:t>
      </w:r>
      <w:r w:rsidR="00E12257">
        <w:rPr>
          <w:bCs/>
        </w:rPr>
        <w:t xml:space="preserve"> </w:t>
      </w:r>
      <w:r w:rsidR="007D7153">
        <w:rPr>
          <w:bCs/>
        </w:rPr>
        <w:t xml:space="preserve"> javnu d</w:t>
      </w:r>
      <w:r>
        <w:rPr>
          <w:bCs/>
        </w:rPr>
        <w:t>ražbu umanjene su 1</w:t>
      </w:r>
      <w:r w:rsidR="007D7153">
        <w:rPr>
          <w:bCs/>
        </w:rPr>
        <w:t xml:space="preserve">0 % u odnosu na </w:t>
      </w:r>
      <w:r>
        <w:rPr>
          <w:bCs/>
        </w:rPr>
        <w:t>početne cijene s prethodne</w:t>
      </w:r>
      <w:r w:rsidR="007D7153">
        <w:rPr>
          <w:bCs/>
        </w:rPr>
        <w:t xml:space="preserve"> javne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 w:rsidRPr="008332D7">
      <w:pPr>
        <w:pStyle w:val="Tijeloteksta"/>
        <w:rPr>
          <w:bCs/>
        </w:rPr>
      </w:pPr>
    </w:p>
    <w:p w:rsidRDefault="00C8717B" w:rsidP="00C8717B" w:rsidR="00C8717B">
      <w:pPr>
        <w:pStyle w:val="Tijeloteksta"/>
        <w:jc w:val="center"/>
      </w:pPr>
      <w:r>
        <w:t xml:space="preserve">U Osijeku </w:t>
      </w:r>
      <w:r w:rsidR="00394D57">
        <w:t>7. rujan</w:t>
      </w:r>
      <w:r w:rsidR="00E12257">
        <w:t xml:space="preserve"> </w:t>
      </w:r>
      <w:r w:rsidR="00D34A86">
        <w:t xml:space="preserve"> 2017. 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</w:t>
      </w:r>
      <w:r w:rsidR="00BA2172">
        <w:t>e dopuštena žalba</w:t>
      </w:r>
      <w:r w:rsidR="00C35882">
        <w:t xml:space="preserve"> (članak</w:t>
      </w:r>
      <w:r>
        <w:t xml:space="preserve"> 11. st</w:t>
      </w:r>
      <w:r w:rsidR="00C35882">
        <w:t>av 9. Stečajnog zakona</w:t>
      </w:r>
      <w:r w:rsidR="00BA2172">
        <w:t>).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084FF3" w:rsidR="00084FF3">
      <w:pPr>
        <w:pStyle w:val="Tijeloteksta"/>
        <w:jc w:val="left"/>
      </w:pPr>
      <w:r>
        <w:t>1.  stečajni upravitelj Jozo Pavičić, pretinac</w:t>
      </w:r>
    </w:p>
    <w:p w:rsidRDefault="00C35882" w:rsidP="00C35882" w:rsidR="00C35882" w:rsidRPr="00C35882">
      <w:pPr>
        <w:jc w:val="both"/>
        <w:rPr>
          <w:color w:val="000000"/>
        </w:rPr>
      </w:pPr>
      <w:r>
        <w:t xml:space="preserve">2.  razlučni vjerovnik </w:t>
      </w:r>
      <w:r>
        <w:rPr>
          <w:color w:val="000000"/>
        </w:rPr>
        <w:t>Brkanić – Nekić Zlatica, Donji Miholjac</w:t>
      </w:r>
      <w:r w:rsidR="00DA12B3">
        <w:rPr>
          <w:color w:val="000000"/>
        </w:rPr>
        <w:t xml:space="preserve">, </w:t>
      </w:r>
      <w:r w:rsidR="00DA12B3">
        <w:t>J. Kozarca 24</w:t>
      </w:r>
    </w:p>
    <w:p w:rsidRDefault="00C35882" w:rsidP="00084FF3" w:rsidR="00084FF3">
      <w:pPr>
        <w:pStyle w:val="Tijeloteksta"/>
        <w:jc w:val="left"/>
      </w:pPr>
      <w:r>
        <w:t>3. e-ogl</w:t>
      </w:r>
      <w:r w:rsidR="00084FF3">
        <w:t>asna ploča suda</w:t>
      </w:r>
    </w:p>
    <w:p w:rsidRDefault="00084FF3" w:rsidP="00084FF3" w:rsidR="00084FF3">
      <w:pPr>
        <w:pStyle w:val="Tijeloteksta"/>
        <w:jc w:val="left"/>
      </w:pPr>
      <w:r>
        <w:t xml:space="preserve">4. </w:t>
      </w:r>
      <w:r w:rsidR="00912F0E">
        <w:t>p</w:t>
      </w:r>
      <w:r>
        <w:t>redsjedništvo suda</w:t>
      </w:r>
    </w:p>
    <w:p w:rsidRDefault="00313C65" w:rsidP="00084FF3" w:rsidR="00C35882" w:rsidRPr="00B52D2C">
      <w:pPr>
        <w:pStyle w:val="Tijeloteksta"/>
        <w:jc w:val="left"/>
      </w:pPr>
      <w:r>
        <w:t xml:space="preserve">5. roč. </w:t>
      </w:r>
      <w:r w:rsidR="00394D57">
        <w:t>27/9</w:t>
      </w:r>
    </w:p>
    <w:p w:rsidRDefault="00C8717B" w:rsidP="00C8717B" w:rsidR="00C8717B" w:rsidRPr="00C44250">
      <w:pPr>
        <w:pStyle w:val="Tijeloteksta"/>
        <w:jc w:val="left"/>
      </w:pPr>
    </w:p>
    <w:p w:rsidRDefault="003B4B51" w:rsidP="00C8717B" w:rsidR="003B4B51" w:rsidRPr="003B4B51">
      <w:pPr>
        <w:ind w:firstLine="708"/>
        <w:jc w:val="both"/>
      </w:pPr>
    </w:p>
    <w:sectPr w:rsidSect="00627430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27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178" w:rsidR="00856178">
      <w:r>
        <w:separator/>
      </w:r>
    </w:p>
  </w:endnote>
  <w:endnote w:id="0" w:type="continuationSeparator">
    <w:p w:rsidRDefault="00856178" w:rsidR="00856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178" w:rsidR="00856178">
      <w:r>
        <w:separator/>
      </w:r>
    </w:p>
  </w:footnote>
  <w:footnote w:id="0" w:type="continuationSeparator">
    <w:p w:rsidRDefault="00856178" w:rsidR="00856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219C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5"/>
  </w:num>
  <w:num w:numId="7">
    <w:abstractNumId w:val="27"/>
  </w:num>
  <w:num w:numId="8">
    <w:abstractNumId w:val="7"/>
  </w:num>
  <w:num w:numId="9">
    <w:abstractNumId w:val="2"/>
  </w:num>
  <w:num w:numId="10">
    <w:abstractNumId w:val="28"/>
  </w:num>
  <w:num w:numId="11">
    <w:abstractNumId w:val="26"/>
  </w:num>
  <w:num w:numId="12">
    <w:abstractNumId w:val="11"/>
  </w:num>
  <w:num w:numId="13">
    <w:abstractNumId w:val="14"/>
  </w:num>
  <w:num w:numId="14">
    <w:abstractNumId w:val="23"/>
  </w:num>
  <w:num w:numId="15">
    <w:abstractNumId w:val="24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8682E"/>
    <w:rsid w:val="00091B4B"/>
    <w:rsid w:val="000A461A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15580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3828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A57DF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13C65"/>
    <w:rsid w:val="00320C64"/>
    <w:rsid w:val="003276D7"/>
    <w:rsid w:val="003337A6"/>
    <w:rsid w:val="00334297"/>
    <w:rsid w:val="00342079"/>
    <w:rsid w:val="0035269A"/>
    <w:rsid w:val="0035555D"/>
    <w:rsid w:val="003612A7"/>
    <w:rsid w:val="00362155"/>
    <w:rsid w:val="00375C7E"/>
    <w:rsid w:val="00380D97"/>
    <w:rsid w:val="003832CA"/>
    <w:rsid w:val="003879D1"/>
    <w:rsid w:val="003924AF"/>
    <w:rsid w:val="00394D57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C3969"/>
    <w:rsid w:val="004C529D"/>
    <w:rsid w:val="004C6463"/>
    <w:rsid w:val="004D4059"/>
    <w:rsid w:val="004D5A26"/>
    <w:rsid w:val="004D654C"/>
    <w:rsid w:val="004E00B8"/>
    <w:rsid w:val="004E1973"/>
    <w:rsid w:val="004E466C"/>
    <w:rsid w:val="004F51C8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27430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BF0"/>
    <w:rsid w:val="006E3694"/>
    <w:rsid w:val="006F4D5A"/>
    <w:rsid w:val="00705C0B"/>
    <w:rsid w:val="00711561"/>
    <w:rsid w:val="0073010A"/>
    <w:rsid w:val="00734726"/>
    <w:rsid w:val="0075162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1744"/>
    <w:rsid w:val="007D7153"/>
    <w:rsid w:val="007E7376"/>
    <w:rsid w:val="007F2682"/>
    <w:rsid w:val="00804C3B"/>
    <w:rsid w:val="0081139D"/>
    <w:rsid w:val="00817C66"/>
    <w:rsid w:val="008246BF"/>
    <w:rsid w:val="008332D7"/>
    <w:rsid w:val="00851CB0"/>
    <w:rsid w:val="00854115"/>
    <w:rsid w:val="00856178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2F0E"/>
    <w:rsid w:val="009142A8"/>
    <w:rsid w:val="009163C0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0BBA"/>
    <w:rsid w:val="00991902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405B5"/>
    <w:rsid w:val="00A46436"/>
    <w:rsid w:val="00A57AB7"/>
    <w:rsid w:val="00A83493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A2172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6FF9"/>
    <w:rsid w:val="00D11E33"/>
    <w:rsid w:val="00D20A7B"/>
    <w:rsid w:val="00D212DB"/>
    <w:rsid w:val="00D23251"/>
    <w:rsid w:val="00D24D2F"/>
    <w:rsid w:val="00D34A86"/>
    <w:rsid w:val="00D37339"/>
    <w:rsid w:val="00D42D6D"/>
    <w:rsid w:val="00D70ED0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12257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219C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1A84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B21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21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1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1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B21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21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1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1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38F94-AD4D-4AC7-A2B2-8C45EAEF3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5072</properties:Characters>
  <properties:Lines>150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6141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2017-09-07T07:17:00Z</dcterms:created>
  <dc:creator>Korisnik</dc:creator>
  <cp:lastModifiedBy>Maja Kocijan</cp:lastModifiedBy>
  <cp:lastPrinted>2017-09-07T07:17:00Z</cp:lastPrinted>
  <dcterms:modified xmlns:xsi="http://www.w3.org/2001/XMLSchema-instance" xsi:type="dcterms:W3CDTF">2017-09-07T07:24:00Z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