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82133" w14:paraId="ed82133" w:rsidRDefault="00B235F8" w:rsidP="00B235F8" w:rsidR="00B235F8">
      <w:pPr>
        <w:pStyle w:val="Zaglavlje"/>
        <w15:collapsed w:val="false"/>
      </w:pPr>
      <w:bookmarkStart w:name="_GoBack" w:id="0"/>
      <w:bookmarkEnd w:id="0"/>
    </w:p>
    <w:p w:rsidRDefault="00B235F8" w:rsidP="00B235F8" w:rsidR="00B235F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B235F8" w:rsidP="00B235F8" w:rsidR="00B235F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B235F8" w:rsidP="00B235F8" w:rsidR="00B235F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B235F8" w:rsidP="00B235F8" w:rsidR="00B235F8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B235F8" w:rsidP="00B235F8" w:rsidR="00B235F8">
      <w:pPr>
        <w:pStyle w:val="Zaglavlje"/>
        <w:jc w:val="left"/>
      </w:pPr>
    </w:p>
    <w:p w:rsidRDefault="00B235F8" w:rsidP="00B235F8" w:rsidR="00B235F8">
      <w:pPr>
        <w:pStyle w:val="Zaglavlje"/>
        <w:jc w:val="center"/>
      </w:pPr>
      <w:r>
        <w:t>Z A K LJ U Č A K</w:t>
      </w:r>
    </w:p>
    <w:p w:rsidRDefault="00B235F8" w:rsidP="00B235F8" w:rsidR="00B235F8">
      <w:pPr>
        <w:spacing w:lineRule="auto" w:line="240" w:after="0"/>
      </w:pPr>
    </w:p>
    <w:p w:rsidRDefault="00B235F8" w:rsidP="00B235F8" w:rsidR="00B235F8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</w:t>
      </w:r>
      <w:r>
        <w:t xml:space="preserve">PEKARA DADI j.d.o.o., OIB: 38128965280 sa sjedištem u </w:t>
      </w:r>
      <w:proofErr w:type="spellStart"/>
      <w:r>
        <w:t>Gabajeva</w:t>
      </w:r>
      <w:proofErr w:type="spellEnd"/>
      <w:r>
        <w:t xml:space="preserve"> Greda 1G, </w:t>
      </w:r>
      <w:proofErr w:type="spellStart"/>
      <w:r>
        <w:t>Gabajeva</w:t>
      </w:r>
      <w:proofErr w:type="spellEnd"/>
      <w:r>
        <w:t xml:space="preserve"> Greda</w:t>
      </w:r>
      <w:r>
        <w:t xml:space="preserve">, dana </w:t>
      </w:r>
      <w:r>
        <w:t>6</w:t>
      </w:r>
      <w:r>
        <w:t xml:space="preserve">. prosinca 2016.               </w:t>
      </w:r>
    </w:p>
    <w:p w:rsidRDefault="00B235F8" w:rsidP="00B235F8" w:rsidR="00B235F8">
      <w:pPr>
        <w:spacing w:lineRule="auto" w:line="240" w:after="0"/>
      </w:pPr>
    </w:p>
    <w:p w:rsidRDefault="00B235F8" w:rsidP="00B235F8" w:rsidR="00B235F8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B235F8" w:rsidP="00B235F8" w:rsidR="00B235F8">
      <w:pPr>
        <w:spacing w:lineRule="auto" w:line="240" w:after="0"/>
        <w:jc w:val="center"/>
      </w:pPr>
    </w:p>
    <w:p w:rsidRDefault="00B235F8" w:rsidP="00B235F8" w:rsidR="00B235F8">
      <w:pPr>
        <w:spacing w:lineRule="auto" w:line="240" w:after="0"/>
        <w:jc w:val="center"/>
      </w:pPr>
    </w:p>
    <w:p w:rsidRDefault="00B235F8" w:rsidP="00B235F8" w:rsidR="00B235F8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</w:t>
      </w:r>
      <w:r w:rsidR="00E929A3">
        <w:t xml:space="preserve">PEKARA DADI j.d.o.o., OIB: 38128965280 sa sjedištem u </w:t>
      </w:r>
      <w:proofErr w:type="spellStart"/>
      <w:r w:rsidR="00E929A3">
        <w:t>Gabajeva</w:t>
      </w:r>
      <w:proofErr w:type="spellEnd"/>
      <w:r w:rsidR="00E929A3">
        <w:t xml:space="preserve"> Greda 1G, </w:t>
      </w:r>
      <w:proofErr w:type="spellStart"/>
      <w:r w:rsidR="00E929A3">
        <w:t>Gabajeva</w:t>
      </w:r>
      <w:proofErr w:type="spellEnd"/>
      <w:r w:rsidR="00E929A3">
        <w:t xml:space="preserve"> Greda</w:t>
      </w:r>
      <w:r w:rsidR="00E929A3">
        <w:t xml:space="preserve">, Zoranu </w:t>
      </w:r>
      <w:proofErr w:type="spellStart"/>
      <w:r w:rsidR="00E929A3">
        <w:t>Dežđek</w:t>
      </w:r>
      <w:proofErr w:type="spellEnd"/>
      <w:r w:rsidR="00E929A3">
        <w:t xml:space="preserve">, </w:t>
      </w:r>
      <w:proofErr w:type="spellStart"/>
      <w:r w:rsidR="00E929A3">
        <w:t>Gabajeva</w:t>
      </w:r>
      <w:proofErr w:type="spellEnd"/>
      <w:r w:rsidR="00E929A3">
        <w:t xml:space="preserve"> Greda 16, OIB: 60298302271,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B235F8" w:rsidP="00B235F8" w:rsidR="00B235F8">
      <w:pPr>
        <w:spacing w:lineRule="auto" w:line="240" w:after="0"/>
        <w:jc w:val="both"/>
      </w:pPr>
    </w:p>
    <w:p w:rsidRDefault="00B235F8" w:rsidP="00B235F8" w:rsidR="00B235F8">
      <w:pPr>
        <w:spacing w:lineRule="auto" w:line="240" w:after="0"/>
        <w:jc w:val="both"/>
      </w:pPr>
      <w:r>
        <w:t>1. nekretnina i pokretnina dužnika</w:t>
      </w:r>
    </w:p>
    <w:p w:rsidRDefault="00B235F8" w:rsidP="00B235F8" w:rsidR="00B235F8">
      <w:pPr>
        <w:spacing w:lineRule="auto" w:line="240" w:after="0"/>
        <w:jc w:val="both"/>
      </w:pPr>
      <w:r>
        <w:t>2. imovinskih prava dužnika na tuđim stvarima</w:t>
      </w:r>
    </w:p>
    <w:p w:rsidRDefault="00B235F8" w:rsidP="00B235F8" w:rsidR="00B235F8">
      <w:pPr>
        <w:spacing w:lineRule="auto" w:line="240" w:after="0"/>
        <w:jc w:val="both"/>
      </w:pPr>
      <w:r>
        <w:t>3. novčanih i nenovčanih tražbina dužnika</w:t>
      </w:r>
    </w:p>
    <w:p w:rsidRDefault="00B235F8" w:rsidP="00B235F8" w:rsidR="00B235F8">
      <w:pPr>
        <w:spacing w:lineRule="auto" w:line="240" w:after="0"/>
        <w:jc w:val="both"/>
      </w:pPr>
      <w:r>
        <w:t>4. drugih prava koja čine imovinu dužnika</w:t>
      </w:r>
    </w:p>
    <w:p w:rsidRDefault="00B235F8" w:rsidP="00B235F8" w:rsidR="00B235F8">
      <w:pPr>
        <w:spacing w:lineRule="auto" w:line="240" w:after="0"/>
        <w:jc w:val="both"/>
      </w:pPr>
      <w:r>
        <w:t>5. novčanih sredstava na računima</w:t>
      </w:r>
    </w:p>
    <w:p w:rsidRDefault="00B235F8" w:rsidP="00B235F8" w:rsidR="00B235F8">
      <w:pPr>
        <w:spacing w:lineRule="auto" w:line="240" w:after="0"/>
        <w:jc w:val="both"/>
      </w:pPr>
      <w:r>
        <w:t>6. druge imovine dužnika</w:t>
      </w:r>
    </w:p>
    <w:p w:rsidRDefault="00B235F8" w:rsidP="00B235F8" w:rsidR="00B235F8">
      <w:pPr>
        <w:spacing w:lineRule="auto" w:line="240" w:after="0"/>
        <w:jc w:val="both"/>
      </w:pPr>
      <w:r>
        <w:t>7. obveza dužnika unesenih u njegove poslovne knjige</w:t>
      </w:r>
    </w:p>
    <w:p w:rsidRDefault="00B235F8" w:rsidP="00B235F8" w:rsidR="00B235F8">
      <w:pPr>
        <w:spacing w:lineRule="auto" w:line="240" w:after="0"/>
        <w:jc w:val="both"/>
      </w:pPr>
      <w:r>
        <w:t>8. drugih novčanih i nenovčanih obveza dužnika</w:t>
      </w:r>
    </w:p>
    <w:p w:rsidRDefault="00B235F8" w:rsidP="00B235F8" w:rsidR="00B235F8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B235F8" w:rsidP="00B235F8" w:rsidR="00B235F8">
      <w:pPr>
        <w:spacing w:lineRule="auto" w:line="240" w:after="0"/>
        <w:jc w:val="both"/>
      </w:pPr>
      <w:r>
        <w:t>10. izlučnih prava</w:t>
      </w:r>
    </w:p>
    <w:p w:rsidRDefault="00B235F8" w:rsidP="00B235F8" w:rsidR="00B235F8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B235F8" w:rsidP="00B235F8" w:rsidR="00B235F8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B235F8" w:rsidP="00B235F8" w:rsidR="00B235F8">
      <w:pPr>
        <w:spacing w:lineRule="auto" w:line="240" w:after="0"/>
        <w:jc w:val="both"/>
      </w:pPr>
    </w:p>
    <w:p w:rsidRDefault="00B235F8" w:rsidP="00B235F8" w:rsidR="00B235F8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B235F8" w:rsidP="00B235F8" w:rsidR="00B235F8">
      <w:pPr>
        <w:spacing w:lineRule="auto" w:line="240" w:after="0"/>
        <w:jc w:val="both"/>
      </w:pPr>
    </w:p>
    <w:p w:rsidRDefault="00B235F8" w:rsidP="00B235F8" w:rsidR="00B235F8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B235F8" w:rsidP="00B235F8" w:rsidR="00B235F8">
      <w:pPr>
        <w:pStyle w:val="Odlomakpopisa"/>
        <w:spacing w:lineRule="auto" w:line="240" w:after="0"/>
      </w:pPr>
    </w:p>
    <w:p w:rsidRDefault="00B235F8" w:rsidP="00B235F8" w:rsidR="00B235F8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B235F8" w:rsidP="00B235F8" w:rsidR="00B235F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B235F8" w:rsidP="00B235F8" w:rsidR="00B235F8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B235F8" w:rsidP="00B235F8" w:rsidR="00B235F8">
      <w:pPr>
        <w:pStyle w:val="Tijeloteksta"/>
        <w:jc w:val="both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</w:t>
      </w:r>
      <w:r w:rsidR="00AC0255">
        <w:t>07</w:t>
      </w:r>
      <w:r>
        <w:t xml:space="preserve">. </w:t>
      </w:r>
      <w:r w:rsidR="00AC0255">
        <w:t>studenog</w:t>
      </w:r>
      <w:r>
        <w:t xml:space="preserve"> 201</w:t>
      </w:r>
      <w:r w:rsidR="00AC0255">
        <w:t>6</w:t>
      </w:r>
      <w:r>
        <w:t xml:space="preserve">. u Očevidniku redoslijeda osnova za plaćanje ima evidentirane neizvršene osnove za plaćanje u ukupnom iznosu od </w:t>
      </w:r>
      <w:r w:rsidR="00AC0255">
        <w:t>41</w:t>
      </w:r>
      <w:r>
        <w:t>.</w:t>
      </w:r>
      <w:r w:rsidR="00AC0255">
        <w:t>364</w:t>
      </w:r>
      <w:r>
        <w:t>,</w:t>
      </w:r>
      <w:r w:rsidR="00AC0255">
        <w:t>65</w:t>
      </w:r>
      <w:r>
        <w:t xml:space="preserve"> kn te da dužnik ima </w:t>
      </w:r>
      <w:r w:rsidR="00AC0255">
        <w:t>3</w:t>
      </w:r>
      <w:r>
        <w:t xml:space="preserve"> zaposlen</w:t>
      </w:r>
      <w:r w:rsidR="00AC0255">
        <w:t>ih</w:t>
      </w:r>
      <w:r>
        <w:t>.</w:t>
      </w:r>
    </w:p>
    <w:p w:rsidRDefault="00B235F8" w:rsidP="00B235F8" w:rsidR="00B235F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B235F8" w:rsidP="00B235F8" w:rsidR="00B235F8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B235F8" w:rsidP="00B235F8" w:rsidR="00B235F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B235F8" w:rsidP="00B235F8" w:rsidR="00B235F8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0</w:t>
      </w:r>
      <w:r w:rsidR="00AC0255">
        <w:rPr>
          <w:rFonts w:eastAsia="Times New Roman"/>
          <w:lang w:eastAsia="hr-HR"/>
        </w:rPr>
        <w:t>6</w:t>
      </w:r>
      <w:r>
        <w:rPr>
          <w:rFonts w:eastAsia="Times New Roman"/>
          <w:lang w:eastAsia="hr-HR"/>
        </w:rPr>
        <w:t>. prosinca 2016.</w:t>
      </w:r>
    </w:p>
    <w:p w:rsidRDefault="00B235F8" w:rsidP="00B235F8" w:rsidR="00B235F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B235F8" w:rsidP="00B235F8" w:rsidR="00B235F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B235F8" w:rsidP="00B235F8" w:rsidR="00B235F8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B235F8" w:rsidR="00B235F8">
        <w:trPr>
          <w:trHeight w:val="2009"/>
        </w:trPr>
        <w:tc>
          <w:tcPr>
            <w:tcW w:type="dxa" w:w="4928"/>
          </w:tcPr>
          <w:p w:rsidRDefault="00B235F8" w:rsidR="00B235F8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B235F8" w:rsidR="00B235F8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B235F8" w:rsidR="00B235F8">
            <w:pPr>
              <w:jc w:val="center"/>
              <w:rPr>
                <w:lang w:eastAsia="hr-HR"/>
              </w:rPr>
            </w:pPr>
          </w:p>
          <w:p w:rsidRDefault="00B235F8" w:rsidR="00B235F8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B235F8" w:rsidR="00B235F8">
            <w:pPr>
              <w:jc w:val="center"/>
              <w:rPr>
                <w:lang w:eastAsia="hr-HR"/>
              </w:rPr>
            </w:pPr>
          </w:p>
          <w:p w:rsidRDefault="00B235F8" w:rsidR="00B235F8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-ovlašteni službenik: </w:t>
            </w:r>
          </w:p>
        </w:tc>
      </w:tr>
    </w:tbl>
    <w:p w:rsidRDefault="00B235F8" w:rsidP="00B235F8" w:rsidR="00B235F8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B235F8" w:rsidP="00B235F8" w:rsidR="00B235F8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B235F8" w:rsidP="00B235F8" w:rsidR="00B235F8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B235F8" w:rsidP="00B235F8" w:rsidR="00B235F8">
      <w:pPr>
        <w:spacing w:lineRule="auto" w:line="240" w:after="0"/>
        <w:jc w:val="both"/>
      </w:pPr>
      <w:r>
        <w:t>UPUTA O PRAVNOM LIJEKU :</w:t>
      </w:r>
    </w:p>
    <w:p w:rsidRDefault="00B235F8" w:rsidP="00B235F8" w:rsidR="00B235F8">
      <w:pPr>
        <w:spacing w:lineRule="auto" w:line="240" w:after="0"/>
        <w:jc w:val="both"/>
      </w:pPr>
      <w:r>
        <w:t>Protiv ovoga zaključka žalba nije dopuštena (čl. 19. st. 7. SZ-a).</w:t>
      </w:r>
    </w:p>
    <w:p w:rsidRDefault="00B235F8" w:rsidP="00B235F8" w:rsidR="00B235F8">
      <w:pPr>
        <w:spacing w:lineRule="auto" w:line="240" w:after="0"/>
        <w:jc w:val="both"/>
      </w:pPr>
    </w:p>
    <w:p w:rsidRDefault="00B235F8" w:rsidP="00B235F8" w:rsidR="00B235F8">
      <w:pPr>
        <w:spacing w:lineRule="auto" w:line="240" w:after="0"/>
        <w:jc w:val="both"/>
      </w:pPr>
      <w:r>
        <w:t>DNA:</w:t>
      </w:r>
    </w:p>
    <w:p w:rsidRDefault="00B235F8" w:rsidP="00B235F8" w:rsidR="00B235F8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</w:t>
      </w:r>
      <w:r w:rsidR="00E4574F">
        <w:t xml:space="preserve">Zoran </w:t>
      </w:r>
      <w:proofErr w:type="spellStart"/>
      <w:r w:rsidR="00E4574F">
        <w:t>Dežđek</w:t>
      </w:r>
      <w:proofErr w:type="spellEnd"/>
      <w:r w:rsidR="00E4574F">
        <w:t xml:space="preserve">, </w:t>
      </w:r>
      <w:proofErr w:type="spellStart"/>
      <w:r w:rsidR="00E4574F">
        <w:t>Gabajeva</w:t>
      </w:r>
      <w:proofErr w:type="spellEnd"/>
      <w:r w:rsidR="00E4574F">
        <w:t xml:space="preserve"> Greda 16</w:t>
      </w:r>
      <w:r w:rsidR="00E4574F">
        <w:t xml:space="preserve">, </w:t>
      </w:r>
      <w:proofErr w:type="spellStart"/>
      <w:r w:rsidR="00E4574F">
        <w:t>Gabajeva</w:t>
      </w:r>
      <w:proofErr w:type="spellEnd"/>
      <w:r w:rsidR="00E4574F">
        <w:t xml:space="preserve"> Greda</w:t>
      </w:r>
    </w:p>
    <w:p w:rsidRDefault="00B235F8" w:rsidP="00B235F8" w:rsidR="00B235F8">
      <w:pPr>
        <w:spacing w:lineRule="auto" w:line="240" w:after="0"/>
        <w:jc w:val="both"/>
      </w:pPr>
      <w:r>
        <w:t>2. e-Oglasna ploča suda</w:t>
      </w:r>
    </w:p>
    <w:p w:rsidRDefault="00B235F8" w:rsidP="00B235F8" w:rsidR="00B235F8">
      <w:pPr>
        <w:spacing w:lineRule="auto" w:line="240" w:after="0"/>
        <w:jc w:val="both"/>
      </w:pPr>
    </w:p>
    <w:p w:rsidRDefault="00B235F8" w:rsidP="00B235F8" w:rsidR="00B235F8"/>
    <w:p w:rsidRDefault="00DA0242" w:rsidP="00B235F8" w:rsidR="00DA0242" w:rsidRPr="00B235F8"/>
    <w:sectPr w:rsidSect="0032366B" w:rsidR="00DA0242" w:rsidRPr="00B235F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35F8" w:rsidR="008333A9">
    <w:pPr>
      <w:pStyle w:val="Zaglavlje"/>
    </w:pPr>
    <w:r>
      <w:rPr>
        <w:rStyle w:val="PozadinaSvijetloCrvena"/>
        <w:shd w:fill="auto" w:color="auto" w:val="clear"/>
      </w:rPr>
      <w:t>Poslovni broj: 4 St-1106/16-3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069B5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0255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5F8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574F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29A3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B235F8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B235F8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948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St-1106/2016-3</izvorni_sadrzaj>
    <derivirana_varijabla naziv="DomainObject.Oznaka_1">St-1106/2016-3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St-1106/2016</izvorni_sadrzaj>
    <derivirana_varijabla naziv="DomainObject.Predmet.OznakaBroj_1">St-1106/2016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DADI jednostavno društvo s ograničenom odgovornošću za proizvodnju, trgovinu i usluge zastupanog po punomoćniku Zoran Dežđek</izvorni_sadrzaj>
    <derivirana_varijabla naziv="DomainObject.Predmet.ProtustrankaFormated_1">  PEKARA DADI jednostavno društvo s ograničenom odgovornošću za proizvodnju, trgovinu i usluge zastupanog po punomoćniku Zoran Dežđek</derivirana_varijabla>
  </DomainObject.Predmet.ProtustrankaFormated>
  <DomainObject.Predmet.ProtustrankaFormatedOIB>
    <izvorni_sadrzaj>  PEKARA DADI jednostavno društvo s ograničenom odgovornošću za proizvodnju, trgovinu i usluge, OIB 38128965280 zastupanog po punomoćniku Zoran Dežđek</izvorni_sadrzaj>
    <derivirana_varijabla naziv="DomainObject.Predmet.ProtustrankaFormatedOIB_1">  PEKARA DADI jednostavno društvo s ograničenom odgovornošću za proizvodnju, trgovinu i usluge, OIB 38128965280 zastupanog po punomoćniku Zoran Dežđek</derivirana_varijabla>
  </DomainObject.Predmet.ProtustrankaFormatedOIB>
  <DomainObject.Predmet.ProtustrankaFormatedWithAdress>
    <izvorni_sadrzaj> PEKARA DADI jednostavno društvo s ograničenom odgovornošću za proizvodnju, trgovinu i usluge, Gabajeva Greda 1 G, 48327 Gabajeva Greda zastupanog po punomoćniku Zoran Dežđek</izvorni_sadrzaj>
    <derivirana_varijabla naziv="DomainObject.Predmet.ProtustrankaFormatedWithAdress_1"> PEKARA DADI jednostavno društvo s ograničenom odgovornošću za proizvodnju, trgovinu i usluge, Gabajeva Greda 1 G, 48327 Gabajeva Greda zastupanog po punomoćniku Zoran Dežđek</derivirana_varijabla>
  </DomainObject.Predmet.ProtustrankaFormatedWithAdress>
  <DomainObject.Predmet.ProtustrankaFormatedWithAdressOIB>
    <izvorni_sadrzaj> PEKARA DADI jednostavno društvo s ograničenom odgovornošću za proizvodnju, trgovinu i usluge, OIB 38128965280, Gabajeva Greda 1 G, 48327 Gabajeva Greda zastupanog po punomoćniku Zoran Dežđek</izvorni_sadrzaj>
    <derivirana_varijabla naziv="DomainObject.Predmet.ProtustrankaFormatedWithAdressOIB_1"> PEKARA DADI jednostavno društvo s ograničenom odgovornošću za proizvodnju, trgovinu i usluge, OIB 38128965280, Gabajeva Greda 1 G, 48327 Gabajeva Greda zastupanog po punomoćniku Zoran Dežđek</derivirana_varijabla>
  </DomainObject.Predmet.ProtustrankaFormatedWithAdressOIB>
  <DomainObject.Predmet.ProtustrankaWithAdress>
    <izvorni_sadrzaj>PEKARA DADI jednostavno društvo s ograničenom odgovornošću za proizvodnju, trgovinu i usluge Gabajeva Greda 1 G, 48327 Gabajeva Greda</izvorni_sadrzaj>
    <derivirana_varijabla naziv="DomainObject.Predmet.ProtustrankaWithAdress_1">PEKARA DADI jednostavno društvo s ograničenom odgovornošću za proizvodnju, trgovinu i usluge Gabajeva Greda 1 G, 48327 Gabajeva Greda</derivirana_varijabla>
  </DomainObject.Predmet.ProtustrankaWithAdress>
  <DomainObject.Predmet.ProtustrankaWithAdressOIB>
    <izvorni_sadrzaj>PEKARA DADI jednostavno društvo s ograničenom odgovornošću za proizvodnju, trgovinu i usluge, OIB 38128965280, Gabajeva Greda 1 G, 48327 Gabajeva Greda</izvorni_sadrzaj>
    <derivirana_varijabla naziv="DomainObject.Predmet.ProtustrankaWithAdressOIB_1">PEKARA DADI jednostavno društvo s ograničenom odgovornošću za proizvodnju, trgovinu i usluge, OIB 38128965280, Gabajeva Greda 1 G, 48327 Gabajeva Greda</derivirana_varijabla>
  </DomainObject.Predmet.ProtustrankaWithAdressOIB>
  <DomainObject.Predmet.ProtustrankaNazivFormated>
    <izvorni_sadrzaj>PEKARA DADI jednostavno društvo s ograničenom odgovornošću za proizvodnju, trgovinu i usluge</izvorni_sadrzaj>
    <derivirana_varijabla naziv="DomainObject.Predmet.ProtustrankaNazivFormated_1">PEKARA DADI jednostavno društvo s ograničenom odgovornošću za proizvodnju, trgovinu i usluge</derivirana_varijabla>
  </DomainObject.Predmet.ProtustrankaNazivFormated>
  <DomainObject.Predmet.ProtustrankaNazivFormatedOIB>
    <izvorni_sadrzaj>PEKARA DADI jednostavno društvo s ograničenom odgovornošću za proizvodnju, trgovinu i usluge, OIB 38128965280</izvorni_sadrzaj>
    <derivirana_varijabla naziv="DomainObject.Predmet.ProtustrankaNazivFormatedOIB_1">PEKARA DADI jednostavno društvo s ograničenom odgovornošću za proizvodnju, trgovinu i usluge, OIB 38128965280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41364.65</izvorni_sadrzaj>
    <derivirana_varijabla naziv="DomainObject.Predmet.TrenutnaVrijednost_1">41364.65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PEKARA DADI jednostavno društvo s ograničenom odgovornošću za proizvodnju, trgovinu i usluge zastupanog po punomoćniku Zoran Dežđek</item>
    </izvorni_sadrzaj>
    <derivirana_varijabla naziv="DomainObject.Predmet.ProtuStrankaListFormated_1">
      <item>PEKARA DADI jednostavno društvo s ograničenom odgovornošću za proizvodnju, trgovinu i usluge zastupanog po punomoćniku Zoran Dežđek</item>
    </derivirana_varijabla>
  </DomainObject.Predmet.ProtuStrankaListFormated>
  <DomainObject.Predmet.ProtuStrankaListFormatedOIB>
    <izvorni_sadrzaj>
      <item>PEKARA DADI jednostavno društvo s ograničenom odgovornošću za proizvodnju, trgovinu i usluge, OIB 38128965280 zastupanog po punomoćniku Zoran Dežđek</item>
    </izvorni_sadrzaj>
    <derivirana_varijabla naziv="DomainObject.Predmet.ProtuStrankaListFormatedOIB_1">
      <item>PEKARA DADI jednostavno društvo s ograničenom odgovornošću za proizvodnju, trgovinu i usluge, OIB 38128965280 zastupanog po punomoćniku Zoran Dežđek</item>
    </derivirana_varijabla>
  </DomainObject.Predmet.ProtuStrankaListFormatedOIB>
  <DomainObject.Predmet.ProtuStrankaListFormatedWithAdress>
    <izvorni_sadrzaj>
      <item>PEKARA DADI jednostavno društvo s ograničenom odgovornošću za proizvodnju, trgovinu i usluge, Gabajeva Greda 1 G, 48327 Gabajeva Greda zastupanog po punomoćniku Zoran Dežđek</item>
    </izvorni_sadrzaj>
    <derivirana_varijabla naziv="DomainObject.Predmet.ProtuStrankaListFormatedWithAdress_1">
      <item>PEKARA DADI jednostavno društvo s ograničenom odgovornošću za proizvodnju, trgovinu i usluge, Gabajeva Greda 1 G, 48327 Gabajeva Greda zastupanog po punomoćniku Zoran Dežđek</item>
    </derivirana_varijabla>
  </DomainObject.Predmet.ProtuStrankaListFormatedWithAdress>
  <DomainObject.Predmet.ProtuStrankaListFormatedWithAdressOIB>
    <izvorni_sadrzaj>
      <item>PEKARA DADI jednostavno društvo s ograničenom odgovornošću za proizvodnju, trgovinu i usluge, OIB 38128965280, Gabajeva Greda 1 G, 48327 Gabajeva Greda zastupanog po punomoćniku Zoran Dežđek</item>
    </izvorni_sadrzaj>
    <derivirana_varijabla naziv="DomainObject.Predmet.ProtuStrankaListFormatedWithAdressOIB_1">
      <item>PEKARA DADI jednostavno društvo s ograničenom odgovornošću za proizvodnju, trgovinu i usluge, OIB 38128965280, Gabajeva Greda 1 G, 48327 Gabajeva Greda zastupanog po punomoćniku Zoran Dežđek</item>
    </derivirana_varijabla>
  </DomainObject.Predmet.ProtuStrankaListFormatedWithAdressOIB>
  <DomainObject.Predmet.ProtuStrankaListNazivFormated>
    <izvorni_sadrzaj>
      <item>PEKARA DADI jednostavno društvo s ograničenom odgovornošću za proizvodnju, trgovinu i usluge</item>
    </izvorni_sadrzaj>
    <derivirana_varijabla naziv="DomainObject.Predmet.ProtuStrankaListNazivFormated_1">
      <item>PEKARA DADI jednostavno društvo s ograničenom odgovornošću za proizvodnju, trgovinu i usluge</item>
    </derivirana_varijabla>
  </DomainObject.Predmet.ProtuStrankaListNazivFormated>
  <DomainObject.Predmet.ProtuStrankaListNazivFormatedOIB>
    <izvorni_sadrzaj>
      <item>PEKARA DADI jednostavno društvo s ograničenom odgovornošću za proizvodnju, trgovinu i usluge, OIB 38128965280</item>
    </izvorni_sadrzaj>
    <derivirana_varijabla naziv="DomainObject.Predmet.ProtuStrankaListNazivFormatedOIB_1">
      <item>PEKARA DADI jednostavno društvo s ograničenom odgovornošću za proizvodnju, trgovinu i usluge, OIB 38128965280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Zoran Dežđek punomoćnik sudionika u postupku PEKARA DADI jednostavno društvo s ograničenom odgovornošću za proizvodnju, trgovinu i usluge</item>
    </izvorni_sadrzaj>
    <derivirana_varijabla naziv="DomainObject.Predmet.OstaliListFormated_1">
      <item>Sudski registar</item>
      <item>e-oglasna ploča</item>
      <item>Županijsko državno odvjetništvo u Varaždinu</item>
      <item>Zoran Dežđek punomoćnik sudionika u postupku PEKARA DADI jednostavno društvo s ograničenom odgovornošću za proizvodnju, trgovinu i usluge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Zoran Dežđek, OIB 60298302271 punomoćnik sudionika u postupku PEKARA DADI jednostavno društvo s ograničenom odgovornošću za proizvodnju, trgovinu i usluge</item>
    </izvorni_sadrzaj>
    <derivirana_varijabla naziv="DomainObject.Predmet.OstaliListFormatedOIB_1">
      <item>Sudski registar</item>
      <item>e-oglasna ploča</item>
      <item>Županijsko državno odvjetništvo u Varaždinu</item>
      <item>Zoran Dežđek, OIB 60298302271 punomoćnik sudionika u postupku PEKARA DADI jednostavno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Zoran Dežđek, Gabajeva Greda 1g, 48327 Gabajeva Greda punomoćnik sudionika u postupku PEKARA DADI jednostavno društvo s ograničenom odgovornošću za proizvodnju, trgovinu i usluge</item>
    </izvorni_sadrzaj>
    <derivirana_varijabla naziv="DomainObject.Predmet.OstaliListFormatedWithAdress_1">
      <item>Sudski registar</item>
      <item>e-oglasna ploča</item>
      <item>Županijsko državno odvjetništvo u Varaždinu</item>
      <item>Zoran Dežđek, Gabajeva Greda 1g, 48327 Gabajeva Greda punomoćnik sudionika u postupku PEKARA DADI jednostavno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Zoran Dežđek, OIB 60298302271, Gabajeva Greda 1g, 48327 Gabajeva Greda punomoćnik sudionika u postupku PEKARA DADI jednostavno društvo s ograničenom odgovornošću za proizvodnju, trgovinu i usluge</item>
    </izvorni_sadrzaj>
    <derivirana_varijabla naziv="DomainObject.Predmet.OstaliListFormatedWithAdressOIB_1">
      <item>Sudski registar</item>
      <item>e-oglasna ploča</item>
      <item>Županijsko državno odvjetništvo u Varaždinu</item>
      <item>Zoran Dežđek, OIB 60298302271, Gabajeva Greda 1g, 48327 Gabajeva Greda punomoćnik sudionika u postupku PEKARA DADI jednostavno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Zoran Dežđek</item>
    </izvorni_sadrzaj>
    <derivirana_varijabla naziv="DomainObject.Predmet.OstaliListNazivFormated_1">
      <item>Sudski registar</item>
      <item>e-oglasna ploča</item>
      <item>Županijsko državno odvjetništvo u Varaždinu</item>
      <item>Zoran Dežđek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Zoran Dežđek, OIB 60298302271</item>
    </izvorni_sadrzaj>
    <derivirana_varijabla naziv="DomainObject.Predmet.OstaliListNazivFormatedOIB_1">
      <item>Sudski registar</item>
      <item>e-oglasna ploča</item>
      <item>Županijsko državno odvjetništvo u Varaždinu</item>
      <item>Zoran Dežđek, OIB 60298302271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>St-1106/2016-3</izvorni_sadrzaj>
    <derivirana_varijabla naziv="DomainObject.PoslovniBrojDokumenta_1">St-1106/2016-3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PEKARA DADI jednostavno društvo s ograničenom odgovornošću za proizvodnju, trgovinu i usluge</izvorni_sadrzaj>
    <derivirana_varijabla naziv="DomainObject.Predmet.ProtustrankaIDrugi_1">PEKARA DADI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PEKARA DADI jednostavno društvo s ograničenom odgovornošću za proizvodnju, trgovinu i usluge, OIB 38128965280, Gabajeva Greda 1 G, 48327 Gabajeva Greda</izvorni_sadrzaj>
    <derivirana_varijabla naziv="DomainObject.Predmet.ProtustrankaIDrugiAdressOIB_1">PEKARA DADI jednostavno društvo s ograničenom odgovornošću za proizvodnju, trgovinu i usluge, OIB 38128965280, Gabajeva Greda 1 G, 48327 Gabajeva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PEKARA DADI jednostavno društvo s ograničenom odgovornošću za proizvodnju, trgovinu i usluge</item>
      <item>Sudski registar</item>
      <item>e-oglasna ploča</item>
      <item>Županijsko državno odvjetništvo u Varaždinu</item>
      <item>Zoran Dežđek</item>
    </izvorni_sadrzaj>
    <derivirana_varijabla naziv="DomainObject.Predmet.SudioniciListNaziv_1">
      <item>Financijska agencija</item>
      <item>PEKARA DADI jednostavno društvo s ograničenom odgovornošću za proizvodnju, trgovinu i usluge</item>
      <item>Sudski registar</item>
      <item>e-oglasna ploča</item>
      <item>Županijsko državno odvjetništvo u Varaždinu</item>
      <item>Zoran Dežđek</item>
    </derivirana_varijabla>
  </DomainObject.Predmet.SudioniciListNaziv>
  <DomainObject.Predmet.SudioniciListAdressOIB>
    <izvorni_sadrzaj>
      <item>Financijska agencija, OIB 85821130368, Ulica grada Vukovara 70,10000 Zagreb</item>
      <item>PEKARA DADI jednostavno društvo s ograničenom odgovornošću za proizvodnju, trgovinu i usluge, OIB 38128965280, Gabajeva Greda 1 G,48327 Gabajeva Greda</item>
      <item>Sudski registar</item>
      <item>e-oglasna ploča</item>
      <item>Županijsko državno odvjetništvo u Varaždinu</item>
      <item>Zoran Dežđek, OIB 60298302271, Gabajeva Greda 1g,48327 Gabajeva Greda</item>
    </izvorni_sadrzaj>
    <derivirana_varijabla naziv="DomainObject.Predmet.SudioniciListAdressOIB_1">
      <item>Financijska agencija, OIB 85821130368, Ulica grada Vukovara 70,10000 Zagreb</item>
      <item>PEKARA DADI jednostavno društvo s ograničenom odgovornošću za proizvodnju, trgovinu i usluge, OIB 38128965280, Gabajeva Greda 1 G,48327 Gabajeva Greda</item>
      <item>Sudski registar</item>
      <item>e-oglasna ploča</item>
      <item>Županijsko državno odvjetništvo u Varaždinu</item>
      <item>Zoran Dežđek, OIB 60298302271, Gabajeva Greda 1g,48327 Gabajeva Greda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B7A7AB-B4C8-4E00-BC10-A45DE4602D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2236</properties:Characters>
  <properties:Lines>76</properties:Lines>
  <properties:Paragraphs>33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2016-12-06T12:36:00Z</cp:lastPrinted>
  <dcterms:modified xmlns:xsi="http://www.w3.org/2001/XMLSchema-instance" xsi:type="dcterms:W3CDTF">2016-12-06T12:36:00Z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St-1106/2016-3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