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b9bb54" w14:paraId="5b9bb54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56514C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56514C">
              <w:t>5 St-33/17-15</w:t>
            </w:r>
          </w:p>
        </w:tc>
      </w:tr>
    </w:tbl>
    <w:p w:rsidRDefault="00340399" w:rsidP="00340399" w:rsidR="00340399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49749B" w:rsidR="008D05FD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9749B" w:rsidP="00A31425" w:rsidR="0049749B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450291" w:rsidP="0049749B" w:rsidR="00450291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2971D6" w:rsidP="00DC70E5" w:rsidR="0004207D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</w:t>
      </w:r>
      <w:r w:rsidR="008C4EFB">
        <w:rPr>
          <w:rFonts w:hAnsi="Times New Roman" w:ascii="Times New Roman"/>
          <w:sz w:val="24"/>
          <w:szCs w:val="24"/>
        </w:rPr>
        <w:t xml:space="preserve"> sud u Varaždinu</w:t>
      </w:r>
      <w:r w:rsidR="0056514C" w:rsidRPr="0056514C">
        <w:rPr>
          <w:rFonts w:hAnsi="Times New Roman" w:ascii="Times New Roman"/>
          <w:sz w:val="24"/>
          <w:szCs w:val="24"/>
        </w:rPr>
        <w:t>, po sucu toga suda Kseniji Flack-Makitan, kao sucu u stečajnom predmetu povodom prijedloga predlagatelja Republike Hrvatske, Ministarstva financija, Porezne uprave, Područnog ureda Sjeverna Hrvatska, zastupane po Županijskom državnom odvjetništvu u Varaždinu, Građansko-upravnom odjelu iz Varaždina, za otvaranje stečajnog postupka nad dužnikom FLUO j.d.o.o., Varaždin, Optujska 10, OIB: 19680811179, 4. listopada 2017.</w:t>
      </w: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50291" w:rsidP="0049749B" w:rsidR="00450291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 xml:space="preserve">r i j e š i o </w:t>
      </w:r>
      <w:r w:rsid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 xml:space="preserve"> j 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Pokreće se prethodni postupak radi ispitivanja uvjeta za otvaranje stečajnog postupka nad dužnikom FLUO j.d.o.o., Varaždin, Optujska 10, OIB: 19680811179.</w:t>
      </w:r>
    </w:p>
    <w:p w:rsidRDefault="0056514C" w:rsidP="0056514C" w:rsidR="0056514C" w:rsidRPr="0056514C">
      <w:pPr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Za privremenog stečajnog upravitelja imenuje se Antun Mišanović, Varaždin, Braće Radića 24, OIB: 50827538620, te se nalaže istom da u roku od 15 dana dostavi ovome sudu pisano izvješće o postojanju stečajnog razloga nesposobnosti za plaćanje ili prezaduženosti, te da utvrdi da li je imovina dužnika dostatna za pokriće troškova ovog postupka. </w:t>
      </w:r>
    </w:p>
    <w:p w:rsidRDefault="0056514C" w:rsidP="0056514C" w:rsidR="0056514C" w:rsidRPr="0056514C">
      <w:pPr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numPr>
          <w:ilvl w:val="0"/>
          <w:numId w:val="2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Ročište radi rasprave o uvjetima za otvaranje stečajnog postupka zakazuje se kod ovoga suda, soba broj 232/II, za</w:t>
      </w:r>
      <w:r w:rsidR="001E3C62">
        <w:rPr>
          <w:rFonts w:eastAsia="Times New Roman" w:hAnsi="Times New Roman" w:ascii="Times New Roman"/>
          <w:sz w:val="24"/>
          <w:szCs w:val="24"/>
          <w:lang w:eastAsia="hr-HR"/>
        </w:rPr>
        <w:t xml:space="preserve"> 4. prosinca</w:t>
      </w: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 2017. u </w:t>
      </w:r>
      <w:r w:rsidR="001E3C62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sati, te se dostavom ovog rješenja na ročište smatraju pozvani putem e-Oglasne ploče suda: </w:t>
      </w:r>
    </w:p>
    <w:p w:rsidRDefault="0056514C" w:rsidP="0056514C" w:rsidR="0056514C" w:rsidRPr="0056514C">
      <w:pPr>
        <w:spacing w:lineRule="auto" w:line="240" w:after="0"/>
        <w:ind w:left="142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Županijsko državno odvjetništvo u Varaždinu, Građansko-upravni odjel, Varaždin, B. Radić 2</w:t>
      </w:r>
    </w:p>
    <w:p w:rsidRDefault="0056514C" w:rsidP="0056514C" w:rsidR="0056514C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privremeni stečajni upravitelj Antun Mišanović, Varaždin, Braće Radića 24,</w:t>
      </w:r>
    </w:p>
    <w:p w:rsidRDefault="0056514C" w:rsidP="0056514C" w:rsidR="0056514C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 xml:space="preserve">dužnik FLUO j.d.o.o., Varaždin, Optujska 10, </w:t>
      </w:r>
    </w:p>
    <w:p w:rsidRDefault="0056514C" w:rsidP="0056514C" w:rsidR="0056514C" w:rsidRPr="0056514C">
      <w:pPr>
        <w:numPr>
          <w:ilvl w:val="0"/>
          <w:numId w:val="1"/>
        </w:num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direktor dužnika Alen Škorjanec, Varaždin, Optujska 10A.</w:t>
      </w:r>
    </w:p>
    <w:p w:rsidRDefault="0056514C" w:rsidP="0056514C" w:rsidR="0056514C" w:rsidRPr="0056514C">
      <w:pPr>
        <w:spacing w:lineRule="auto" w:line="240" w:after="0"/>
        <w:ind w:left="106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6514C" w:rsidP="0056514C" w:rsidR="0056514C" w:rsidRPr="0056514C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t>Nalaže se Financijskoj agenciji, Varaždin, da u roku od 8 dana dostavi ovome sudu podatak o danima neprekidne blokade računa dužnika FLUO j.d.o.o., Varaždin, Optujska 10, OIB: 19680811179 i iznosu iz Očevidnika o redoslijedu osnova za plaćanje na računu dužnika za čije namirenje nema novčanih sredstava.</w:t>
      </w:r>
    </w:p>
    <w:p w:rsidRDefault="0056514C" w:rsidP="0056514C" w:rsidR="0056514C" w:rsidRPr="0056514C">
      <w:pPr>
        <w:numPr>
          <w:ilvl w:val="0"/>
          <w:numId w:val="2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6514C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Nalaže se direktoru dužnika Alenu Škorjanec, Varaždin, Optujska 10A, OIB: 35794399968, da u roku od 8 dana od dostave ovog rješenja putem mrežne stranice e-Oglasne ploče sudova, s time da se dostava smatra obavljenom direktorici dužnika istekom osmog dana od dana objave pismena na mrežnoj stranici e-Oglasna ploča suda, uplati predujam za troškove ovog prethodnog postupka u iznosu od 3.000,00 kn, na račun ovoga suda koji se vodi kod Hrvatske poštanske banke d.d., broj IBAN: HR40 2390 0011 3000 0275 4, model: 02, s pozivom na broj spisa St-33/17, jer će se u protivnom na odgovarajući način primijeniti pravila o prisilnoj naplati novčane kazne u parničnom postupku.</w:t>
      </w:r>
    </w:p>
    <w:p w:rsidRDefault="00450291" w:rsidP="00DC70E5" w:rsidR="00450291" w:rsidRPr="00B92B86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975368" w:rsidP="0049749B" w:rsidR="00975368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342CFC" w:rsidP="0049749B" w:rsidR="00342CFC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Obrazloženje</w:t>
      </w:r>
    </w:p>
    <w:p w:rsidRDefault="00975368" w:rsidP="0049749B" w:rsidR="00975368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1E3C62" w:rsidP="001E3C62" w:rsidR="0056514C" w:rsidRPr="0056514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ročištu održanom 8. svibnja 2017. zastupnica Republike Hrvatske izjavila je da </w:t>
      </w:r>
      <w:r w:rsidR="00BE76E7">
        <w:rPr>
          <w:rFonts w:hAnsi="Times New Roman" w:ascii="Times New Roman"/>
          <w:sz w:val="24"/>
          <w:szCs w:val="24"/>
        </w:rPr>
        <w:t xml:space="preserve">je dužnik </w:t>
      </w:r>
      <w:r>
        <w:rPr>
          <w:rFonts w:hAnsi="Times New Roman" w:ascii="Times New Roman"/>
          <w:sz w:val="24"/>
          <w:szCs w:val="24"/>
        </w:rPr>
        <w:t>prema evidenciji Ministarstva unutarnjih poslova vlasnik automobila Citroen 1.9 D/Berlingo, proizvedenog 2004. i predložila je na ročištu 31. svibnja 2017. da se imenuje privremeni stečajni upravitelj kako bi se ispitalo da li je ovo motorno vozilo još u posjedu dužnika i kolika je njegova vrijednost. Također je predložila i da se direktora dužnika pozove na plaćanje predujma za podmirenje troškova prethodnog postupka.</w:t>
      </w:r>
    </w:p>
    <w:p w:rsidRDefault="0056514C" w:rsidP="0056514C" w:rsidR="0056514C" w:rsidRPr="0056514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E3C62" w:rsidP="001E3C62" w:rsidR="0056514C" w:rsidRPr="0056514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na to da je Republika Hrvatska kao predlagatelj 7. ožujka 2017. zatražila otvaranje stečajnog postupka nad ovim dužnikom zbog nenaplaćenih tražbina s osnova javnih davanja u iznosu od 37.511,73 kn, a iz podataka Financijske agencije od 12. travnja 2017. proizlazi da je dužnik bio 201 dan u neprekidnoj blokadi, te da treba provjeriti stanje imovine dužnika, valjalo je </w:t>
      </w:r>
      <w:r w:rsidR="0056514C" w:rsidRPr="0056514C">
        <w:rPr>
          <w:rFonts w:hAnsi="Times New Roman" w:ascii="Times New Roman"/>
          <w:sz w:val="24"/>
          <w:szCs w:val="24"/>
        </w:rPr>
        <w:t>u skladu sa čl. 115. i 128. Stečajnog zakona (Narodne novin</w:t>
      </w:r>
      <w:r>
        <w:rPr>
          <w:rFonts w:hAnsi="Times New Roman" w:ascii="Times New Roman"/>
          <w:sz w:val="24"/>
          <w:szCs w:val="24"/>
        </w:rPr>
        <w:t>e broj 71/15, dalje SZ) pokrenuti</w:t>
      </w:r>
      <w:r w:rsidR="0056514C" w:rsidRPr="0056514C">
        <w:rPr>
          <w:rFonts w:hAnsi="Times New Roman" w:ascii="Times New Roman"/>
          <w:sz w:val="24"/>
          <w:szCs w:val="24"/>
        </w:rPr>
        <w:t xml:space="preserve"> ovaj prethodni postupak, </w:t>
      </w:r>
      <w:r>
        <w:rPr>
          <w:rFonts w:hAnsi="Times New Roman" w:ascii="Times New Roman"/>
          <w:sz w:val="24"/>
          <w:szCs w:val="24"/>
        </w:rPr>
        <w:t>imenovati</w:t>
      </w:r>
      <w:r w:rsidR="0056514C" w:rsidRPr="0056514C">
        <w:rPr>
          <w:rFonts w:hAnsi="Times New Roman" w:ascii="Times New Roman"/>
          <w:sz w:val="24"/>
          <w:szCs w:val="24"/>
        </w:rPr>
        <w:t xml:space="preserve"> privremenog stečajnog upravitelja u skladu s čl. 85. st. 2. SZ i Pravilnikom o pretpostavkama i načinu izbora stečajnog upravitelja metodom slučajnog odabira (Narodne no</w:t>
      </w:r>
      <w:r>
        <w:rPr>
          <w:rFonts w:hAnsi="Times New Roman" w:ascii="Times New Roman"/>
          <w:sz w:val="24"/>
          <w:szCs w:val="24"/>
        </w:rPr>
        <w:t>vine 106/15), te ponovno zakazati</w:t>
      </w:r>
      <w:r w:rsidR="0056514C" w:rsidRPr="0056514C">
        <w:rPr>
          <w:rFonts w:hAnsi="Times New Roman" w:ascii="Times New Roman"/>
          <w:sz w:val="24"/>
          <w:szCs w:val="24"/>
        </w:rPr>
        <w:t xml:space="preserve"> ročište radi odlučivanja o prijedlogu.</w:t>
      </w:r>
    </w:p>
    <w:p w:rsidRDefault="0056514C" w:rsidP="0056514C" w:rsidR="0056514C" w:rsidRPr="0056514C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6514C" w:rsidP="0056514C" w:rsidR="007802E2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U skladu sa čl. 113. st. 1. i 3. SZ sud je naložio plaćanje predujma za namirenje troškova ovog postupka u iznosu od 3.000,00 kn, s obzirom da Uredba o kriterijima i načinu obračuna i plaćanja nagrade stečajnim upraviteljima (Narodne novine broj 105/15) u čl. 4. propisuje pravo na jednokratnu nagradu za poslove obavljene u prethodnom postupku u iznosu od najmanje 3.000,00 kn.</w:t>
      </w: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C4EFB" w:rsidP="0049749B" w:rsidR="00342CFC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Varaždin</w:t>
      </w:r>
      <w:r w:rsidR="00342CFC" w:rsidRPr="00B92B86">
        <w:rPr>
          <w:rFonts w:hAnsi="Times New Roman" w:ascii="Times New Roman"/>
          <w:sz w:val="24"/>
          <w:szCs w:val="24"/>
        </w:rPr>
        <w:t xml:space="preserve">, </w:t>
      </w:r>
      <w:r w:rsidR="0056514C">
        <w:rPr>
          <w:rFonts w:hAnsi="Times New Roman" w:ascii="Times New Roman"/>
          <w:sz w:val="24"/>
          <w:szCs w:val="24"/>
        </w:rPr>
        <w:t>4. listopada</w:t>
      </w:r>
      <w:r w:rsidR="00342CFC" w:rsidRPr="00B92B86">
        <w:rPr>
          <w:rFonts w:hAnsi="Times New Roman" w:ascii="Times New Roman"/>
          <w:sz w:val="24"/>
          <w:szCs w:val="24"/>
        </w:rPr>
        <w:t xml:space="preserve"> 201</w:t>
      </w:r>
      <w:r w:rsidR="008D05FD" w:rsidRPr="00B92B86">
        <w:rPr>
          <w:rFonts w:hAnsi="Times New Roman" w:ascii="Times New Roman"/>
          <w:sz w:val="24"/>
          <w:szCs w:val="24"/>
        </w:rPr>
        <w:t>7</w:t>
      </w:r>
      <w:r w:rsidR="00342CFC" w:rsidRPr="00B92B86">
        <w:rPr>
          <w:rFonts w:hAnsi="Times New Roman" w:ascii="Times New Roman"/>
          <w:sz w:val="24"/>
          <w:szCs w:val="24"/>
        </w:rPr>
        <w:t>.</w:t>
      </w: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  <w:r w:rsidR="002F61DE" w:rsidRPr="002F61DE">
        <w:rPr>
          <w:rFonts w:hAnsi="Times New Roman" w:ascii="Times New Roman"/>
          <w:sz w:val="24"/>
          <w:szCs w:val="24"/>
        </w:rPr>
        <w:t>:</w:t>
      </w:r>
    </w:p>
    <w:p w:rsidRDefault="002F61DE" w:rsidP="002F61DE" w:rsidR="002F61DE" w:rsidRP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</w:t>
      </w:r>
      <w:r w:rsidR="002F61DE" w:rsidRPr="002F61DE">
        <w:rPr>
          <w:rFonts w:hAnsi="Times New Roman" w:ascii="Times New Roman"/>
          <w:sz w:val="24"/>
          <w:szCs w:val="24"/>
        </w:rPr>
        <w:t>, v. r.</w:t>
      </w:r>
    </w:p>
    <w:p w:rsidRDefault="00A31425" w:rsidP="002F61DE" w:rsidR="00A31425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2F61DE" w:rsidP="002F61DE" w:rsidR="002F61DE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</w:p>
    <w:p w:rsidRDefault="005E1D89" w:rsidP="002F61DE" w:rsidR="005E1D89">
      <w:pPr>
        <w:spacing w:lineRule="auto" w:line="240" w:after="0"/>
        <w:ind w:left="4248"/>
        <w:jc w:val="center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BE76E7" w:rsidP="0056514C" w:rsidR="00BE76E7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POUKA O PRAVNOM LIJEKU: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Posebna žalba protiv ovog rješenja nije dopuštena (čl. 115. st. 1. Stečajnog zakona).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DNA: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Sudski registar, radi zabilježbe,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E-Oglasna ploča suda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ab/>
        <w:t>Putem e-Oglasne ploče suda: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Županijsko državno odvjetništvo u Varaždinu, Građansko-upravni odjel, Varaždin, B. Radić 2,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 xml:space="preserve">privremeni stečajni upravitelj </w:t>
      </w:r>
      <w:r w:rsidR="00BE76E7" w:rsidRPr="0056514C">
        <w:rPr>
          <w:rFonts w:eastAsia="Times New Roman" w:hAnsi="Times New Roman" w:ascii="Times New Roman"/>
          <w:sz w:val="24"/>
          <w:szCs w:val="24"/>
          <w:lang w:eastAsia="hr-HR"/>
        </w:rPr>
        <w:t>Antun Mišanović, Varaždin, Braće Radića 2</w:t>
      </w:r>
      <w:r w:rsidR="00BE76E7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56514C" w:rsidP="0056514C" w:rsidR="0056514C" w:rsidRP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 xml:space="preserve">dužnik </w:t>
      </w:r>
      <w:r w:rsidR="00BE76E7" w:rsidRPr="0056514C">
        <w:rPr>
          <w:rFonts w:eastAsia="Times New Roman" w:hAnsi="Times New Roman" w:ascii="Times New Roman"/>
          <w:sz w:val="24"/>
          <w:szCs w:val="24"/>
          <w:lang w:eastAsia="hr-HR"/>
        </w:rPr>
        <w:t>FLUO j.d.o.o., Varaždin, Optujska 10</w:t>
      </w:r>
      <w:r w:rsidR="00BE76E7">
        <w:rPr>
          <w:rFonts w:eastAsia="Times New Roman" w:hAnsi="Times New Roman" w:ascii="Times New Roman"/>
          <w:sz w:val="24"/>
          <w:szCs w:val="24"/>
          <w:lang w:eastAsia="hr-HR"/>
        </w:rPr>
        <w:t>,</w:t>
      </w:r>
    </w:p>
    <w:p w:rsidRDefault="0056514C" w:rsidP="0056514C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6514C">
        <w:rPr>
          <w:rFonts w:hAnsi="Times New Roman" w:ascii="Times New Roman"/>
          <w:sz w:val="24"/>
          <w:szCs w:val="24"/>
        </w:rPr>
        <w:t>-</w:t>
      </w:r>
      <w:r w:rsidRPr="0056514C">
        <w:rPr>
          <w:rFonts w:hAnsi="Times New Roman" w:ascii="Times New Roman"/>
          <w:sz w:val="24"/>
          <w:szCs w:val="24"/>
        </w:rPr>
        <w:tab/>
        <w:t>direktor dužnika</w:t>
      </w:r>
      <w:r w:rsidR="00BE76E7" w:rsidRPr="00BE76E7">
        <w:t xml:space="preserve"> </w:t>
      </w:r>
      <w:r w:rsidR="00BE76E7" w:rsidRPr="00BE76E7">
        <w:rPr>
          <w:rFonts w:hAnsi="Times New Roman" w:ascii="Times New Roman"/>
          <w:sz w:val="24"/>
          <w:szCs w:val="24"/>
        </w:rPr>
        <w:t>Alen Škorjanec, Varaždin, Optujska 10A.</w:t>
      </w: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56514C" w:rsidP="002F61DE" w:rsidR="0056514C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sectPr w:rsidSect="00BE76E7" w:rsidR="0056514C">
      <w:headerReference w:type="default" r:id="rId11"/>
      <w:pgSz w:h="16838" w:w="11906"/>
      <w:pgMar w:gutter="0" w:footer="708" w:header="1134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6880" w:rsidP="00501147" w:rsidR="00836880">
      <w:pPr>
        <w:spacing w:lineRule="auto" w:line="240" w:after="0"/>
      </w:pPr>
      <w:r>
        <w:separator/>
      </w:r>
    </w:p>
  </w:endnote>
  <w:endnote w:id="0" w:type="continuationSeparator">
    <w:p w:rsidRDefault="00836880" w:rsidP="00501147" w:rsidR="0083688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6880" w:rsidP="00501147" w:rsidR="00836880">
      <w:pPr>
        <w:spacing w:lineRule="auto" w:line="240" w:after="0"/>
      </w:pPr>
      <w:r>
        <w:separator/>
      </w:r>
    </w:p>
  </w:footnote>
  <w:footnote w:id="0" w:type="continuationSeparator">
    <w:p w:rsidRDefault="00836880" w:rsidP="00501147" w:rsidR="0083688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141716">
      <w:rPr>
        <w:rFonts w:hAnsi="Times New Roman" w:ascii="Times New Roman"/>
        <w:noProof/>
        <w:sz w:val="24"/>
        <w:szCs w:val="24"/>
      </w:rPr>
      <w:t>Poslovni broj: 5 St-33/17-15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141716">
      <w:rPr>
        <w:rFonts w:hAnsi="Times New Roman" w:ascii="Times New Roman"/>
        <w:noProof/>
        <w:sz w:val="24"/>
        <w:szCs w:val="24"/>
      </w:rPr>
      <w:t>3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BD741E"/>
    <w:multiLevelType w:val="hybridMultilevel"/>
    <w:tmpl w:val="E99C86A8"/>
    <w:lvl w:tplc="A298259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3CD86007"/>
    <w:multiLevelType w:val="hybridMultilevel"/>
    <w:tmpl w:val="96A004BA"/>
    <w:lvl w:tplc="A9A4976C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207D"/>
    <w:rsid w:val="00087C43"/>
    <w:rsid w:val="00141716"/>
    <w:rsid w:val="00194888"/>
    <w:rsid w:val="001A68CF"/>
    <w:rsid w:val="001E3C62"/>
    <w:rsid w:val="001F6DF0"/>
    <w:rsid w:val="00237FCE"/>
    <w:rsid w:val="002971D6"/>
    <w:rsid w:val="002D2FC4"/>
    <w:rsid w:val="002E3DDB"/>
    <w:rsid w:val="002F61DE"/>
    <w:rsid w:val="00340399"/>
    <w:rsid w:val="00341823"/>
    <w:rsid w:val="00342CFC"/>
    <w:rsid w:val="00345212"/>
    <w:rsid w:val="00367E59"/>
    <w:rsid w:val="00385BF0"/>
    <w:rsid w:val="00394A8C"/>
    <w:rsid w:val="003A4477"/>
    <w:rsid w:val="00450291"/>
    <w:rsid w:val="0049749B"/>
    <w:rsid w:val="004A0BD1"/>
    <w:rsid w:val="004E1C60"/>
    <w:rsid w:val="00501147"/>
    <w:rsid w:val="0056514C"/>
    <w:rsid w:val="005E1D89"/>
    <w:rsid w:val="005F633B"/>
    <w:rsid w:val="00685195"/>
    <w:rsid w:val="00741600"/>
    <w:rsid w:val="00757A30"/>
    <w:rsid w:val="007802E2"/>
    <w:rsid w:val="0078776D"/>
    <w:rsid w:val="00791B7F"/>
    <w:rsid w:val="007A409A"/>
    <w:rsid w:val="00836880"/>
    <w:rsid w:val="008659E3"/>
    <w:rsid w:val="008A6557"/>
    <w:rsid w:val="008C4EFB"/>
    <w:rsid w:val="008D05FD"/>
    <w:rsid w:val="0092437B"/>
    <w:rsid w:val="00957093"/>
    <w:rsid w:val="0096157B"/>
    <w:rsid w:val="0096563D"/>
    <w:rsid w:val="00975368"/>
    <w:rsid w:val="00A31425"/>
    <w:rsid w:val="00A31587"/>
    <w:rsid w:val="00A65E60"/>
    <w:rsid w:val="00A9082D"/>
    <w:rsid w:val="00AA1295"/>
    <w:rsid w:val="00AF28D9"/>
    <w:rsid w:val="00B00B9A"/>
    <w:rsid w:val="00B43087"/>
    <w:rsid w:val="00B43741"/>
    <w:rsid w:val="00B92B86"/>
    <w:rsid w:val="00BC5568"/>
    <w:rsid w:val="00BE76E7"/>
    <w:rsid w:val="00C470B6"/>
    <w:rsid w:val="00C50709"/>
    <w:rsid w:val="00CB0D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7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7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171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17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17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17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7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171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17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17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St-33/2017</izvorni_sadrzaj>
    <derivirana_varijabla naziv="DomainObject.Predmet.OznakaBroj_1">St-33/2017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FLUO jednostavno društvo s ograničenom odgovornošću za distribuciju vode</izvorni_sadrzaj>
    <derivirana_varijabla naziv="DomainObject.Predmet.ProtustrankaFormated_1">  FLUO jednostavno društvo s ograničenom odgovornošću za distribuciju vode</derivirana_varijabla>
  </DomainObject.Predmet.ProtustrankaFormated>
  <DomainObject.Predmet.ProtustrankaFormatedOIB>
    <izvorni_sadrzaj>  FLUO jednostavno društvo s ograničenom odgovornošću za distribuciju vode, OIB 05997681163</izvorni_sadrzaj>
    <derivirana_varijabla naziv="DomainObject.Predmet.ProtustrankaFormatedOIB_1">  FLUO jednostavno društvo s ograničenom odgovornošću za distribuciju vode, OIB 05997681163</derivirana_varijabla>
  </DomainObject.Predmet.ProtustrankaFormatedOIB>
  <DomainObject.Predmet.ProtustrankaFormatedWithAdress>
    <izvorni_sadrzaj> FLUO jednostavno društvo s ograničenom odgovornošću za distribuciju vode, Optujska 10/A, 42000 Varaždin</izvorni_sadrzaj>
    <derivirana_varijabla naziv="DomainObject.Predmet.ProtustrankaFormatedWithAdress_1"> FLUO jednostavno društvo s ograničenom odgovornošću za distribuciju vode, Optujska 10/A, 42000 Varaždin</derivirana_varijabla>
  </DomainObject.Predmet.ProtustrankaFormatedWithAdress>
  <DomainObject.Predmet.ProtustrankaFormatedWithAdressOIB>
    <izvorni_sadrzaj> FLUO jednostavno društvo s ograničenom odgovornošću za distribuciju vode, OIB 05997681163, Optujska 10/A, 42000 Varaždin</izvorni_sadrzaj>
    <derivirana_varijabla naziv="DomainObject.Predmet.ProtustrankaFormatedWithAdressOIB_1"> FLUO jednostavno društvo s ograničenom odgovornošću za distribuciju vode, OIB 05997681163, Optujska 10/A, 42000 Varaždin</derivirana_varijabla>
  </DomainObject.Predmet.ProtustrankaFormatedWithAdressOIB>
  <DomainObject.Predmet.ProtustrankaWithAdress>
    <izvorni_sadrzaj>FLUO jednostavno društvo s ograničenom odgovornošću za distribuciju vode Optujska 10/A, 42000 Varaždin</izvorni_sadrzaj>
    <derivirana_varijabla naziv="DomainObject.Predmet.ProtustrankaWithAdress_1">FLUO jednostavno društvo s ograničenom odgovornošću za distribuciju vode Optujska 10/A, 42000 Varaždin</derivirana_varijabla>
  </DomainObject.Predmet.ProtustrankaWithAdress>
  <DomainObject.Predmet.ProtustrankaWithAdressOIB>
    <izvorni_sadrzaj>FLUO jednostavno društvo s ograničenom odgovornošću za distribuciju vode, OIB 05997681163, Optujska 10/A, 42000 Varaždin</izvorni_sadrzaj>
    <derivirana_varijabla naziv="DomainObject.Predmet.ProtustrankaWithAdressOIB_1">FLUO jednostavno društvo s ograničenom odgovornošću za distribuciju vode, OIB 05997681163, Optujska 10/A, 42000 Varaždin</derivirana_varijabla>
  </DomainObject.Predmet.ProtustrankaWithAdressOIB>
  <DomainObject.Predmet.ProtustrankaNazivFormated>
    <izvorni_sadrzaj>FLUO jednostavno društvo s ograničenom odgovornošću za distribuciju vode</izvorni_sadrzaj>
    <derivirana_varijabla naziv="DomainObject.Predmet.ProtustrankaNazivFormated_1">FLUO jednostavno društvo s ograničenom odgovornošću za distribuciju vode</derivirana_varijabla>
  </DomainObject.Predmet.ProtustrankaNazivFormated>
  <DomainObject.Predmet.ProtustrankaNazivFormatedOIB>
    <izvorni_sadrzaj>FLUO jednostavno društvo s ograničenom odgovornošću za distribuciju vode, OIB 05997681163</izvorni_sadrzaj>
    <derivirana_varijabla naziv="DomainObject.Predmet.ProtustrankaNazivFormatedOIB_1">FLUO jednostavno društvo s ograničenom odgovornošću za distribuciju vode, OIB 05997681163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 zastupanog po punomoćniku Županijsko državno odvjetništvo u Varaždinu</izvorni_sadrzaj>
    <derivirana_varijabla naziv="DomainObject.Predmet.StrankaFormated_1">  Financijska agencija; RH MF - Porezna uprava, Područni ured sjeverna Hrvatska zastupanog po punomoćniku Županijsko državno odvjetništvo u Varaždinu</derivirana_varijabla>
  </DomainObject.Predmet.StrankaFormated>
  <DomainObject.Predmet.StrankaFormatedOIB>
    <izvorni_sadrzaj>  Financijska agencija, OIB 85821130368; RH MF - Porezna uprava, Područni ured sjeverna Hrvatska, OIB 18683136487 zastupanog po punomoćniku Županijsko državno odvjetništvo u Varaždinu</izvorni_sadrzaj>
    <derivirana_varijabla naziv="DomainObject.Predmet.StrankaFormatedOIB_1">  Financijska agencija, OIB 85821130368; RH MF -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 zastupanog po punomoćniku Županijsko državno odvjetništvo u Varaždinu</izvorni_sadrzaj>
    <derivirana_varijabla naziv="DomainObject.Predmet.StrankaFormatedWithAdress_1"> Financijska agencija, Ulica grada Vukovara 70, 10000 Zagreb; RH MF - Porezna uprava,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 zastupanog po punomoćniku Županijsko državno odvjetništvo u Varaždinu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42855.60</izvorni_sadrzaj>
    <derivirana_varijabla naziv="DomainObject.Predmet.TrenutnaVrijednost_1">42855.60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 zastupanog po punomoćniku Županijsko državno odvjetništvo u Varaždinu</item>
    </izvorni_sadrzaj>
    <derivirana_varijabla naziv="DomainObject.Predmet.StrankaListFormated_1">
      <item>Financijska agencija</item>
      <item>RH MF -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 zastupanog po punomoćniku Županijsko državno odvjetništvo u Varaždinu</item>
    </izvorni_sadrzaj>
    <derivirana_varijabla naziv="DomainObject.Predmet.StrankaListFormatedOIB_1">
      <item>Financijska agencija, OIB 85821130368</item>
      <item>RH MF -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 zastupanog po punomoćniku Županijsko državno odvjetništvo u Varaždinu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FLUO jednostavno društvo s ograničenom odgovornošću za distribuciju vode</item>
    </izvorni_sadrzaj>
    <derivirana_varijabla naziv="DomainObject.Predmet.ProtuStrankaListFormated_1">
      <item>FLUO jednostavno društvo s ograničenom odgovornošću za distribuciju vode</item>
    </derivirana_varijabla>
  </DomainObject.Predmet.ProtuStrankaListFormated>
  <DomainObject.Predmet.ProtuStrankaListFormatedOIB>
    <izvorni_sadrzaj>
      <item>FLUO jednostavno društvo s ograničenom odgovornošću za distribuciju vode, OIB 05997681163</item>
    </izvorni_sadrzaj>
    <derivirana_varijabla naziv="DomainObject.Predmet.ProtuStrankaListFormatedOIB_1">
      <item>FLUO jednostavno društvo s ograničenom odgovornošću za distribuciju vode, OIB 05997681163</item>
    </derivirana_varijabla>
  </DomainObject.Predmet.ProtuStrankaListFormatedOIB>
  <DomainObject.Predmet.ProtuStrankaListFormatedWithAdress>
    <izvorni_sadrzaj>
      <item>FLUO jednostavno društvo s ograničenom odgovornošću za distribuciju vode, Optujska 10/A, 42000 Varaždin</item>
    </izvorni_sadrzaj>
    <derivirana_varijabla naziv="DomainObject.Predmet.ProtuStrankaListFormatedWithAdress_1">
      <item>FLUO jednostavno društvo s ograničenom odgovornošću za distribuciju vode, Optujska 10/A, 42000 Varaždin</item>
    </derivirana_varijabla>
  </DomainObject.Predmet.ProtuStrankaListFormatedWithAdress>
  <DomainObject.Predmet.ProtuStrankaListFormatedWithAdressOIB>
    <izvorni_sadrzaj>
      <item>FLUO jednostavno društvo s ograničenom odgovornošću za distribuciju vode, OIB 05997681163, Optujska 10/A, 42000 Varaždin</item>
    </izvorni_sadrzaj>
    <derivirana_varijabla naziv="DomainObject.Predmet.ProtuStrankaListFormatedWithAdressOIB_1">
      <item>FLUO jednostavno društvo s ograničenom odgovornošću za distribuciju vode, OIB 05997681163, Optujska 10/A, 42000 Varaždin</item>
    </derivirana_varijabla>
  </DomainObject.Predmet.ProtuStrankaListFormatedWithAdressOIB>
  <DomainObject.Predmet.ProtuStrankaListNazivFormated>
    <izvorni_sadrzaj>
      <item>FLUO jednostavno društvo s ograničenom odgovornošću za distribuciju vode</item>
    </izvorni_sadrzaj>
    <derivirana_varijabla naziv="DomainObject.Predmet.ProtuStrankaListNazivFormated_1">
      <item>FLUO jednostavno društvo s ograničenom odgovornošću za distribuciju vode</item>
    </derivirana_varijabla>
  </DomainObject.Predmet.ProtuStrankaListNazivFormated>
  <DomainObject.Predmet.ProtuStrankaListNazivFormatedOIB>
    <izvorni_sadrzaj>
      <item>FLUO jednostavno društvo s ograničenom odgovornošću za distribuciju vode, OIB 05997681163</item>
    </izvorni_sadrzaj>
    <derivirana_varijabla naziv="DomainObject.Predmet.ProtuStrankaListNazivFormatedOIB_1">
      <item>FLUO jednostavno društvo s ograničenom odgovornošću za distribuciju vode, OIB 05997681163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 punomoćnik sudionika u postupku RH MF - Porezna uprava, Područni ured sjeverna Hrvatska</item>
      <item>Alen Škorjanec</item>
    </izvorni_sadrzaj>
    <derivirana_varijabla naziv="DomainObject.Predmet.OstaliListFormated_1">
      <item>Sudski registar</item>
      <item>e-oglasna ploča</item>
      <item>Županijsko državno odvjetništvo u Varaždinu punomoćnik sudionika u postupku RH MF - Porezna uprava, Područni ured sjeverna Hrvatska</item>
      <item>Alen Škorjanec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izvorni_sadrzaj>
    <derivirana_varijabla naziv="DomainObject.Predmet.OstaliListFormatedOIB_1">
      <item>Sudski registar</item>
      <item>e-oglasna ploča</item>
      <item>Županijsko državno odvjetništvo u Varaždinu punomoćnik sudionika u postupku RH MF - Porezna uprava, Područni ured sjeverna Hrvatska</item>
      <item>Alen Škorjanec, OIB 35794399968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izvorni_sadrzaj>
    <derivirana_varijabla naziv="DomainObject.Predmet.OstaliListFormatedWithAdress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Optujska 10a, 42000 Varaždin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izvorni_sadrzaj>
    <derivirana_varijabla naziv="DomainObject.Predmet.OstaliListFormatedWithAdressOIB_1">
      <item>Sudski registar</item>
      <item>e-oglasna ploča</item>
      <item>Županijsko državno odvjetništvo u Varaždinu, B.Radića 2, 42000 Varaždin punomoćnik sudionika u postupku RH MF - Porezna uprava, Područni ured sjeverna Hrvatska</item>
      <item>Alen Škorjanec, OIB 35794399968, Optujska 10a, 42000 Varaždin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Alen Škorjanec</item>
    </izvorni_sadrzaj>
    <derivirana_varijabla naziv="DomainObject.Predmet.OstaliListNazivFormated_1">
      <item>Sudski registar</item>
      <item>e-oglasna ploča</item>
      <item>Županijsko državno odvjetništvo u Varaždinu</item>
      <item>Alen Škorjanec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Alen Škorjanec, OIB 35794399968</item>
    </izvorni_sadrzaj>
    <derivirana_varijabla naziv="DomainObject.Predmet.OstaliListNazivFormatedOIB_1">
      <item>Sudski registar</item>
      <item>e-oglasna ploča</item>
      <item>Županijsko državno odvjetništvo u Varaždinu</item>
      <item>Alen Škorjanec, OIB 35794399968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FLUO jednostavno društvo s ograničenom odgovornošću za distribuciju vode</izvorni_sadrzaj>
    <derivirana_varijabla naziv="DomainObject.Predmet.ProtustrankaIDrugi_1">FLUO jednostavno društvo s ograničenom odgovornošću za distribuciju vode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FLUO jednostavno društvo s ograničenom odgovornošću za distribuciju vode, OIB 05997681163, Optujska 10/A, 42000 Varaždin</izvorni_sadrzaj>
    <derivirana_varijabla naziv="DomainObject.Predmet.ProtustrankaIDrugiAdressOIB_1">FLUO jednostavno društvo s ograničenom odgovornošću za distribuciju vode, OIB 05997681163, Optujska 10/A,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izvorni_sadrzaj>
    <derivirana_varijabla naziv="DomainObject.Predmet.SudioniciListNaziv_1">
      <item>Financijska agencija</item>
      <item>FLUO jednostavno društvo s ograničenom odgovornošću za distribuciju vode</item>
      <item>Sudski registar</item>
      <item>e-oglasna ploča</item>
      <item>RH MF - Porezna uprava, Područni ured sjeverna Hrvatska</item>
      <item>Županijsko državno odvjetništvo u Varaždinu</item>
      <item>Alen Škorjanec</item>
    </derivirana_varijabla>
  </DomainObject.Predmet.SudioniciListNaziv>
  <DomainObject.Predmet.SudioniciListAdressOIB>
    <izvorni_sadrzaj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izvorni_sadrzaj>
    <derivirana_varijabla naziv="DomainObject.Predmet.SudioniciListAdressOIB_1">
      <item>Financijska agencija, OIB 85821130368, Ulica grada Vukovara 70,10000 Zagreb</item>
      <item>FLUO jednostavno društvo s ograničenom odgovornošću za distribuciju vode, OIB 05997681163, Optujska 10/A,42000 Varaždin</item>
      <item>Sudski registar</item>
      <item>e-oglasna ploča</item>
      <item>RH MF - Porezna uprava, Područni ured sjeverna Hrvatska, OIB 18683136487, Graberje 1,42000 Varaždin</item>
      <item>Županijsko državno odvjetništvo u Varaždinu, B.Radića 2,42000 Varaždin</item>
      <item>Alen Škorjanec, OIB 35794399968, Optujska 10a,42000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05997681163</item>
      <item>, OIB null</item>
      <item>, OIB null</item>
      <item>, OIB 18683136487</item>
      <item>, OIB null</item>
      <item>, OIB 35794399968</item>
    </izvorni_sadrzaj>
    <derivirana_varijabla naziv="DomainObject.Predmet.SudioniciListNazivOIB_1">
      <item>, OIB 85821130368</item>
      <item>, OIB 05997681163</item>
      <item>, OIB null</item>
      <item>, OIB null</item>
      <item>, OIB 18683136487</item>
      <item>, OIB null</item>
      <item>, OIB 35794399968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85AB7-F0F0-4966-B7E2-E169FC7FC5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741</properties:Words>
  <properties:Characters>4111</properties:Characters>
  <properties:Lines>116</properties:Lines>
  <properties:Paragraphs>35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Lea Rogina</cp:lastModifiedBy>
  <cp:lastPrinted>2017-10-04T12:18:00Z</cp:lastPrinted>
  <dcterms:modified xmlns:xsi="http://www.w3.org/2001/XMLSchema-instance" xsi:type="dcterms:W3CDTF">2017-10-04T12:18:00Z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