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e94d" w14:paraId="677e94d" w:rsidRDefault="00095214" w:rsidP="00194625" w:rsidR="00095214" w:rsidRPr="00095214">
      <w:pPr>
        <w:pStyle w:val="Zaglavlje"/>
        <w:jc w:val="center"/>
        <w15:collapsed w:val="false"/>
      </w:pPr>
      <w:bookmarkStart w:name="_GoBack" w:id="0"/>
      <w:bookmarkEnd w:id="0"/>
      <w:r>
        <w:tab/>
      </w:r>
      <w:r>
        <w:tab/>
      </w:r>
      <w:r>
        <w:tab/>
      </w:r>
      <w:r>
        <w:tab/>
      </w:r>
      <w:r>
        <w:tab/>
      </w:r>
      <w:r w:rsidR="00194625" w:rsidRPr="00095214">
        <w:t>Poslovni broj: 2 St-</w:t>
      </w:r>
      <w:r w:rsidR="000521AD">
        <w:t>568/16-43</w:t>
      </w:r>
    </w:p>
    <w:p w:rsidRDefault="00D261FC" w:rsidP="00D261FC" w:rsidR="00D261FC">
      <w:r>
        <w:rPr>
          <w:noProof/>
        </w:rPr>
        <w:t xml:space="preserve">                    </w:t>
      </w:r>
      <w:r>
        <w:rPr>
          <w:noProof/>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D261FC" w:rsidP="00D261FC" w:rsidR="00D261FC">
      <w:pPr>
        <w:tabs>
          <w:tab w:pos="8475" w:val="left"/>
        </w:tabs>
      </w:pPr>
      <w:r>
        <w:t xml:space="preserve">         REPUBLIKA HRVATSKA</w:t>
      </w:r>
      <w:r>
        <w:tab/>
      </w:r>
    </w:p>
    <w:p w:rsidRDefault="00D261FC" w:rsidP="00D261FC" w:rsidR="00D261FC">
      <w:r>
        <w:t xml:space="preserve"> TRGOVAČKI SUD U VARAŽDINU</w:t>
      </w:r>
    </w:p>
    <w:p w:rsidRDefault="00D261FC" w:rsidP="00D261FC" w:rsidR="00D261FC">
      <w:pPr>
        <w:ind w:firstLine="720"/>
      </w:pPr>
      <w:r>
        <w:t xml:space="preserve">         B. Radić 2</w:t>
      </w:r>
    </w:p>
    <w:p w:rsidRDefault="00D261FC" w:rsidP="00964C7D" w:rsidR="00D261FC" w:rsidRPr="00964C7D">
      <w:pPr>
        <w:rPr>
          <w:szCs w:val="24"/>
        </w:rPr>
      </w:pPr>
    </w:p>
    <w:p w:rsidRDefault="000521AD" w:rsidP="00095214" w:rsidR="000521AD">
      <w:pPr>
        <w:jc w:val="center"/>
      </w:pPr>
    </w:p>
    <w:p w:rsidRDefault="00095214" w:rsidP="00095214" w:rsidR="00095214">
      <w:pPr>
        <w:jc w:val="center"/>
      </w:pPr>
      <w:r>
        <w:t>U  I M E  R E P U B L I K E  H R V A T S K E</w:t>
      </w:r>
    </w:p>
    <w:p w:rsidRDefault="00095214" w:rsidP="00095214" w:rsidR="00095214"/>
    <w:p w:rsidRDefault="00095214" w:rsidP="00095214" w:rsidR="00095214">
      <w:pPr>
        <w:jc w:val="center"/>
      </w:pPr>
      <w:r>
        <w:t>R J E Š E NJ E</w:t>
      </w:r>
    </w:p>
    <w:p w:rsidRDefault="00095214" w:rsidP="00095214" w:rsidR="00095214">
      <w:pPr>
        <w:jc w:val="center"/>
      </w:pPr>
    </w:p>
    <w:p w:rsidRDefault="008F077F" w:rsidP="00A34FFC" w:rsidR="00A34FFC" w:rsidRPr="00A34FFC">
      <w:pPr>
        <w:ind w:firstLine="708"/>
        <w:jc w:val="both"/>
        <w:rPr>
          <w:color w:themeColor="text1" w:val="000000"/>
        </w:rPr>
      </w:pPr>
      <w:r w:rsidRPr="008F077F">
        <w:t>Trgovački sud u Varaždinu po sutkinji toga suda Meliti Poljanec Bubaš, u postupku predstečajne nagodbe povodom prijedloga dužnika CENTAR ZA REPRODUKCIJU U STOČARSTVU HRVATSKE d.o.o., Križevci, Poto</w:t>
      </w:r>
      <w:r>
        <w:t>č</w:t>
      </w:r>
      <w:r w:rsidR="000521AD">
        <w:t>ka 20, OIB: 18386202945, dana 3</w:t>
      </w:r>
      <w:r w:rsidRPr="008F077F">
        <w:t xml:space="preserve">. </w:t>
      </w:r>
      <w:r w:rsidR="000521AD">
        <w:t>veljače 2017</w:t>
      </w:r>
      <w:r w:rsidRPr="008F077F">
        <w:t>.</w:t>
      </w:r>
    </w:p>
    <w:p w:rsidRDefault="000521AD" w:rsidP="00095214" w:rsidR="000521AD">
      <w:pPr>
        <w:jc w:val="center"/>
      </w:pPr>
    </w:p>
    <w:p w:rsidRDefault="00095214" w:rsidP="00095214" w:rsidR="00095214">
      <w:pPr>
        <w:jc w:val="center"/>
      </w:pPr>
      <w:r>
        <w:t>r i j e š i o  j e</w:t>
      </w:r>
    </w:p>
    <w:p w:rsidRDefault="00095214" w:rsidP="00095214" w:rsidR="00095214"/>
    <w:p w:rsidRDefault="00D47D81" w:rsidP="00095214" w:rsidR="00095214">
      <w:pPr>
        <w:jc w:val="both"/>
      </w:pPr>
      <w:r>
        <w:tab/>
        <w:t>Obustavlja se</w:t>
      </w:r>
      <w:r w:rsidR="00095214">
        <w:t xml:space="preserve"> </w:t>
      </w:r>
      <w:r w:rsidR="008F077F">
        <w:t xml:space="preserve">predstečajni postupak nad dužnikom </w:t>
      </w:r>
      <w:r w:rsidR="008F077F" w:rsidRPr="008F077F">
        <w:t>CENTAR ZA REPRODUKCIJU U STOČARSTVU HRVATSKE d.o.o., Križevci, Poto</w:t>
      </w:r>
      <w:r w:rsidR="008F077F">
        <w:t>čka 20, OIB: 18386202945</w:t>
      </w:r>
      <w:r w:rsidR="00095214">
        <w:t>.</w:t>
      </w:r>
      <w:r w:rsidR="008F077F">
        <w:t xml:space="preserve"> </w:t>
      </w:r>
    </w:p>
    <w:p w:rsidRDefault="006C2159" w:rsidP="00B55878" w:rsidR="006C2159">
      <w:pPr>
        <w:jc w:val="both"/>
      </w:pPr>
    </w:p>
    <w:p w:rsidRDefault="000521AD" w:rsidP="00B55878" w:rsidR="000521AD">
      <w:pPr>
        <w:jc w:val="center"/>
        <w:rPr>
          <w:szCs w:val="24"/>
        </w:rPr>
      </w:pPr>
    </w:p>
    <w:p w:rsidRDefault="007A75CE" w:rsidP="00B55878" w:rsidR="007A75CE" w:rsidRPr="00964C7D">
      <w:pPr>
        <w:jc w:val="center"/>
        <w:rPr>
          <w:szCs w:val="24"/>
        </w:rPr>
      </w:pPr>
      <w:r w:rsidRPr="00964C7D">
        <w:rPr>
          <w:szCs w:val="24"/>
        </w:rPr>
        <w:t>Obrazloženje</w:t>
      </w:r>
    </w:p>
    <w:p w:rsidRDefault="007A75CE" w:rsidP="00964C7D" w:rsidR="007A75CE" w:rsidRPr="00964C7D">
      <w:pPr>
        <w:rPr>
          <w:szCs w:val="24"/>
        </w:rPr>
      </w:pPr>
    </w:p>
    <w:p w:rsidRDefault="007F2D48" w:rsidP="008F077F" w:rsidR="008F077F">
      <w:pPr>
        <w:jc w:val="both"/>
        <w:rPr>
          <w:szCs w:val="24"/>
        </w:rPr>
      </w:pPr>
      <w:r>
        <w:rPr>
          <w:szCs w:val="24"/>
        </w:rPr>
        <w:tab/>
      </w:r>
      <w:r w:rsidR="0086419C" w:rsidRPr="0086419C">
        <w:rPr>
          <w:szCs w:val="24"/>
        </w:rPr>
        <w:t>Predlagatelj</w:t>
      </w:r>
      <w:r w:rsidR="008F077F">
        <w:rPr>
          <w:szCs w:val="24"/>
        </w:rPr>
        <w:t>-dužnik</w:t>
      </w:r>
      <w:r w:rsidR="0086419C" w:rsidRPr="0086419C">
        <w:rPr>
          <w:szCs w:val="24"/>
        </w:rPr>
        <w:t xml:space="preserve"> je podnio zahtjev za pokretanje </w:t>
      </w:r>
      <w:r w:rsidR="008F077F">
        <w:rPr>
          <w:szCs w:val="24"/>
        </w:rPr>
        <w:t>pred</w:t>
      </w:r>
      <w:r w:rsidR="0086419C" w:rsidRPr="0086419C">
        <w:rPr>
          <w:szCs w:val="24"/>
        </w:rPr>
        <w:t>stečajnog postupka nad dužnikom navedenim u izreci,</w:t>
      </w:r>
      <w:r w:rsidR="008F077F">
        <w:rPr>
          <w:szCs w:val="24"/>
        </w:rPr>
        <w:t xml:space="preserve"> pozivajući se na predstečajni razlog prijeteće nesposobnosti za plaćanje, pri čemu je naveo</w:t>
      </w:r>
      <w:r w:rsidR="00D47D81">
        <w:rPr>
          <w:szCs w:val="24"/>
        </w:rPr>
        <w:t xml:space="preserve"> da</w:t>
      </w:r>
      <w:r w:rsidR="008F077F">
        <w:rPr>
          <w:szCs w:val="24"/>
        </w:rPr>
        <w:t xml:space="preserve"> dužnik u Očevidniku redoslijeda osnova za plaćanje koji vodi Financijska agencija ima jednu ili više evidentiranih neizvršenih osn</w:t>
      </w:r>
      <w:r w:rsidR="000521AD">
        <w:rPr>
          <w:szCs w:val="24"/>
        </w:rPr>
        <w:t>ova za plaćanje koje je trebalo</w:t>
      </w:r>
      <w:r w:rsidR="008F077F">
        <w:rPr>
          <w:szCs w:val="24"/>
        </w:rPr>
        <w:t xml:space="preserve"> na temelju valjanih osnova za plaćanje, bez daljnjih pristanka dužnika, naplatiti s nekog od njegovih računa.</w:t>
      </w:r>
    </w:p>
    <w:p w:rsidRDefault="008F077F" w:rsidP="008F077F" w:rsidR="00D47D81" w:rsidRPr="0086419C">
      <w:pPr>
        <w:jc w:val="both"/>
        <w:rPr>
          <w:szCs w:val="24"/>
        </w:rPr>
      </w:pPr>
      <w:r w:rsidRPr="0086419C">
        <w:rPr>
          <w:szCs w:val="24"/>
        </w:rPr>
        <w:t xml:space="preserve"> </w:t>
      </w:r>
    </w:p>
    <w:p w:rsidRDefault="0086419C" w:rsidP="0086419C" w:rsidR="008F077F">
      <w:pPr>
        <w:jc w:val="both"/>
        <w:rPr>
          <w:szCs w:val="24"/>
        </w:rPr>
      </w:pPr>
      <w:r w:rsidRPr="0086419C">
        <w:rPr>
          <w:szCs w:val="24"/>
        </w:rPr>
        <w:tab/>
      </w:r>
      <w:r w:rsidR="008F077F">
        <w:rPr>
          <w:szCs w:val="24"/>
        </w:rPr>
        <w:t>Sud je, ocjenjujući da su ispunjene pretpostavke za otvaranje predstečajnog postupka, donio rješenje o otvaranju istog, te imenovao povjerenika dužniku.</w:t>
      </w:r>
    </w:p>
    <w:p w:rsidRDefault="000521AD" w:rsidP="0086419C" w:rsidR="000521AD">
      <w:pPr>
        <w:jc w:val="both"/>
        <w:rPr>
          <w:szCs w:val="24"/>
        </w:rPr>
      </w:pPr>
    </w:p>
    <w:p w:rsidRDefault="000521AD" w:rsidP="000521AD" w:rsidR="000521AD">
      <w:pPr>
        <w:jc w:val="both"/>
        <w:rPr>
          <w:szCs w:val="24"/>
        </w:rPr>
      </w:pPr>
      <w:r>
        <w:rPr>
          <w:szCs w:val="24"/>
        </w:rPr>
        <w:tab/>
        <w:t xml:space="preserve">Odredbom čl. 63. st. 1. Stečajnog zakona propisano je da se predstečajni postupak mora završiti u roku od 120 dana od dana podnošenja prijedloga. Iznimno od navedene odredbe sud može, na prijedlog dužnika, dopustiti produženje roka za daljnjih 90 dana, ako smatra da bi to bilo svrsishodno za sklapanje predstečajnoga sporazuma (stavak 2.). Stavkom 3. iste odredbe određeno je da će sud obustaviti predstečajni postupak ako ne potvrdi predstečajni sporazum u rokovima iz st. 1. i 2. tog članka. </w:t>
      </w:r>
    </w:p>
    <w:p w:rsidRDefault="000521AD" w:rsidP="0086419C" w:rsidR="000521AD">
      <w:pPr>
        <w:jc w:val="both"/>
        <w:rPr>
          <w:szCs w:val="24"/>
        </w:rPr>
      </w:pPr>
    </w:p>
    <w:p w:rsidRDefault="000521AD" w:rsidP="0086419C" w:rsidR="000521AD">
      <w:pPr>
        <w:jc w:val="both"/>
        <w:rPr>
          <w:szCs w:val="24"/>
        </w:rPr>
      </w:pPr>
      <w:r>
        <w:rPr>
          <w:szCs w:val="24"/>
        </w:rPr>
        <w:tab/>
      </w:r>
    </w:p>
    <w:p w:rsidRDefault="000521AD" w:rsidP="0086419C" w:rsidR="000521AD">
      <w:pPr>
        <w:jc w:val="both"/>
        <w:rPr>
          <w:szCs w:val="24"/>
        </w:rPr>
      </w:pPr>
    </w:p>
    <w:p w:rsidRDefault="000521AD" w:rsidP="0086419C" w:rsidR="000521AD">
      <w:pPr>
        <w:jc w:val="both"/>
        <w:rPr>
          <w:szCs w:val="24"/>
        </w:rPr>
      </w:pPr>
    </w:p>
    <w:p w:rsidRDefault="000521AD" w:rsidP="000521AD" w:rsidR="000521AD">
      <w:pPr>
        <w:ind w:firstLine="708"/>
        <w:jc w:val="both"/>
        <w:rPr>
          <w:szCs w:val="24"/>
        </w:rPr>
      </w:pPr>
      <w:r>
        <w:rPr>
          <w:szCs w:val="24"/>
        </w:rPr>
        <w:lastRenderedPageBreak/>
        <w:t>Budući da dužnik nakon proteka roka od 120 dana od dana podnošenja prijedloga nije predložio produženje roka za daljnjih 90 dana, to je sud temeljem odredbe čl. 63. st.3. Stečajnog zakona (NN 71/15) odlučio kao u izreci.</w:t>
      </w:r>
    </w:p>
    <w:p w:rsidRDefault="000521AD" w:rsidP="0086419C" w:rsidR="000521AD">
      <w:pPr>
        <w:jc w:val="both"/>
        <w:rPr>
          <w:szCs w:val="24"/>
        </w:rPr>
      </w:pPr>
    </w:p>
    <w:p w:rsidRDefault="007A75CE" w:rsidP="00964C7D" w:rsidR="007A75CE" w:rsidRPr="00964C7D">
      <w:pPr>
        <w:jc w:val="center"/>
        <w:rPr>
          <w:szCs w:val="24"/>
        </w:rPr>
      </w:pPr>
      <w:r w:rsidRPr="00964C7D">
        <w:rPr>
          <w:szCs w:val="24"/>
        </w:rPr>
        <w:t xml:space="preserve">U Varaždinu </w:t>
      </w:r>
      <w:r w:rsidR="000521AD">
        <w:rPr>
          <w:szCs w:val="24"/>
        </w:rPr>
        <w:t>3</w:t>
      </w:r>
      <w:r w:rsidR="00964C7D" w:rsidRPr="00964C7D">
        <w:rPr>
          <w:szCs w:val="24"/>
        </w:rPr>
        <w:t xml:space="preserve">. </w:t>
      </w:r>
      <w:r w:rsidR="000521AD">
        <w:rPr>
          <w:szCs w:val="24"/>
        </w:rPr>
        <w:t>veljače</w:t>
      </w:r>
      <w:r w:rsidR="00436D90">
        <w:rPr>
          <w:szCs w:val="24"/>
        </w:rPr>
        <w:t xml:space="preserve"> </w:t>
      </w:r>
      <w:r w:rsidR="00B8373D">
        <w:rPr>
          <w:szCs w:val="24"/>
        </w:rPr>
        <w:t>201</w:t>
      </w:r>
      <w:r w:rsidR="000521AD">
        <w:rPr>
          <w:szCs w:val="24"/>
        </w:rPr>
        <w:t>7</w:t>
      </w:r>
      <w:r w:rsidR="00964C7D" w:rsidRPr="00964C7D">
        <w:rPr>
          <w:szCs w:val="24"/>
        </w:rPr>
        <w:t>.</w:t>
      </w:r>
    </w:p>
    <w:p w:rsidRDefault="007A75CE" w:rsidP="00964C7D" w:rsidR="007A75CE" w:rsidRPr="00964C7D">
      <w:pPr>
        <w:rPr>
          <w:szCs w:val="24"/>
        </w:rPr>
      </w:pPr>
      <w:r w:rsidRPr="00964C7D">
        <w:rPr>
          <w:szCs w:val="24"/>
        </w:rPr>
        <w:t xml:space="preserve">                                                                                                  </w:t>
      </w:r>
    </w:p>
    <w:p w:rsidRDefault="00A34FFC" w:rsidP="00964C7D" w:rsidR="007A75CE" w:rsidRPr="00964C7D">
      <w:pPr>
        <w:rPr>
          <w:szCs w:val="24"/>
        </w:rPr>
      </w:pPr>
      <w:r>
        <w:rPr>
          <w:szCs w:val="24"/>
        </w:rPr>
        <w:t xml:space="preserve">  </w:t>
      </w:r>
    </w:p>
    <w:p w:rsidRDefault="007A75CE" w:rsidP="00964C7D" w:rsidR="007A75CE" w:rsidRPr="00964C7D">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194625">
        <w:rPr>
          <w:szCs w:val="24"/>
        </w:rPr>
        <w:t xml:space="preserve">    </w:t>
      </w:r>
      <w:r w:rsidR="00D261FC">
        <w:rPr>
          <w:szCs w:val="24"/>
        </w:rPr>
        <w:t>Sutkinja</w:t>
      </w:r>
    </w:p>
    <w:p w:rsidRDefault="007A75CE" w:rsidP="008A0558" w:rsidR="008A0558">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r w:rsidR="000521AD">
        <w:rPr>
          <w:szCs w:val="24"/>
        </w:rPr>
        <w:t xml:space="preserve">  </w:t>
      </w:r>
      <w:r w:rsidRPr="00964C7D">
        <w:rPr>
          <w:szCs w:val="24"/>
        </w:rPr>
        <w:t xml:space="preserve">  </w:t>
      </w:r>
      <w:r w:rsidR="00D261FC">
        <w:rPr>
          <w:szCs w:val="24"/>
        </w:rPr>
        <w:t>Melita Poljanec Bubaš</w:t>
      </w:r>
      <w:r w:rsidR="008A0558">
        <w:rPr>
          <w:szCs w:val="24"/>
        </w:rPr>
        <w:t>,v.r.</w:t>
      </w:r>
    </w:p>
    <w:p w:rsidRDefault="008A0558" w:rsidP="00194625" w:rsidR="008A0558">
      <w:pPr>
        <w:rPr>
          <w:szCs w:val="24"/>
        </w:rPr>
      </w:pPr>
    </w:p>
    <w:p w:rsidRDefault="00194625" w:rsidP="00194625" w:rsidR="00194625">
      <w:pPr>
        <w:rPr>
          <w:szCs w:val="24"/>
        </w:rPr>
      </w:pPr>
    </w:p>
    <w:p w:rsidRDefault="00194625" w:rsidP="00194625" w:rsidR="00194625">
      <w:pPr>
        <w:rPr>
          <w:szCs w:val="24"/>
        </w:rPr>
      </w:pPr>
    </w:p>
    <w:p w:rsidRDefault="007A75CE" w:rsidP="00194625" w:rsidR="007A75CE">
      <w:pPr>
        <w:rPr>
          <w:szCs w:val="24"/>
        </w:rPr>
      </w:pPr>
      <w:r w:rsidRPr="00964C7D">
        <w:rPr>
          <w:szCs w:val="24"/>
        </w:rPr>
        <w:t xml:space="preserve">                                                         </w:t>
      </w:r>
    </w:p>
    <w:p w:rsidRDefault="00D261FC" w:rsidP="00964C7D" w:rsidR="00D261FC" w:rsidRPr="00964C7D">
      <w:pPr>
        <w:rPr>
          <w:szCs w:val="24"/>
        </w:rPr>
      </w:pP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t xml:space="preserve">Protiv ovoga rješenja može se podnijeti žalba u roku od osam dana nakon isteka osam dana od njegove objave </w:t>
      </w:r>
      <w:r w:rsidR="00CF63B6">
        <w:rPr>
          <w:szCs w:val="24"/>
        </w:rPr>
        <w:t>na e-oglasnoj ploči suda</w:t>
      </w:r>
      <w:r w:rsidRPr="00964C7D">
        <w:rPr>
          <w:szCs w:val="24"/>
        </w:rPr>
        <w:t xml:space="preserve">, pisano u </w:t>
      </w:r>
      <w:r w:rsidR="007F2D48">
        <w:rPr>
          <w:szCs w:val="24"/>
        </w:rPr>
        <w:t>četiri</w:t>
      </w:r>
      <w:r w:rsidRPr="00964C7D">
        <w:rPr>
          <w:szCs w:val="24"/>
        </w:rPr>
        <w:t xml:space="preserve"> primjerka, putem ovoga suda, Visokom trgovačkom sudu RH. </w:t>
      </w:r>
    </w:p>
    <w:p w:rsidRDefault="007A75CE" w:rsidP="00D7256A" w:rsidR="007A75CE" w:rsidRPr="00964C7D">
      <w:pPr>
        <w:jc w:val="both"/>
        <w:rPr>
          <w:szCs w:val="24"/>
        </w:rPr>
      </w:pPr>
      <w:r w:rsidRPr="00964C7D">
        <w:rPr>
          <w:szCs w:val="24"/>
        </w:rPr>
        <w:tab/>
      </w:r>
    </w:p>
    <w:p w:rsidRDefault="007A75CE" w:rsidP="00964C7D" w:rsidR="007A75CE" w:rsidRPr="00964C7D">
      <w:pPr>
        <w:rPr>
          <w:szCs w:val="24"/>
        </w:rPr>
      </w:pPr>
    </w:p>
    <w:p w:rsidRDefault="00D261FC" w:rsidP="00D261FC" w:rsidR="00D261FC">
      <w:pPr>
        <w:rPr>
          <w:szCs w:val="24"/>
        </w:rPr>
      </w:pPr>
      <w:r>
        <w:rPr>
          <w:szCs w:val="24"/>
        </w:rPr>
        <w:t>DNA:</w:t>
      </w:r>
    </w:p>
    <w:p w:rsidRDefault="00D261FC" w:rsidP="00D261FC" w:rsidR="00D261FC">
      <w:pPr>
        <w:numPr>
          <w:ilvl w:val="0"/>
          <w:numId w:val="2"/>
        </w:numPr>
        <w:jc w:val="both"/>
      </w:pPr>
      <w:r>
        <w:t>Predlagatelj</w:t>
      </w:r>
      <w:r w:rsidR="00976905">
        <w:t>-dužnik</w:t>
      </w:r>
      <w:r>
        <w:t xml:space="preserve"> </w:t>
      </w:r>
      <w:r w:rsidR="00976905" w:rsidRPr="008F077F">
        <w:t>CENTAR ZA REPRODUKCIJU U STOČARSTVU HRVATSKE d.o.o., Križevci, Poto</w:t>
      </w:r>
      <w:r w:rsidR="00976905">
        <w:t>čka 20</w:t>
      </w:r>
    </w:p>
    <w:p w:rsidRDefault="00976905" w:rsidP="00D261FC" w:rsidR="00D261FC">
      <w:pPr>
        <w:numPr>
          <w:ilvl w:val="0"/>
          <w:numId w:val="2"/>
        </w:numPr>
        <w:rPr>
          <w:szCs w:val="24"/>
        </w:rPr>
      </w:pPr>
      <w:r>
        <w:t xml:space="preserve">povjerenik </w:t>
      </w:r>
      <w:r w:rsidR="000521AD">
        <w:t>Tomislav Đuričin iz Varaždina, Dravska poljana 1</w:t>
      </w:r>
    </w:p>
    <w:p w:rsidRDefault="00D261FC" w:rsidP="00194625" w:rsidR="00D261FC" w:rsidRPr="00194625">
      <w:pPr>
        <w:numPr>
          <w:ilvl w:val="0"/>
          <w:numId w:val="2"/>
        </w:numPr>
        <w:rPr>
          <w:szCs w:val="24"/>
        </w:rPr>
      </w:pPr>
      <w:r>
        <w:rPr>
          <w:szCs w:val="24"/>
        </w:rPr>
        <w:t>Sudski registar ovog suda radi zabilježbe (odmah i nakon pravomoćnosti)</w:t>
      </w:r>
      <w:r>
        <w:rPr>
          <w:rFonts w:eastAsia="Calibri"/>
          <w:szCs w:val="24"/>
          <w:lang w:eastAsia="en-US"/>
        </w:rPr>
        <w:t xml:space="preserve"> </w:t>
      </w:r>
      <w:r w:rsidRPr="00194625">
        <w:rPr>
          <w:szCs w:val="24"/>
        </w:rPr>
        <w:t xml:space="preserve"> </w:t>
      </w:r>
    </w:p>
    <w:p w:rsidRDefault="00D261FC" w:rsidP="00D261FC" w:rsidR="00D261FC">
      <w:pPr>
        <w:numPr>
          <w:ilvl w:val="0"/>
          <w:numId w:val="2"/>
        </w:numPr>
        <w:rPr>
          <w:szCs w:val="24"/>
        </w:rPr>
      </w:pPr>
      <w:r>
        <w:rPr>
          <w:szCs w:val="24"/>
        </w:rPr>
        <w:t>E-oglasna ploča suda</w:t>
      </w:r>
      <w:r w:rsidR="00976905">
        <w:rPr>
          <w:szCs w:val="24"/>
        </w:rPr>
        <w:t xml:space="preserve"> </w:t>
      </w:r>
    </w:p>
    <w:p w:rsidRDefault="00D261FC" w:rsidP="00D261FC" w:rsidR="00D261FC">
      <w:pPr>
        <w:numPr>
          <w:ilvl w:val="0"/>
          <w:numId w:val="2"/>
        </w:numPr>
        <w:rPr>
          <w:szCs w:val="24"/>
        </w:rPr>
      </w:pPr>
      <w:r>
        <w:rPr>
          <w:szCs w:val="24"/>
        </w:rPr>
        <w:t xml:space="preserve">Pisarnica – kal. 20 dana </w:t>
      </w:r>
      <w:r w:rsidR="00976905">
        <w:rPr>
          <w:szCs w:val="24"/>
        </w:rPr>
        <w:t xml:space="preserve"> </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83F" w:rsidP="007A75CE" w:rsidR="0026183F">
      <w:r>
        <w:separator/>
      </w:r>
    </w:p>
  </w:endnote>
  <w:endnote w:id="0" w:type="continuationSeparator">
    <w:p w:rsidRDefault="0026183F" w:rsidP="007A75CE" w:rsidR="002618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83F" w:rsidP="007A75CE" w:rsidR="0026183F">
      <w:r>
        <w:separator/>
      </w:r>
    </w:p>
  </w:footnote>
  <w:footnote w:id="0" w:type="continuationSeparator">
    <w:p w:rsidRDefault="0026183F" w:rsidP="007A75CE" w:rsidR="002618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8A0558">
      <w:rPr>
        <w:noProof/>
      </w:rPr>
      <w:t>2</w:t>
    </w:r>
    <w:r>
      <w:fldChar w:fldCharType="end"/>
    </w:r>
  </w:p>
  <w:p w:rsidRDefault="00976905" w:rsidR="009E6198">
    <w:pPr>
      <w:pStyle w:val="Zaglavlje"/>
    </w:pPr>
    <w:r>
      <w:tab/>
    </w:r>
    <w:r>
      <w:tab/>
    </w:r>
    <w:r w:rsidR="000521AD" w:rsidRPr="00095214">
      <w:t>Poslovni broj: 2 St-</w:t>
    </w:r>
    <w:r w:rsidR="000521AD">
      <w:t>568/16-43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21AD"/>
    <w:rsid w:val="000571E3"/>
    <w:rsid w:val="00064E14"/>
    <w:rsid w:val="00095214"/>
    <w:rsid w:val="000B15A6"/>
    <w:rsid w:val="000C0AEF"/>
    <w:rsid w:val="000E1119"/>
    <w:rsid w:val="00107CA2"/>
    <w:rsid w:val="00122E85"/>
    <w:rsid w:val="0014661B"/>
    <w:rsid w:val="00150F81"/>
    <w:rsid w:val="00194625"/>
    <w:rsid w:val="001C692E"/>
    <w:rsid w:val="001D1BDF"/>
    <w:rsid w:val="00216ADB"/>
    <w:rsid w:val="00255595"/>
    <w:rsid w:val="0026183F"/>
    <w:rsid w:val="0028687B"/>
    <w:rsid w:val="002A6059"/>
    <w:rsid w:val="002B3F68"/>
    <w:rsid w:val="002C7776"/>
    <w:rsid w:val="002D7EFD"/>
    <w:rsid w:val="00316EB4"/>
    <w:rsid w:val="003B5155"/>
    <w:rsid w:val="003E2AE0"/>
    <w:rsid w:val="00436D90"/>
    <w:rsid w:val="00447AD0"/>
    <w:rsid w:val="00467EEF"/>
    <w:rsid w:val="0048398C"/>
    <w:rsid w:val="0049000D"/>
    <w:rsid w:val="00497129"/>
    <w:rsid w:val="004A1245"/>
    <w:rsid w:val="004C1E71"/>
    <w:rsid w:val="004D0940"/>
    <w:rsid w:val="004E6183"/>
    <w:rsid w:val="00525276"/>
    <w:rsid w:val="00531356"/>
    <w:rsid w:val="00550447"/>
    <w:rsid w:val="00581316"/>
    <w:rsid w:val="005B2BAA"/>
    <w:rsid w:val="005B3761"/>
    <w:rsid w:val="005B616A"/>
    <w:rsid w:val="00603A25"/>
    <w:rsid w:val="0063224D"/>
    <w:rsid w:val="006523AF"/>
    <w:rsid w:val="0068190F"/>
    <w:rsid w:val="00693CD2"/>
    <w:rsid w:val="006C1AAA"/>
    <w:rsid w:val="006C2159"/>
    <w:rsid w:val="006F25A8"/>
    <w:rsid w:val="006F298E"/>
    <w:rsid w:val="00703409"/>
    <w:rsid w:val="0071301C"/>
    <w:rsid w:val="00735822"/>
    <w:rsid w:val="00741660"/>
    <w:rsid w:val="007620D6"/>
    <w:rsid w:val="007821E8"/>
    <w:rsid w:val="00784263"/>
    <w:rsid w:val="007A3F03"/>
    <w:rsid w:val="007A75CE"/>
    <w:rsid w:val="007B0DF7"/>
    <w:rsid w:val="007B10CE"/>
    <w:rsid w:val="007B404E"/>
    <w:rsid w:val="007E395A"/>
    <w:rsid w:val="007F2D48"/>
    <w:rsid w:val="008034FA"/>
    <w:rsid w:val="00807802"/>
    <w:rsid w:val="00830F43"/>
    <w:rsid w:val="008354B4"/>
    <w:rsid w:val="00836343"/>
    <w:rsid w:val="0086419C"/>
    <w:rsid w:val="00875A8F"/>
    <w:rsid w:val="0088484A"/>
    <w:rsid w:val="008A024C"/>
    <w:rsid w:val="008A0558"/>
    <w:rsid w:val="008A49F0"/>
    <w:rsid w:val="008F077F"/>
    <w:rsid w:val="008F0FEA"/>
    <w:rsid w:val="00907951"/>
    <w:rsid w:val="00933038"/>
    <w:rsid w:val="00936688"/>
    <w:rsid w:val="00940790"/>
    <w:rsid w:val="00943931"/>
    <w:rsid w:val="009463BE"/>
    <w:rsid w:val="00951219"/>
    <w:rsid w:val="00956EAA"/>
    <w:rsid w:val="00962A57"/>
    <w:rsid w:val="00963C9F"/>
    <w:rsid w:val="00964C7D"/>
    <w:rsid w:val="00965CA8"/>
    <w:rsid w:val="00976596"/>
    <w:rsid w:val="00976905"/>
    <w:rsid w:val="009B7053"/>
    <w:rsid w:val="009B75F6"/>
    <w:rsid w:val="009D0C5B"/>
    <w:rsid w:val="009D3AB2"/>
    <w:rsid w:val="009E6198"/>
    <w:rsid w:val="009F3F15"/>
    <w:rsid w:val="00A2060E"/>
    <w:rsid w:val="00A31AD4"/>
    <w:rsid w:val="00A3468B"/>
    <w:rsid w:val="00A34FFC"/>
    <w:rsid w:val="00A53268"/>
    <w:rsid w:val="00A71C37"/>
    <w:rsid w:val="00AD4B1F"/>
    <w:rsid w:val="00AE3548"/>
    <w:rsid w:val="00B15AEB"/>
    <w:rsid w:val="00B22C67"/>
    <w:rsid w:val="00B34567"/>
    <w:rsid w:val="00B55878"/>
    <w:rsid w:val="00B72D09"/>
    <w:rsid w:val="00B8373D"/>
    <w:rsid w:val="00BA41CD"/>
    <w:rsid w:val="00BB5DDF"/>
    <w:rsid w:val="00BC7FA7"/>
    <w:rsid w:val="00BD014D"/>
    <w:rsid w:val="00BF5CAE"/>
    <w:rsid w:val="00BF6F8E"/>
    <w:rsid w:val="00C03FB1"/>
    <w:rsid w:val="00C56F89"/>
    <w:rsid w:val="00C7158A"/>
    <w:rsid w:val="00C80BBE"/>
    <w:rsid w:val="00C83918"/>
    <w:rsid w:val="00C84A03"/>
    <w:rsid w:val="00CA719C"/>
    <w:rsid w:val="00CB6ECB"/>
    <w:rsid w:val="00CD1E55"/>
    <w:rsid w:val="00CD5109"/>
    <w:rsid w:val="00CE3446"/>
    <w:rsid w:val="00CF63B6"/>
    <w:rsid w:val="00D0242F"/>
    <w:rsid w:val="00D261FC"/>
    <w:rsid w:val="00D27008"/>
    <w:rsid w:val="00D45D7E"/>
    <w:rsid w:val="00D47D81"/>
    <w:rsid w:val="00D508D6"/>
    <w:rsid w:val="00D65D0F"/>
    <w:rsid w:val="00D7256A"/>
    <w:rsid w:val="00D81282"/>
    <w:rsid w:val="00DB4EB7"/>
    <w:rsid w:val="00DF4B3F"/>
    <w:rsid w:val="00DF57F8"/>
    <w:rsid w:val="00E07C5D"/>
    <w:rsid w:val="00E3070D"/>
    <w:rsid w:val="00E472B5"/>
    <w:rsid w:val="00EA5D61"/>
    <w:rsid w:val="00EB07FC"/>
    <w:rsid w:val="00ED11FC"/>
    <w:rsid w:val="00EF7543"/>
    <w:rsid w:val="00F03687"/>
    <w:rsid w:val="00F0497A"/>
    <w:rsid w:val="00F50578"/>
    <w:rsid w:val="00F6594B"/>
    <w:rsid w:val="00F669C7"/>
    <w:rsid w:val="00F66DF8"/>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svežanj u pisarnici</izvorni_sadrzaj>
    <derivirana_varijabla naziv="DomainObject.Predmet.PrimjedbaSuca_1">I. i II. svežanj u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ZA REPRODUKCIJU U STOČARSTVU HRVATSKE d.o.o.; BAYERN GENETIK GmbH</izvorni_sadrzaj>
    <derivirana_varijabla naziv="DomainObject.Predmet.StrankaFormated_1">  CENTAR ZA REPRODUKCIJU U STOČARSTVU HRVATSKE d.o.o.; BAYERN GENETIK GmbH</derivirana_varijabla>
  </DomainObject.Predmet.StrankaFormated>
  <DomainObject.Predmet.StrankaFormatedOIB>
    <izvorni_sadrzaj>  CENTAR ZA REPRODUKCIJU U STOČARSTVU HRVATSKE d.o.o., OIB 18386202945; BAYERN GENETIK GmbH, OIB 51845587089</izvorni_sadrzaj>
    <derivirana_varijabla naziv="DomainObject.Predmet.StrankaFormatedOIB_1">  CENTAR ZA REPRODUKCIJU U STOČARSTVU HRVATSKE d.o.o., OIB 18386202945; BAYERN GENETIK GmbH, OIB 51845587089</derivirana_varijabla>
  </DomainObject.Predmet.StrankaFormatedOIB>
  <DomainObject.Predmet.StrankaFormatedWithAdress>
    <izvorni_sadrzaj> CENTAR ZA REPRODUKCIJU U STOČARSTVU HRVATSKE d.o.o., Potočka 20, 48260 Križevci; BAYERN GENETIK GmbH</izvorni_sadrzaj>
    <derivirana_varijabla naziv="DomainObject.Predmet.StrankaFormatedWithAdress_1"> CENTAR ZA REPRODUKCIJU U STOČARSTVU HRVATSKE d.o.o., Potočka 20, 48260 Križevci; BAYERN GENETIK GmbH</derivirana_varijabla>
  </DomainObject.Predmet.StrankaFormatedWithAdress>
  <DomainObject.Predmet.StrankaFormatedWithAdressOIB>
    <izvorni_sadrzaj> CENTAR ZA REPRODUKCIJU U STOČARSTVU HRVATSKE d.o.o., OIB 18386202945, Potočka 20, 48260 Križevci; BAYERN GENETIK GmbH, OIB 51845587089</izvorni_sadrzaj>
    <derivirana_varijabla naziv="DomainObject.Predmet.StrankaFormatedWithAdressOIB_1"> CENTAR ZA REPRODUKCIJU U STOČARSTVU HRVATSKE d.o.o., OIB 18386202945, Potočka 20, 48260 Križevci; BAYERN GENETIK GmbH, OIB 51845587089</derivirana_varijabla>
  </DomainObject.Predmet.StrankaFormatedWithAdressOIB>
  <DomainObject.Predmet.StrankaWithAdress>
    <izvorni_sadrzaj>CENTAR ZA REPRODUKCIJU U STOČARSTVU HRVATSKE d.o.o. Potočka 20,48260 Križevci,BAYERN GENETIK GmbH </izvorni_sadrzaj>
    <derivirana_varijabla naziv="DomainObject.Predmet.StrankaWithAdress_1">CENTAR ZA REPRODUKCIJU U STOČARSTVU HRVATSKE d.o.o. Potočka 20,48260 Križevci,BAYERN GENETIK GmbH </derivirana_varijabla>
  </DomainObject.Predmet.StrankaWithAdress>
  <DomainObject.Predmet.StrankaWithAdressOIB>
    <izvorni_sadrzaj>CENTAR ZA REPRODUKCIJU U STOČARSTVU HRVATSKE d.o.o., OIB 18386202945, Potočka 20,48260 Križevci,BAYERN GENETIK GmbH, OIB 51845587089</izvorni_sadrzaj>
    <derivirana_varijabla naziv="DomainObject.Predmet.StrankaWithAdressOIB_1">CENTAR ZA REPRODUKCIJU U STOČARSTVU HRVATSKE d.o.o., OIB 18386202945, Potočka 20,48260 Križevci,BAYERN GENETIK GmbH, OIB 51845587089</derivirana_varijabla>
  </DomainObject.Predmet.StrankaWithAdressOIB>
  <DomainObject.Predmet.StrankaNazivFormated>
    <izvorni_sadrzaj>CENTAR ZA REPRODUKCIJU U STOČARSTVU HRVATSKE d.o.o.,BAYERN GENETIK GmbH</izvorni_sadrzaj>
    <derivirana_varijabla naziv="DomainObject.Predmet.StrankaNazivFormated_1">CENTAR ZA REPRODUKCIJU U STOČARSTVU HRVATSKE d.o.o.,BAYERN GENETIK GmbH</derivirana_varijabla>
  </DomainObject.Predmet.StrankaNazivFormated>
  <DomainObject.Predmet.StrankaNazivFormatedOIB>
    <izvorni_sadrzaj>CENTAR ZA REPRODUKCIJU U STOČARSTVU HRVATSKE d.o.o., OIB 18386202945,BAYERN GENETIK GmbH, OIB 51845587089</izvorni_sadrzaj>
    <derivirana_varijabla naziv="DomainObject.Predmet.StrankaNazivFormatedOIB_1">CENTAR ZA REPRODUKCIJU U STOČARSTVU HRVATSKE d.o.o., OIB 18386202945,BAYERN GENETIK GmbH, OIB 51845587089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6472736.58</izvorni_sadrzaj>
    <derivirana_varijabla naziv="DomainObject.Predmet.TrenutnaVrijednost_1">6472736.58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CENTAR ZA REPRODUKCIJU U STOČARSTVU HRVATSKE d.o.o.</item>
      <item>BAYERN GENETIK GmbH</item>
    </izvorni_sadrzaj>
    <derivirana_varijabla naziv="DomainObject.Predmet.StrankaListFormated_1">
      <item>CENTAR ZA REPRODUKCIJU U STOČARSTVU HRVATSKE d.o.o.</item>
      <item>BAYERN GENETIK GmbH</item>
    </derivirana_varijabla>
  </DomainObject.Predmet.StrankaListFormated>
  <DomainObject.Predmet.StrankaListFormatedOIB>
    <izvorni_sadrzaj>
      <item>CENTAR ZA REPRODUKCIJU U STOČARSTVU HRVATSKE d.o.o., OIB 18386202945</item>
      <item>BAYERN GENETIK GmbH, OIB 51845587089</item>
    </izvorni_sadrzaj>
    <derivirana_varijabla naziv="DomainObject.Predmet.StrankaListFormatedOIB_1">
      <item>CENTAR ZA REPRODUKCIJU U STOČARSTVU HRVATSKE d.o.o., OIB 18386202945</item>
      <item>BAYERN GENETIK GmbH, OIB 51845587089</item>
    </derivirana_varijabla>
  </DomainObject.Predmet.StrankaListFormatedOIB>
  <DomainObject.Predmet.StrankaListFormatedWithAdress>
    <izvorni_sadrzaj>
      <item>CENTAR ZA REPRODUKCIJU U STOČARSTVU HRVATSKE d.o.o., Potočka 20, 48260 Križevci</item>
      <item>BAYERN GENETIK GmbH</item>
    </izvorni_sadrzaj>
    <derivirana_varijabla naziv="DomainObject.Predmet.StrankaListFormatedWithAdress_1">
      <item>CENTAR ZA REPRODUKCIJU U STOČARSTVU HRVATSKE d.o.o., Potočka 20, 48260 Križevci</item>
      <item>BAYERN GENETIK GmbH</item>
    </derivirana_varijabla>
  </DomainObject.Predmet.StrankaListFormatedWithAdress>
  <DomainObject.Predmet.StrankaListFormatedWithAdressOIB>
    <izvorni_sadrzaj>
      <item>CENTAR ZA REPRODUKCIJU U STOČARSTVU HRVATSKE d.o.o., OIB 18386202945, Potočka 20, 48260 Križevci</item>
      <item>BAYERN GENETIK GmbH, OIB 51845587089</item>
    </izvorni_sadrzaj>
    <derivirana_varijabla naziv="DomainObject.Predmet.StrankaListFormatedWithAdressOIB_1">
      <item>CENTAR ZA REPRODUKCIJU U STOČARSTVU HRVATSKE d.o.o., OIB 18386202945, Potočka 20, 48260 Križevci</item>
      <item>BAYERN GENETIK GmbH, OIB 51845587089</item>
    </derivirana_varijabla>
  </DomainObject.Predmet.StrankaListFormatedWithAdressOIB>
  <DomainObject.Predmet.StrankaListNazivFormated>
    <izvorni_sadrzaj>
      <item>CENTAR ZA REPRODUKCIJU U STOČARSTVU HRVATSKE d.o.o.</item>
      <item>BAYERN GENETIK GmbH</item>
    </izvorni_sadrzaj>
    <derivirana_varijabla naziv="DomainObject.Predmet.StrankaListNazivFormated_1">
      <item>CENTAR ZA REPRODUKCIJU U STOČARSTVU HRVATSKE d.o.o.</item>
      <item>BAYERN GENETIK GmbH</item>
    </derivirana_varijabla>
  </DomainObject.Predmet.StrankaListNazivFormated>
  <DomainObject.Predmet.StrankaListNazivFormatedOIB>
    <izvorni_sadrzaj>
      <item>CENTAR ZA REPRODUKCIJU U STOČARSTVU HRVATSKE d.o.o., OIB 18386202945</item>
      <item>BAYERN GENETIK GmbH, OIB 51845587089</item>
    </izvorni_sadrzaj>
    <derivirana_varijabla naziv="DomainObject.Predmet.StrankaListNazivFormatedOIB_1">
      <item>CENTAR ZA REPRODUKCIJU U STOČARSTVU HRVATSKE d.o.o., OIB 18386202945</item>
      <item>BAYERN GENETIK GmbH, OIB 51845587089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izvorni_sadrzaj>
    <derivirana_varijabla naziv="DomainObject.Predmet.OstaliListFormated_1">
      <item>Financijska agencija</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derivirana_varijabla>
  </DomainObject.Predmet.OstaliListFormated>
  <DomainObject.Predmet.OstaliListFormatedOIB>
    <izvorni_sadrzaj>
      <item>Financijska agencija, OIB 85821130368</item>
      <item>Darko Šket</item>
      <item>Sudski registar</item>
      <item>ČAZMATRANS - NOVA društvo s ograničenom odgovornošću za prijevoze i usluge, OIB 04767584912</item>
      <item>Odvjetnica Biserka Jakić</item>
      <item>HP - Hrvatska pošta d.d., OIB 87311810356</item>
      <item>KOMUNALNO PODUZEĆE društvo s ograničenom odgovornošću za obavljanje komunalne djelatnosti Križevci, OIB 87214344239</item>
      <item>VIPnet, društvo s ograničenom odgovornošću za usluge javnih telekomunikacija, OIB 29524210204</item>
      <item>HEP - Opskrba d.o.o. za opskrbu potrošača električnom, toplinskom energijom i plinom, OIB 63073332379</item>
      <item>ERSTE&amp;STEIERMÄRKISCHE BANKA dioničko društvo, OIB 23057039320</item>
      <item>INA-INDUSTRIJA NAFTE, d.d., OIB 27759560625</item>
      <item>Hrvatske vode, pravna osoba za upravljanje vodama, OIB 28921383001</item>
      <item>Igor Mihaljević, OIB 36046223394</item>
      <item>Daniel Deković, OIB 76292704973</item>
    </izvorni_sadrzaj>
    <derivirana_varijabla naziv="DomainObject.Predmet.OstaliListFormatedOIB_1">
      <item>Financijska agencija, OIB 85821130368</item>
      <item>Darko Šket</item>
      <item>Sudski registar</item>
      <item>ČAZMATRANS - NOVA društvo s ograničenom odgovornošću za prijevoze i usluge, OIB 04767584912</item>
      <item>Odvjetnica Biserka Jakić</item>
      <item>HP - Hrvatska pošta d.d., OIB 87311810356</item>
      <item>KOMUNALNO PODUZEĆE društvo s ograničenom odgovornošću za obavljanje komunalne djelatnosti Križevci, OIB 87214344239</item>
      <item>VIPnet, društvo s ograničenom odgovornošću za usluge javnih telekomunikacija, OIB 29524210204</item>
      <item>HEP - Opskrba d.o.o. za opskrbu potrošača električnom, toplinskom energijom i plinom, OIB 63073332379</item>
      <item>ERSTE&amp;STEIERMÄRKISCHE BANKA dioničko društvo, OIB 23057039320</item>
      <item>INA-INDUSTRIJA NAFTE, d.d., OIB 27759560625</item>
      <item>Hrvatske vode, pravna osoba za upravljanje vodama, OIB 28921383001</item>
      <item>Igor Mihaljević, OIB 36046223394</item>
      <item>Daniel Deković, OIB 76292704973</item>
    </derivirana_varijabla>
  </DomainObject.Predmet.OstaliListFormatedOIB>
  <DomainObject.Predmet.OstaliListFormatedWithAdress>
    <izvorni_sadrzaj>
      <item>Financijska agencija, Ulica grada Vukovara 70, 10000 Zagreb</item>
      <item>Darko Šket</item>
      <item>Sudski registar, B.Radića 2, 42000 Varaždin</item>
      <item>ČAZMATRANS - NOVA društvo s ograničenom odgovornošću za prijevoze i usluge, M.Novačića 10, 43240 Čazma</item>
      <item>Odvjetnica Biserka Jakić, Marijana Haberlea 10, 10000 Zagreb</item>
      <item>HP - Hrvatska pošta d.d., Jurišićeva 13, 10000 Zagreb</item>
      <item>KOMUNALNO PODUZEĆE društvo s ograničenom odgovornošću za obavljanje komunalne djelatnosti Križevci, Ulica Drage Grdenića 7, 48260 Križevci</item>
      <item>VIPnet, društvo s ograničenom odgovornošću za usluge javnih telekomunikacija, Vrtni put 1, 10000 Zagreb</item>
      <item>HEP - Opskrba d.o.o. za opskrbu potrošača električnom, toplinskom energijom i plinom, Ulica grada Vukovara 37, 10000 Zagreb</item>
      <item>ERSTE&amp;STEIERMÄRKISCHE BANKA dioničko društvo, Jadranski Trg 3/a, 51000 Rijeka</item>
      <item>INA-INDUSTRIJA NAFTE, d.d., Avenija V. Holjevca 10, 10000 Zagreb</item>
      <item>Hrvatske vode, pravna osoba za upravljanje vodama, Grada Vukovara 220, 10000 Zagreb</item>
      <item>Igor Mihaljević, Palešnik 101, 43280 Palešnik</item>
      <item>Daniel Deković, Novačka Ulica 329, 10000 Zagreb</item>
    </izvorni_sadrzaj>
    <derivirana_varijabla naziv="DomainObject.Predmet.OstaliListFormatedWithAdress_1">
      <item>Financijska agencija, Ulica grada Vukovara 70, 10000 Zagreb</item>
      <item>Darko Šket</item>
      <item>Sudski registar, B.Radića 2, 42000 Varaždin</item>
      <item>ČAZMATRANS - NOVA društvo s ograničenom odgovornošću za prijevoze i usluge, M.Novačića 10, 43240 Čazma</item>
      <item>Odvjetnica Biserka Jakić, Marijana Haberlea 10, 10000 Zagreb</item>
      <item>HP - Hrvatska pošta d.d., Jurišićeva 13, 10000 Zagreb</item>
      <item>KOMUNALNO PODUZEĆE društvo s ograničenom odgovornošću za obavljanje komunalne djelatnosti Križevci, Ulica Drage Grdenića 7, 48260 Križevci</item>
      <item>VIPnet, društvo s ograničenom odgovornošću za usluge javnih telekomunikacija, Vrtni put 1, 10000 Zagreb</item>
      <item>HEP - Opskrba d.o.o. za opskrbu potrošača električnom, toplinskom energijom i plinom, Ulica grada Vukovara 37, 10000 Zagreb</item>
      <item>ERSTE&amp;STEIERMÄRKISCHE BANKA dioničko društvo, Jadranski Trg 3/a, 51000 Rijeka</item>
      <item>INA-INDUSTRIJA NAFTE, d.d., Avenija V. Holjevca 10, 10000 Zagreb</item>
      <item>Hrvatske vode, pravna osoba za upravljanje vodama, Grada Vukovara 220, 10000 Zagreb</item>
      <item>Igor Mihaljević, Palešnik 101, 43280 Palešnik</item>
      <item>Daniel Deković, Novačka Ulica 329, 10000 Zagreb</item>
    </derivirana_varijabla>
  </DomainObject.Predmet.OstaliListFormatedWithAdress>
  <DomainObject.Predmet.OstaliListFormatedWithAdressOIB>
    <izvorni_sadrzaj>
      <item>Financijska agencija, OIB 85821130368, Ulica grada Vukovara 70, 10000 Zagreb</item>
      <item>Darko Šket</item>
      <item>Sudski registar, B.Radića 2, 42000 Varaždin</item>
      <item>ČAZMATRANS - NOVA društvo s ograničenom odgovornošću za prijevoze i usluge, OIB 04767584912, M.Novačića 10, 43240 Čazma</item>
      <item>Odvjetnica Biserka Jakić, Marijana Haberlea 10, 10000 Zagreb</item>
      <item>HP - Hrvatska pošta d.d., OIB 87311810356, Jurišićeva 13, 10000 Zagreb</item>
      <item>KOMUNALNO PODUZEĆE društvo s ograničenom odgovornošću za obavljanje komunalne djelatnosti Križevci, OIB 87214344239, Ulica Drage Grdenića 7, 48260 Križevci</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ERSTE&amp;STEIERMÄRKISCHE BANKA dioničko društvo, OIB 23057039320, Jadranski Trg 3/a, 51000 Rijeka</item>
      <item>INA-INDUSTRIJA NAFTE, d.d., OIB 27759560625, Avenija V. Holjevca 10, 10000 Zagreb</item>
      <item>Hrvatske vode, pravna osoba za upravljanje vodama, OIB 28921383001, Grada Vukovara 220, 10000 Zagreb</item>
      <item>Igor Mihaljević, OIB 36046223394, Palešnik 101, 43280 Palešnik</item>
      <item>Daniel Deković, OIB 76292704973, Novačka Ulica 329, 10000 Zagreb</item>
    </izvorni_sadrzaj>
    <derivirana_varijabla naziv="DomainObject.Predmet.OstaliListFormatedWithAdressOIB_1">
      <item>Financijska agencija, OIB 85821130368, Ulica grada Vukovara 70, 10000 Zagreb</item>
      <item>Darko Šket</item>
      <item>Sudski registar, B.Radića 2, 42000 Varaždin</item>
      <item>ČAZMATRANS - NOVA društvo s ograničenom odgovornošću za prijevoze i usluge, OIB 04767584912, M.Novačića 10, 43240 Čazma</item>
      <item>Odvjetnica Biserka Jakić, Marijana Haberlea 10, 10000 Zagreb</item>
      <item>HP - Hrvatska pošta d.d., OIB 87311810356, Jurišićeva 13, 10000 Zagreb</item>
      <item>KOMUNALNO PODUZEĆE društvo s ograničenom odgovornošću za obavljanje komunalne djelatnosti Križevci, OIB 87214344239, Ulica Drage Grdenića 7, 48260 Križevci</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ERSTE&amp;STEIERMÄRKISCHE BANKA dioničko društvo, OIB 23057039320, Jadranski Trg 3/a, 51000 Rijeka</item>
      <item>INA-INDUSTRIJA NAFTE, d.d., OIB 27759560625, Avenija V. Holjevca 10, 10000 Zagreb</item>
      <item>Hrvatske vode, pravna osoba za upravljanje vodama, OIB 28921383001, Grada Vukovara 220, 10000 Zagreb</item>
      <item>Igor Mihaljević, OIB 36046223394, Palešnik 101, 43280 Palešnik</item>
      <item>Daniel Deković, OIB 76292704973, Novačka Ulica 329, 10000 Zagreb</item>
    </derivirana_varijabla>
  </DomainObject.Predmet.OstaliListFormatedWithAdressOIB>
  <DomainObject.Predmet.OstaliListNazivFormated>
    <izvorni_sadrzaj>
      <item>Financijska agencija</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izvorni_sadrzaj>
    <derivirana_varijabla naziv="DomainObject.Predmet.OstaliListNazivFormated_1">
      <item>Financijska agencija</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derivirana_varijabla>
  </DomainObject.Predmet.OstaliListNazivFormated>
  <DomainObject.Predmet.OstaliListNazivFormatedOIB>
    <izvorni_sadrzaj>
      <item>Financijska agencija, OIB 85821130368</item>
      <item>Darko Šket</item>
      <item>Sudski registar</item>
      <item>ČAZMATRANS - NOVA društvo s ograničenom odgovornošću za prijevoze i usluge, OIB 04767584912</item>
      <item>Odvjetnica Biserka Jakić</item>
      <item>HP - Hrvatska pošta d.d., OIB 87311810356</item>
      <item>KOMUNALNO PODUZEĆE društvo s ograničenom odgovornošću za obavljanje komunalne djelatnosti Križevci, OIB 87214344239</item>
      <item>VIPnet, društvo s ograničenom odgovornošću za usluge javnih telekomunikacija, OIB 29524210204</item>
      <item>HEP - Opskrba d.o.o. za opskrbu potrošača električnom, toplinskom energijom i plinom, OIB 63073332379</item>
      <item>ERSTE&amp;STEIERMÄRKISCHE BANKA dioničko društvo, OIB 23057039320</item>
      <item>INA-INDUSTRIJA NAFTE, d.d., OIB 27759560625</item>
      <item>Hrvatske vode, pravna osoba za upravljanje vodama, OIB 28921383001</item>
      <item>Igor Mihaljević, OIB 36046223394</item>
      <item>Daniel Deković, OIB 76292704973</item>
    </izvorni_sadrzaj>
    <derivirana_varijabla naziv="DomainObject.Predmet.OstaliListNazivFormatedOIB_1">
      <item>Financijska agencija, OIB 85821130368</item>
      <item>Darko Šket</item>
      <item>Sudski registar</item>
      <item>ČAZMATRANS - NOVA društvo s ograničenom odgovornošću za prijevoze i usluge, OIB 04767584912</item>
      <item>Odvjetnica Biserka Jakić</item>
      <item>HP - Hrvatska pošta d.d., OIB 87311810356</item>
      <item>KOMUNALNO PODUZEĆE društvo s ograničenom odgovornošću za obavljanje komunalne djelatnosti Križevci, OIB 87214344239</item>
      <item>VIPnet, društvo s ograničenom odgovornošću za usluge javnih telekomunikacija, OIB 29524210204</item>
      <item>HEP - Opskrba d.o.o. za opskrbu potrošača električnom, toplinskom energijom i plinom, OIB 63073332379</item>
      <item>ERSTE&amp;STEIERMÄRKISCHE BANKA dioničko društvo, OIB 23057039320</item>
      <item>INA-INDUSTRIJA NAFTE, d.d., OIB 27759560625</item>
      <item>Hrvatske vode, pravna osoba za upravljanje vodama, OIB 28921383001</item>
      <item>Igor Mihaljević, OIB 36046223394</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CENTAR ZA REPRODUKCIJU U STOČARSTVU HRVATSKE d.o.o. i dr.</izvorni_sadrzaj>
    <derivirana_varijabla naziv="DomainObject.Predmet.StrankaIDrugi_1">CENTAR ZA REPRODUKCIJU U STOČARSTVU HRVATSKE d.o.o. i dr.</derivirana_varijabla>
  </DomainObject.Predmet.StrankaIDrugi>
  <DomainObject.Predmet.ProtustrankaIDrugi>
    <izvorni_sadrzaj/>
    <derivirana_varijabla naziv="DomainObject.Predmet.ProtustrankaIDrugi_1"/>
  </DomainObject.Predmet.ProtustrankaIDrugi>
  <DomainObject.Predmet.StrankaIDrugiAdressOIB>
    <izvorni_sadrzaj>CENTAR ZA REPRODUKCIJU U STOČARSTVU HRVATSKE d.o.o., OIB 18386202945, Potočka 20, 48260 Križevci i dr.</izvorni_sadrzaj>
    <derivirana_varijabla naziv="DomainObject.Predmet.StrankaIDrugiAdressOIB_1">CENTAR ZA REPRODUKCIJU U STOČARSTVU HRVATSKE d.o.o., OIB 18386202945, Potočka 20, 48260 Križevci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CENTAR ZA REPRODUKCIJU U STOČARSTVU HRVATSKE d.o.o.</item>
      <item>BAYERN GENETIK GmbH</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izvorni_sadrzaj>
    <derivirana_varijabla naziv="DomainObject.Predmet.SudioniciListNaziv_1">
      <item>Financijska agencija</item>
      <item>CENTAR ZA REPRODUKCIJU U STOČARSTVU HRVATSKE d.o.o.</item>
      <item>BAYERN GENETIK GmbH</item>
      <item>Darko Šket</item>
      <item>Sudski registar</item>
      <item>ČAZMATRANS - NOVA društvo s ograničenom odgovornošću za prijevoze i usluge</item>
      <item>Odvjetnica Biserka Jakić</item>
      <item>HP - Hrvatska pošta d.d.</item>
      <item>KOMUNALNO PODUZEĆE društvo s ograničenom odgovornošću za obavljanje komunalne djelatnosti Križevci</item>
      <item>VIPnet, društvo s ograničenom odgovornošću za usluge javnih telekomunikacija</item>
      <item>HEP - Opskrba d.o.o. za opskrbu potrošača električnom, toplinskom energijom i plinom</item>
      <item>ERSTE&amp;STEIERMÄRKISCHE BANKA dioničko društvo</item>
      <item>INA-INDUSTRIJA NAFTE, d.d.</item>
      <item>Hrvatske vode, pravna osoba za upravljanje vodama</item>
      <item>Igor Mihaljević</item>
      <item>Daniel Deković</item>
    </derivirana_varijabla>
  </DomainObject.Predmet.SudioniciListNaziv>
  <DomainObject.Predmet.SudioniciListAdressOIB>
    <izvorni_sadrzaj>
      <item>CENTAR ZA REPRODUKCIJU U STOČARSTVU HRVATSKE d.o.o., OIB 18386202945, Potočka 20,48260 Križevci</item>
      <item>BAYERN GENETIK GmbH, OIB 51845587089</item>
      <item>Financijska agencija, OIB 85821130368, Ulica grada Vukovara 70,10000 Zagreb</item>
      <item>Darko Šket</item>
      <item>Sudski registar, B.Radića 2,42000 Varaždin</item>
      <item>ČAZMATRANS - NOVA društvo s ograničenom odgovornošću za prijevoze i usluge, OIB 04767584912, M.Novačića 10,43240 Čazma</item>
      <item>Odvjetnica Biserka Jakić, Marijana Haberlea 10,10000 Zagreb</item>
      <item>HP - Hrvatska pošta d.d., OIB 87311810356, Jurišićeva 13,10000 Zagreb</item>
      <item>KOMUNALNO PODUZEĆE društvo s ograničenom odgovornošću za obavljanje komunalne djelatnosti Križevci, OIB 87214344239, Ulica Drage Grdenića 7,48260 Križevci</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ERSTE&amp;STEIERMÄRKISCHE BANKA dioničko društvo, OIB 23057039320, Jadranski Trg 3/a,51000 Rijeka</item>
      <item>INA-INDUSTRIJA NAFTE, d.d., OIB 27759560625, Avenija V. Holjevca 10,10000 Zagreb</item>
      <item>Hrvatske vode, pravna osoba za upravljanje vodama, OIB 28921383001, Grada Vukovara 220,10000 Zagreb</item>
      <item>Igor Mihaljević, OIB 36046223394, Palešnik 101,43280 Palešnik</item>
      <item>Daniel Deković, OIB 76292704973, Novačka Ulica 329,10000 Zagreb</item>
    </izvorni_sadrzaj>
    <derivirana_varijabla naziv="DomainObject.Predmet.SudioniciListAdressOIB_1">
      <item>CENTAR ZA REPRODUKCIJU U STOČARSTVU HRVATSKE d.o.o., OIB 18386202945, Potočka 20,48260 Križevci</item>
      <item>BAYERN GENETIK GmbH, OIB 51845587089</item>
      <item>Financijska agencija, OIB 85821130368, Ulica grada Vukovara 70,10000 Zagreb</item>
      <item>Darko Šket</item>
      <item>Sudski registar, B.Radića 2,42000 Varaždin</item>
      <item>ČAZMATRANS - NOVA društvo s ograničenom odgovornošću za prijevoze i usluge, OIB 04767584912, M.Novačića 10,43240 Čazma</item>
      <item>Odvjetnica Biserka Jakić, Marijana Haberlea 10,10000 Zagreb</item>
      <item>HP - Hrvatska pošta d.d., OIB 87311810356, Jurišićeva 13,10000 Zagreb</item>
      <item>KOMUNALNO PODUZEĆE društvo s ograničenom odgovornošću za obavljanje komunalne djelatnosti Križevci, OIB 87214344239, Ulica Drage Grdenića 7,48260 Križevci</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ERSTE&amp;STEIERMÄRKISCHE BANKA dioničko društvo, OIB 23057039320, Jadranski Trg 3/a,51000 Rijeka</item>
      <item>INA-INDUSTRIJA NAFTE, d.d., OIB 27759560625, Avenija V. Holjevca 10,10000 Zagreb</item>
      <item>Hrvatske vode, pravna osoba za upravljanje vodama, OIB 28921383001, Grada Vukovara 220,10000 Zagreb</item>
      <item>Igor Mihaljević, OIB 36046223394, Palešnik 101,43280 Palešnik</item>
      <item>Daniel Deković, OIB 76292704973, Novačka Ulica 329,10000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18386202945</item>
      <item>, OIB 51845587089</item>
      <item>, OIB null</item>
      <item>, OIB null</item>
      <item>, OIB 04767584912</item>
      <item>, OIB null</item>
      <item>, OIB 87311810356</item>
      <item>, OIB 87214344239</item>
      <item>, OIB 29524210204</item>
      <item>, OIB 63073332379</item>
      <item>, OIB 23057039320</item>
      <item>, OIB 27759560625</item>
      <item>, OIB 28921383001</item>
      <item>, OIB 36046223394</item>
      <item>, OIB 76292704973</item>
    </izvorni_sadrzaj>
    <derivirana_varijabla naziv="DomainObject.Predmet.SudioniciListNazivOIB_1">
      <item>, OIB 85821130368</item>
      <item>, OIB 18386202945</item>
      <item>, OIB 51845587089</item>
      <item>, OIB null</item>
      <item>, OIB null</item>
      <item>, OIB 04767584912</item>
      <item>, OIB null</item>
      <item>, OIB 87311810356</item>
      <item>, OIB 87214344239</item>
      <item>, OIB 29524210204</item>
      <item>, OIB 63073332379</item>
      <item>, OIB 23057039320</item>
      <item>, OIB 27759560625</item>
      <item>, OIB 28921383001</item>
      <item>, OIB 36046223394</item>
      <item>, OIB 76292704973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D25A9-FAA2-4AC5-85DE-97C1231162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2097</properties:Characters>
  <properties:Lines>72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2017-02-03T13:03:00Z</dcterms:created>
  <dc:creator>Ljubica Makovec</dc:creator>
  <cp:lastModifiedBy>Marko Makaj</cp:lastModifiedBy>
  <cp:lastPrinted>2017-02-03T13:04:00Z</cp:lastPrinted>
  <dcterms:modified xmlns:xsi="http://www.w3.org/2001/XMLSchema-instance" xsi:type="dcterms:W3CDTF">2017-02-03T13:04:00Z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