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586b" w14:paraId="eba586b" w:rsidRDefault="00D60144" w:rsidP="000D6531" w:rsidR="000D653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D6531" w:rsidP="000D6531" w:rsidR="000D6531">
      <w:r>
        <w:t>REPUBLIKA HRVATSKA</w:t>
      </w:r>
    </w:p>
    <w:p w:rsidRDefault="000D6531" w:rsidP="000D6531" w:rsidR="000D6531">
      <w:r>
        <w:t>Trgovački sud u Zagrebu</w:t>
      </w:r>
    </w:p>
    <w:p w:rsidRDefault="000D6531" w:rsidP="000D6531" w:rsidR="000D6531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462DFA" w:rsidP="000D6531" w:rsidR="000D653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St-831</w:t>
      </w:r>
      <w:r w:rsidR="000D6531">
        <w:t>/2019</w:t>
      </w:r>
    </w:p>
    <w:p w:rsidRDefault="000D6531" w:rsidP="000D6531" w:rsidR="000D6531"/>
    <w:p w:rsidRDefault="000D6531" w:rsidP="000D6531" w:rsidR="000D6531"/>
    <w:p w:rsidRDefault="00077649" w:rsidP="000D6531" w:rsidR="00077649"/>
    <w:p w:rsidRDefault="000D6531" w:rsidP="00077649" w:rsidR="000D6531">
      <w:pPr>
        <w:jc w:val="both"/>
      </w:pPr>
      <w:r>
        <w:tab/>
      </w:r>
      <w:r>
        <w:tab/>
      </w:r>
      <w:r>
        <w:tab/>
      </w:r>
      <w:r>
        <w:tab/>
        <w:t xml:space="preserve">      R E P U B L I K A  H R V A T S KA</w:t>
      </w:r>
    </w:p>
    <w:p w:rsidRDefault="000D6531" w:rsidP="00077649" w:rsidR="000D6531">
      <w:pPr>
        <w:jc w:val="both"/>
      </w:pPr>
    </w:p>
    <w:p w:rsidRDefault="00077649" w:rsidP="00077649" w:rsidR="000D653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 </w:t>
      </w:r>
      <w:r w:rsidR="000D6531">
        <w:t xml:space="preserve"> Z A K LJ U Č A K</w:t>
      </w:r>
    </w:p>
    <w:p w:rsidRDefault="000D6531" w:rsidP="00077649" w:rsidR="000D6531">
      <w:pPr>
        <w:jc w:val="both"/>
      </w:pPr>
    </w:p>
    <w:p w:rsidRDefault="00462DFA" w:rsidP="00077649" w:rsidR="000D6531">
      <w:pPr>
        <w:ind w:firstLine="708"/>
        <w:jc w:val="both"/>
      </w:pPr>
      <w:r w:rsidRPr="00462DFA">
        <w:t>Trgovački sud u Zagrebu, sudac Danijela Uzelac, u stečajnom postupku nad dužnikom</w:t>
      </w:r>
      <w:r w:rsidR="00F90685">
        <w:t xml:space="preserve"> </w:t>
      </w:r>
      <w:r w:rsidRPr="00462DFA">
        <w:t xml:space="preserve">220V d.o.o., OIB 97179836291, Zagreb, </w:t>
      </w:r>
      <w:proofErr w:type="spellStart"/>
      <w:r w:rsidRPr="00462DFA">
        <w:t>Budmanijeva</w:t>
      </w:r>
      <w:proofErr w:type="spellEnd"/>
      <w:r w:rsidRPr="00462DFA">
        <w:t xml:space="preserve"> 3, 25. veljače 2019.</w:t>
      </w:r>
      <w:r w:rsidR="00077649">
        <w:t xml:space="preserve">, </w:t>
      </w:r>
      <w:r w:rsidR="000D6531">
        <w:t>28. svibnja 2019.</w:t>
      </w:r>
    </w:p>
    <w:p w:rsidRDefault="00F90685" w:rsidP="00077649" w:rsidR="00F90685">
      <w:pPr>
        <w:ind w:firstLine="708"/>
        <w:jc w:val="both"/>
      </w:pPr>
    </w:p>
    <w:p w:rsidRDefault="000D6531" w:rsidP="00077649" w:rsidR="000D6531">
      <w:pPr>
        <w:jc w:val="both"/>
      </w:pPr>
    </w:p>
    <w:p w:rsidRDefault="000D6531" w:rsidP="00077649" w:rsidR="000D6531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   z a k </w:t>
      </w:r>
      <w:proofErr w:type="spellStart"/>
      <w:r>
        <w:t>lj</w:t>
      </w:r>
      <w:proofErr w:type="spellEnd"/>
      <w:r>
        <w:t xml:space="preserve"> u č i o   j e </w:t>
      </w:r>
    </w:p>
    <w:p w:rsidRDefault="000D6531" w:rsidP="00077649" w:rsidR="000D6531">
      <w:pPr>
        <w:jc w:val="both"/>
      </w:pPr>
    </w:p>
    <w:p w:rsidRDefault="000D6531" w:rsidP="00077649" w:rsidR="000D6531">
      <w:pPr>
        <w:jc w:val="both"/>
      </w:pPr>
    </w:p>
    <w:p w:rsidRDefault="000D6531" w:rsidP="00077649" w:rsidR="000D6531">
      <w:pPr>
        <w:ind w:firstLine="708"/>
        <w:jc w:val="both"/>
      </w:pPr>
      <w:r>
        <w:t>Zakazuje se ročište radi rasprave o pretpostavkama za otvaranje stečajnog postupka za dan 10. lipnja 2019. u 9,</w:t>
      </w:r>
      <w:r w:rsidR="00462DFA">
        <w:t>55</w:t>
      </w:r>
      <w:r>
        <w:t xml:space="preserve"> sati u zgradi Trgovačkog suda u Zagrebu, Petrinjska 8, soba broj 56/III kat – (dvorišna zgrada), na koje ročište se dostavom ovog zaključka poziva:</w:t>
      </w:r>
    </w:p>
    <w:p w:rsidRDefault="000D6531" w:rsidP="00077649" w:rsidR="000D6531">
      <w:pPr>
        <w:jc w:val="both"/>
      </w:pPr>
      <w:r>
        <w:t>- predlagatelj-dužnik,</w:t>
      </w:r>
    </w:p>
    <w:p w:rsidRDefault="000D6531" w:rsidP="00077649" w:rsidR="000D6531">
      <w:pPr>
        <w:jc w:val="both"/>
      </w:pPr>
      <w:r>
        <w:t xml:space="preserve"> -zastupnik po zakonu dužnika.</w:t>
      </w:r>
    </w:p>
    <w:p w:rsidRDefault="000D6531" w:rsidP="00077649" w:rsidR="000D6531">
      <w:pPr>
        <w:jc w:val="both"/>
      </w:pPr>
    </w:p>
    <w:p w:rsidRDefault="000D6531" w:rsidP="00077649" w:rsidR="000D6531">
      <w:pPr>
        <w:jc w:val="both"/>
      </w:pPr>
      <w:r>
        <w:t xml:space="preserve">                                                        U Zagrebu 28. svibnja 2019.</w:t>
      </w:r>
    </w:p>
    <w:p w:rsidRDefault="000D6531" w:rsidP="00077649" w:rsidR="000D653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0D6531" w:rsidP="00077649" w:rsidR="000D6531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0D6531" w:rsidP="00077649" w:rsidR="000D6531">
      <w:pPr>
        <w:jc w:val="both"/>
      </w:pPr>
    </w:p>
    <w:p w:rsidRDefault="000D6531" w:rsidP="00077649" w:rsidR="000D6531">
      <w:pPr>
        <w:jc w:val="both"/>
      </w:pPr>
      <w:r>
        <w:t>Uputa o pravnom lijeku: Protiv zaključka nije dopušten pravni lijek (čl. 19. st. 7. SZ).</w:t>
      </w:r>
    </w:p>
    <w:p w:rsidRDefault="000D6531" w:rsidP="00077649" w:rsidR="000D6531">
      <w:pPr>
        <w:jc w:val="both"/>
      </w:pPr>
    </w:p>
    <w:p w:rsidRDefault="000D6531" w:rsidP="00077649" w:rsidR="000D6531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</w:t>
      </w:r>
      <w:proofErr w:type="spellStart"/>
      <w:r>
        <w:t>otpravka</w:t>
      </w:r>
      <w:proofErr w:type="spellEnd"/>
      <w:r>
        <w:t>:</w:t>
      </w:r>
    </w:p>
    <w:p w:rsidRDefault="000D6531" w:rsidP="00077649" w:rsidR="000D6531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Katarina Franjić</w:t>
      </w:r>
    </w:p>
    <w:p w:rsidRDefault="0000219B" w:rsidP="00077649" w:rsidR="0000219B">
      <w:pPr>
        <w:jc w:val="both"/>
      </w:pPr>
    </w:p>
    <w:sectPr w:rsidR="000021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53D3"/>
    <w:rsid w:val="0000219B"/>
    <w:rsid w:val="00077649"/>
    <w:rsid w:val="000D6531"/>
    <w:rsid w:val="00462DFA"/>
    <w:rsid w:val="00A353D3"/>
    <w:rsid w:val="00BD019B"/>
    <w:rsid w:val="00D60144"/>
    <w:rsid w:val="00F90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01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01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0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1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1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1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1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D01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01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D0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1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1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1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1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St-831/2019</izvorni_sadrzaj>
    <derivirana_varijabla naziv="DomainObject.Predmet.OznakaBroj_1">St-831/2019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220V d.o.o. zastupanog po punomoćniku Olga Bušo</izvorni_sadrzaj>
    <derivirana_varijabla naziv="DomainObject.Predmet.ProtustrankaFormated_1">  220V d.o.o. zastupanog po punomoćniku Olga Bušo</derivirana_varijabla>
  </DomainObject.Predmet.ProtustrankaFormated>
  <DomainObject.Predmet.ProtustrankaFormatedOIB>
    <izvorni_sadrzaj>  220V d.o.o., OIB 97179836291 zastupanog po punomoćniku Olga Bušo</izvorni_sadrzaj>
    <derivirana_varijabla naziv="DomainObject.Predmet.ProtustrankaFormatedOIB_1">  220V d.o.o., OIB 97179836291 zastupanog po punomoćniku Olga Bušo</derivirana_varijabla>
  </DomainObject.Predmet.ProtustrankaFormatedOIB>
  <DomainObject.Predmet.ProtustrankaFormatedWithAdress>
    <izvorni_sadrzaj> 220V d.o.o., Budmanijeva 3, 10000 Zagreb zastupanog po punomoćniku Olga Bušo</izvorni_sadrzaj>
    <derivirana_varijabla naziv="DomainObject.Predmet.ProtustrankaFormatedWithAdress_1"> 220V d.o.o., Budmanijeva 3, 10000 Zagreb zastupanog po punomoćniku Olga Bušo</derivirana_varijabla>
  </DomainObject.Predmet.ProtustrankaFormatedWithAdress>
  <DomainObject.Predmet.ProtustrankaFormatedWithAdressOIB>
    <izvorni_sadrzaj> 220V d.o.o., OIB 97179836291, Budmanijeva 3, 10000 Zagreb zastupanog po punomoćniku Olga Bušo</izvorni_sadrzaj>
    <derivirana_varijabla naziv="DomainObject.Predmet.ProtustrankaFormatedWithAdressOIB_1"> 220V d.o.o., OIB 97179836291, Budmanijeva 3, 10000 Zagreb zastupanog po punomoćniku Olga Bušo</derivirana_varijabla>
  </DomainObject.Predmet.ProtustrankaFormatedWithAdressOIB>
  <DomainObject.Predmet.ProtustrankaWithAdress>
    <izvorni_sadrzaj>220V d.o.o. Budmanijeva 3, 10000 Zagreb</izvorni_sadrzaj>
    <derivirana_varijabla naziv="DomainObject.Predmet.ProtustrankaWithAdress_1">220V d.o.o. Budmanijeva 3, 10000 Zagreb</derivirana_varijabla>
  </DomainObject.Predmet.ProtustrankaWithAdress>
  <DomainObject.Predmet.ProtustrankaWithAdressOIB>
    <izvorni_sadrzaj>220V d.o.o., OIB 97179836291, Budmanijeva 3, 10000 Zagreb</izvorni_sadrzaj>
    <derivirana_varijabla naziv="DomainObject.Predmet.ProtustrankaWithAdressOIB_1">220V d.o.o., OIB 97179836291, Budmanijeva 3, 10000 Zagreb</derivirana_varijabla>
  </DomainObject.Predmet.ProtustrankaWithAdressOIB>
  <DomainObject.Predmet.ProtustrankaNazivFormated>
    <izvorni_sadrzaj>220V d.o.o.</izvorni_sadrzaj>
    <derivirana_varijabla naziv="DomainObject.Predmet.ProtustrankaNazivFormated_1">220V d.o.o.</derivirana_varijabla>
  </DomainObject.Predmet.ProtustrankaNazivFormated>
  <DomainObject.Predmet.ProtustrankaNazivFormatedOIB>
    <izvorni_sadrzaj>220V d.o.o., OIB 97179836291</izvorni_sadrzaj>
    <derivirana_varijabla naziv="DomainObject.Predmet.ProtustrankaNazivFormatedOIB_1">220V d.o.o., OIB 97179836291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220V d.o.o.</izvorni_sadrzaj>
    <derivirana_varijabla naziv="DomainObject.Predmet.StrankaFormated_1">  220V d.o.o.</derivirana_varijabla>
  </DomainObject.Predmet.StrankaFormated>
  <DomainObject.Predmet.StrankaFormatedOIB>
    <izvorni_sadrzaj>  220V d.o.o., OIB 97179836291</izvorni_sadrzaj>
    <derivirana_varijabla naziv="DomainObject.Predmet.StrankaFormatedOIB_1">  220V d.o.o., OIB 97179836291</derivirana_varijabla>
  </DomainObject.Predmet.StrankaFormatedOIB>
  <DomainObject.Predmet.StrankaFormatedWithAdress>
    <izvorni_sadrzaj> 220V d.o.o., Budmanijeva 3, 10000 Zagreb</izvorni_sadrzaj>
    <derivirana_varijabla naziv="DomainObject.Predmet.StrankaFormatedWithAdress_1"> 220V d.o.o., Budmanijeva 3, 10000 Zagreb</derivirana_varijabla>
  </DomainObject.Predmet.StrankaFormatedWithAdress>
  <DomainObject.Predmet.StrankaFormatedWithAdressOIB>
    <izvorni_sadrzaj> 220V d.o.o., OIB 97179836291, Budmanijeva 3, 10000 Zagreb</izvorni_sadrzaj>
    <derivirana_varijabla naziv="DomainObject.Predmet.StrankaFormatedWithAdressOIB_1"> 220V d.o.o., OIB 97179836291, Budmanijeva 3, 10000 Zagreb</derivirana_varijabla>
  </DomainObject.Predmet.StrankaFormatedWithAdressOIB>
  <DomainObject.Predmet.StrankaWithAdress>
    <izvorni_sadrzaj>220V d.o.o. Budmanijeva 3,10000 Zagreb</izvorni_sadrzaj>
    <derivirana_varijabla naziv="DomainObject.Predmet.StrankaWithAdress_1">220V d.o.o. Budmanijeva 3,10000 Zagreb</derivirana_varijabla>
  </DomainObject.Predmet.StrankaWithAdress>
  <DomainObject.Predmet.StrankaWithAdressOIB>
    <izvorni_sadrzaj>220V d.o.o., OIB 97179836291, Budmanijeva 3,10000 Zagreb</izvorni_sadrzaj>
    <derivirana_varijabla naziv="DomainObject.Predmet.StrankaWithAdressOIB_1">220V d.o.o., OIB 97179836291, Budmanijeva 3,10000 Zagreb</derivirana_varijabla>
  </DomainObject.Predmet.StrankaWithAdressOIB>
  <DomainObject.Predmet.StrankaNazivFormated>
    <izvorni_sadrzaj>220V d.o.o.</izvorni_sadrzaj>
    <derivirana_varijabla naziv="DomainObject.Predmet.StrankaNazivFormated_1">220V d.o.o.</derivirana_varijabla>
  </DomainObject.Predmet.StrankaNazivFormated>
  <DomainObject.Predmet.StrankaNazivFormatedOIB>
    <izvorni_sadrzaj>220V d.o.o., OIB 97179836291</izvorni_sadrzaj>
    <derivirana_varijabla naziv="DomainObject.Predmet.StrankaNazivFormatedOIB_1">220V d.o.o., OIB 97179836291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220V d.o.o.</item>
    </izvorni_sadrzaj>
    <derivirana_varijabla naziv="DomainObject.Predmet.StrankaListFormated_1">
      <item>220V d.o.o.</item>
    </derivirana_varijabla>
  </DomainObject.Predmet.StrankaListFormated>
  <DomainObject.Predmet.StrankaListFormatedOIB>
    <izvorni_sadrzaj>
      <item>220V d.o.o., OIB 97179836291</item>
    </izvorni_sadrzaj>
    <derivirana_varijabla naziv="DomainObject.Predmet.StrankaListFormatedOIB_1">
      <item>220V d.o.o., OIB 97179836291</item>
    </derivirana_varijabla>
  </DomainObject.Predmet.StrankaListFormatedOIB>
  <DomainObject.Predmet.StrankaListFormatedWithAdress>
    <izvorni_sadrzaj>
      <item>220V d.o.o., Budmanijeva 3, 10000 Zagreb</item>
    </izvorni_sadrzaj>
    <derivirana_varijabla naziv="DomainObject.Predmet.StrankaListFormatedWithAdress_1">
      <item>220V d.o.o., Budmanijeva 3, 10000 Zagreb</item>
    </derivirana_varijabla>
  </DomainObject.Predmet.StrankaListFormatedWithAdress>
  <DomainObject.Predmet.StrankaListFormatedWithAdressOIB>
    <izvorni_sadrzaj>
      <item>220V d.o.o., OIB 97179836291, Budmanijeva 3, 10000 Zagreb</item>
    </izvorni_sadrzaj>
    <derivirana_varijabla naziv="DomainObject.Predmet.StrankaListFormatedWithAdressOIB_1">
      <item>220V d.o.o., OIB 97179836291, Budmanijeva 3, 10000 Zagreb</item>
    </derivirana_varijabla>
  </DomainObject.Predmet.StrankaListFormatedWithAdressOIB>
  <DomainObject.Predmet.StrankaListNazivFormated>
    <izvorni_sadrzaj>
      <item>220V d.o.o.</item>
    </izvorni_sadrzaj>
    <derivirana_varijabla naziv="DomainObject.Predmet.StrankaListNazivFormated_1">
      <item>220V d.o.o.</item>
    </derivirana_varijabla>
  </DomainObject.Predmet.StrankaListNazivFormated>
  <DomainObject.Predmet.StrankaListNazivFormatedOIB>
    <izvorni_sadrzaj>
      <item>220V d.o.o., OIB 97179836291</item>
    </izvorni_sadrzaj>
    <derivirana_varijabla naziv="DomainObject.Predmet.StrankaListNazivFormatedOIB_1">
      <item>220V d.o.o., OIB 97179836291</item>
    </derivirana_varijabla>
  </DomainObject.Predmet.StrankaListNazivFormatedOIB>
  <DomainObject.Predmet.ProtuStrankaListFormated>
    <izvorni_sadrzaj>
      <item>220V d.o.o. zastupanog po punomoćniku Olga Bušo</item>
    </izvorni_sadrzaj>
    <derivirana_varijabla naziv="DomainObject.Predmet.ProtuStrankaListFormated_1">
      <item>220V d.o.o. zastupanog po punomoćniku Olga Bušo</item>
    </derivirana_varijabla>
  </DomainObject.Predmet.ProtuStrankaListFormated>
  <DomainObject.Predmet.ProtuStrankaListFormatedOIB>
    <izvorni_sadrzaj>
      <item>220V d.o.o., OIB 97179836291 zastupanog po punomoćniku Olga Bušo</item>
    </izvorni_sadrzaj>
    <derivirana_varijabla naziv="DomainObject.Predmet.ProtuStrankaListFormatedOIB_1">
      <item>220V d.o.o., OIB 97179836291 zastupanog po punomoćniku Olga Bušo</item>
    </derivirana_varijabla>
  </DomainObject.Predmet.ProtuStrankaListFormatedOIB>
  <DomainObject.Predmet.ProtuStrankaListFormatedWithAdress>
    <izvorni_sadrzaj>
      <item>220V d.o.o., Budmanijeva 3, 10000 Zagreb zastupanog po punomoćniku Olga Bušo</item>
    </izvorni_sadrzaj>
    <derivirana_varijabla naziv="DomainObject.Predmet.ProtuStrankaListFormatedWithAdress_1">
      <item>220V d.o.o., Budmanijeva 3, 10000 Zagreb zastupanog po punomoćniku Olga Bušo</item>
    </derivirana_varijabla>
  </DomainObject.Predmet.ProtuStrankaListFormatedWithAdress>
  <DomainObject.Predmet.ProtuStrankaListFormatedWithAdressOIB>
    <izvorni_sadrzaj>
      <item>220V d.o.o., OIB 97179836291, Budmanijeva 3, 10000 Zagreb zastupanog po punomoćniku Olga Bušo</item>
    </izvorni_sadrzaj>
    <derivirana_varijabla naziv="DomainObject.Predmet.ProtuStrankaListFormatedWithAdressOIB_1">
      <item>220V d.o.o., OIB 97179836291, Budmanijeva 3, 10000 Zagreb zastupanog po punomoćniku Olga Bušo</item>
    </derivirana_varijabla>
  </DomainObject.Predmet.ProtuStrankaListFormatedWithAdressOIB>
  <DomainObject.Predmet.ProtuStrankaListNazivFormated>
    <izvorni_sadrzaj>
      <item>220V d.o.o.</item>
    </izvorni_sadrzaj>
    <derivirana_varijabla naziv="DomainObject.Predmet.ProtuStrankaListNazivFormated_1">
      <item>220V d.o.o.</item>
    </derivirana_varijabla>
  </DomainObject.Predmet.ProtuStrankaListNazivFormated>
  <DomainObject.Predmet.ProtuStrankaListNazivFormatedOIB>
    <izvorni_sadrzaj>
      <item>220V d.o.o., OIB 97179836291</item>
    </izvorni_sadrzaj>
    <derivirana_varijabla naziv="DomainObject.Predmet.ProtuStrankaListNazivFormatedOIB_1">
      <item>220V d.o.o., OIB 97179836291</item>
    </derivirana_varijabla>
  </DomainObject.Predmet.ProtuStrankaListNazivFormatedOIB>
  <DomainObject.Predmet.OstaliListFormated>
    <izvorni_sadrzaj>
      <item>Hrvatska poštanska banka d.d.</item>
      <item>Olga Bušo punomoćnik sudionika u postupku 220V d.o.o.</item>
    </izvorni_sadrzaj>
    <derivirana_varijabla naziv="DomainObject.Predmet.OstaliListFormated_1">
      <item>Hrvatska poštanska banka d.d.</item>
      <item>Olga Bušo punomoćnik sudionika u postupku 220V d.o.o.</item>
    </derivirana_varijabla>
  </DomainObject.Predmet.OstaliListFormated>
  <DomainObject.Predmet.OstaliListFormatedOIB>
    <izvorni_sadrzaj>
      <item>Hrvatska poštanska banka d.d.</item>
      <item>Olga Bušo punomoćnik sudionika u postupku 220V d.o.o.</item>
    </izvorni_sadrzaj>
    <derivirana_varijabla naziv="DomainObject.Predmet.OstaliListFormatedOIB_1">
      <item>Hrvatska poštanska banka d.d.</item>
      <item>Olga Bušo punomoćnik sudionika u postupku 220V d.o.o.</item>
    </derivirana_varijabla>
  </DomainObject.Predmet.OstaliListFormatedOIB>
  <DomainObject.Predmet.OstaliListFormatedWithAdress>
    <izvorni_sadrzaj>
      <item>Hrvatska poštanska banka d.d., Jurišićeva 4, 10000 Zagreb</item>
      <item>Olga Bušo, Paričkova 1094/II, Bratislava-Ružinov punomoćnik sudionika u postupku 220V d.o.o.</item>
    </izvorni_sadrzaj>
    <derivirana_varijabla naziv="DomainObject.Predmet.OstaliListFormatedWithAdress_1">
      <item>Hrvatska poštanska banka d.d., Jurišićeva 4, 10000 Zagreb</item>
      <item>Olga Bušo, Paričkova 1094/II, Bratislava-Ružinov punomoćnik sudionika u postupku 220V d.o.o.</item>
    </derivirana_varijabla>
  </DomainObject.Predmet.OstaliListFormatedWithAdress>
  <DomainObject.Predmet.OstaliListFormatedWithAdressOIB>
    <izvorni_sadrzaj>
      <item>Hrvatska poštanska banka d.d., Jurišićeva 4, 10000 Zagreb</item>
      <item>Olga Bušo, Paričkova 1094/II, Bratislava-Ružinov punomoćnik sudionika u postupku 220V d.o.o.</item>
    </izvorni_sadrzaj>
    <derivirana_varijabla naziv="DomainObject.Predmet.OstaliListFormatedWithAdressOIB_1">
      <item>Hrvatska poštanska banka d.d., Jurišićeva 4, 10000 Zagreb</item>
      <item>Olga Bušo, Paričkova 1094/II, Bratislava-Ružinov punomoćnik sudionika u postupku 220V d.o.o.</item>
    </derivirana_varijabla>
  </DomainObject.Predmet.OstaliListFormatedWithAdressOIB>
  <DomainObject.Predmet.OstaliListNazivFormated>
    <izvorni_sadrzaj>
      <item>Hrvatska poštanska banka d.d.</item>
      <item>Olga Bušo</item>
    </izvorni_sadrzaj>
    <derivirana_varijabla naziv="DomainObject.Predmet.OstaliListNazivFormated_1">
      <item>Hrvatska poštanska banka d.d.</item>
      <item>Olga Bušo</item>
    </derivirana_varijabla>
  </DomainObject.Predmet.OstaliListNazivFormated>
  <DomainObject.Predmet.OstaliListNazivFormatedOIB>
    <izvorni_sadrzaj>
      <item>Hrvatska poštanska banka d.d.</item>
      <item>Olga Bušo</item>
    </izvorni_sadrzaj>
    <derivirana_varijabla naziv="DomainObject.Predmet.OstaliListNazivFormatedOIB_1">
      <item>Hrvatska poštanska banka d.d.</item>
      <item>Olga Bušo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220V d.o.o.</izvorni_sadrzaj>
    <derivirana_varijabla naziv="DomainObject.Predmet.StrankaIDrugi_1">220V d.o.o.</derivirana_varijabla>
  </DomainObject.Predmet.StrankaIDrugi>
  <DomainObject.Predmet.ProtustrankaIDrugi>
    <izvorni_sadrzaj>220V d.o.o.</izvorni_sadrzaj>
    <derivirana_varijabla naziv="DomainObject.Predmet.ProtustrankaIDrugi_1">220V d.o.o.</derivirana_varijabla>
  </DomainObject.Predmet.ProtustrankaIDrugi>
  <DomainObject.Predmet.StrankaIDrugiAdressOIB>
    <izvorni_sadrzaj>220V d.o.o., OIB 97179836291, Budmanijeva 3, 10000 Zagreb</izvorni_sadrzaj>
    <derivirana_varijabla naziv="DomainObject.Predmet.StrankaIDrugiAdressOIB_1">220V d.o.o., OIB 97179836291, Budmanijeva 3, 10000 Zagreb</derivirana_varijabla>
  </DomainObject.Predmet.StrankaIDrugiAdressOIB>
  <DomainObject.Predmet.ProtustrankaIDrugiAdressOIB>
    <izvorni_sadrzaj>220V d.o.o., OIB 97179836291, Budmanijeva 3, 10000 Zagreb</izvorni_sadrzaj>
    <derivirana_varijabla naziv="DomainObject.Predmet.ProtustrankaIDrugiAdressOIB_1">220V d.o.o., OIB 97179836291, Budmanijeva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220V d.o.o.</item>
      <item>220V d.o.o.</item>
      <item>Hrvatska poštanska banka d.d.</item>
      <item>Olga Bušo</item>
    </izvorni_sadrzaj>
    <derivirana_varijabla naziv="DomainObject.Predmet.SudioniciListNaziv_1">
      <item>220V d.o.o.</item>
      <item>220V d.o.o.</item>
      <item>Hrvatska poštanska banka d.d.</item>
      <item>Olga Bušo</item>
    </derivirana_varijabla>
  </DomainObject.Predmet.SudioniciListNaziv>
  <DomainObject.Predmet.SudioniciListAdressOIB>
    <izvorni_sadrzaj>
      <item>220V d.o.o., OIB 97179836291, Budmanijeva 3,10000 Zagreb</item>
      <item>220V d.o.o., OIB 97179836291, Budmanijeva 3,10000 Zagreb</item>
      <item>Hrvatska poštanska banka d.d., Jurišićeva 4,10000 Zagreb</item>
      <item>Olga Bušo, Paričkova 1094/II,Bratislava-Ružinov</item>
    </izvorni_sadrzaj>
    <derivirana_varijabla naziv="DomainObject.Predmet.SudioniciListAdressOIB_1">
      <item>220V d.o.o., OIB 97179836291, Budmanijeva 3,10000 Zagreb</item>
      <item>220V d.o.o., OIB 97179836291, Budmanijeva 3,10000 Zagreb</item>
      <item>Hrvatska poštanska banka d.d., Jurišićeva 4,10000 Zagreb</item>
      <item>Olga Bušo, Paričkova 1094/II,Bratislava-Ružinov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97179836291</item>
      <item>, OIB 97179836291</item>
      <item>, OIB null</item>
      <item>, OIB null</item>
    </izvorni_sadrzaj>
    <derivirana_varijabla naziv="DomainObject.Predmet.SudioniciListNazivOIB_1">
      <item>, OIB 97179836291</item>
      <item>, OIB 97179836291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svibnja 2019.</izvorni_sadrzaj>
    <derivirana_varijabla naziv="DomainObject.Predmet.DatumZadnjeOdrzaneSudskeRadnje_1">22. svibnja 2019.</derivirana_varijabla>
  </DomainObject.Predmet.DatumZadnjeOdrzaneSudskeRadnje>
  <DomainObject.PredzadnjaOdlukaIzPredmeta.DatumDonosenjaOdluke>
    <izvorni_sadrzaj>29. travnja 2019.</izvorni_sadrzaj>
    <derivirana_varijabla naziv="DomainObject.PredzadnjaOdlukaIzPredmeta.DatumDonosenjaOdluke_1">29. travnja 2019.</derivirana_varijabla>
  </DomainObject.PredzadnjaOdlukaIzPredmeta.DatumDonosenjaOdluke>
  <DomainObject.PredzadnjaOdlukaIzPredmeta.Oznaka>
    <izvorni_sadrzaj>St-831/2019-7</izvorni_sadrzaj>
    <derivirana_varijabla naziv="DomainObject.PredzadnjaOdlukaIzPredmeta.Oznaka_1">St-831/2019-7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146</properties:Words>
  <properties:Characters>675</properties:Characters>
  <properties:Lines>33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2019-05-28T11:10:00Z</dcterms:created>
  <dc:creator>Danijela Uzelac</dc:creator>
  <dc:description/>
  <cp:keywords/>
  <cp:lastModifiedBy>Katarina Franjić</cp:lastModifiedBy>
  <dcterms:modified xmlns:xsi="http://www.w3.org/2001/XMLSchema-instance" xsi:type="dcterms:W3CDTF">2019-05-28T11:49:00Z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(st-831-19 5. zaključak ročište radi rasparve.docx)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