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dfb5" w14:paraId="7abdfb5" w:rsidRDefault="005A2A88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1E1CD7">
        <w:t>475</w:t>
      </w:r>
      <w:proofErr w:type="spellEnd"/>
      <w:r w:rsidR="001E1CD7">
        <w:t>/</w:t>
      </w:r>
      <w:proofErr w:type="spellStart"/>
      <w:r w:rsidR="001E1CD7">
        <w:t>16</w:t>
      </w:r>
      <w:proofErr w:type="spellEnd"/>
      <w:r w:rsidR="001E1CD7">
        <w:t>-</w:t>
      </w:r>
      <w:proofErr w:type="spellStart"/>
      <w:r w:rsidR="001E1CD7">
        <w:t>18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D1F08" w:rsidP="00FD1F08" w:rsid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623E7F" w:rsidR="00623E7F">
      <w:pPr>
        <w:jc w:val="center"/>
        <w:rPr>
          <w:b/>
          <w:bCs/>
        </w:rPr>
      </w:pPr>
      <w:r>
        <w:tab/>
      </w:r>
    </w:p>
    <w:p w:rsidRDefault="001E1CD7" w:rsidP="001E1CD7" w:rsidR="00397F65">
      <w:pPr>
        <w:ind w:firstLine="708"/>
        <w:jc w:val="both"/>
      </w:pPr>
      <w:r>
        <w:t xml:space="preserve">Trgovački sud u Osijeku, po sucu pojedincu Jadranki Herman,  povodom prijedloga Financijske agencije Zagreb Regionalni centar Osijek, Podružnica Osijek, Osijek, L. </w:t>
      </w:r>
      <w:proofErr w:type="spellStart"/>
      <w:r>
        <w:t>Jegera</w:t>
      </w:r>
      <w:proofErr w:type="spellEnd"/>
      <w:r>
        <w:t xml:space="preserve"> 3, za otvaranje stečajnog postupka nad dužnikom J.P.P. PAPA d.o.o. poslovno savjetovanje i trgovina Vrbica, </w:t>
      </w:r>
      <w:proofErr w:type="spellStart"/>
      <w:r>
        <w:t>Đurđanačka</w:t>
      </w:r>
      <w:proofErr w:type="spellEnd"/>
      <w:r>
        <w:t xml:space="preserve"> </w:t>
      </w:r>
      <w:proofErr w:type="spellStart"/>
      <w:r>
        <w:t>53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030118017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01473868714</w:t>
      </w:r>
      <w:proofErr w:type="spellEnd"/>
      <w:r>
        <w:t xml:space="preserve">, dana </w:t>
      </w:r>
      <w:proofErr w:type="spellStart"/>
      <w:r>
        <w:t>23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</w:t>
      </w:r>
    </w:p>
    <w:p w:rsidRDefault="001E1CD7" w:rsidP="001E1CD7" w:rsidR="001E1CD7">
      <w:pPr>
        <w:ind w:firstLine="708"/>
        <w:jc w:val="both"/>
      </w:pPr>
    </w:p>
    <w:p w:rsidRDefault="001E1CD7" w:rsidP="001E1CD7" w:rsidR="001E1CD7">
      <w:pPr>
        <w:ind w:firstLine="708"/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1E1CD7">
        <w:t xml:space="preserve"> J.P.P. PAPA d.o.o. poslovno savjetovanje i trgovina Vrbica, </w:t>
      </w:r>
      <w:proofErr w:type="spellStart"/>
      <w:r w:rsidR="001E1CD7">
        <w:t>Đurđanačka</w:t>
      </w:r>
      <w:proofErr w:type="spellEnd"/>
      <w:r w:rsidR="001E1CD7">
        <w:t xml:space="preserve"> </w:t>
      </w:r>
      <w:proofErr w:type="spellStart"/>
      <w:r w:rsidR="001E1CD7">
        <w:t>53</w:t>
      </w:r>
      <w:proofErr w:type="spellEnd"/>
      <w:r w:rsidR="001E1CD7">
        <w:t xml:space="preserve">, </w:t>
      </w:r>
      <w:proofErr w:type="spellStart"/>
      <w:r w:rsidR="001E1CD7">
        <w:t>MBS</w:t>
      </w:r>
      <w:proofErr w:type="spellEnd"/>
      <w:r w:rsidR="001E1CD7">
        <w:t xml:space="preserve"> </w:t>
      </w:r>
      <w:proofErr w:type="spellStart"/>
      <w:r w:rsidR="001E1CD7">
        <w:t>030118017</w:t>
      </w:r>
      <w:proofErr w:type="spellEnd"/>
      <w:r w:rsidR="001E1CD7">
        <w:t xml:space="preserve">, </w:t>
      </w:r>
      <w:proofErr w:type="spellStart"/>
      <w:r w:rsidR="001E1CD7">
        <w:t>OIB</w:t>
      </w:r>
      <w:proofErr w:type="spellEnd"/>
      <w:r w:rsidR="001E1CD7">
        <w:t xml:space="preserve"> </w:t>
      </w:r>
      <w:proofErr w:type="spellStart"/>
      <w:r w:rsidR="001E1CD7">
        <w:t>01473868714</w:t>
      </w:r>
      <w:proofErr w:type="spellEnd"/>
      <w:r>
        <w:t xml:space="preserve">,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1E1CD7">
        <w:t>475</w:t>
      </w:r>
      <w:proofErr w:type="spellEnd"/>
      <w:r w:rsidR="00DA348A">
        <w:t>-</w:t>
      </w:r>
      <w:proofErr w:type="spellStart"/>
      <w:r w:rsidR="00DA348A">
        <w:t>2016</w:t>
      </w:r>
      <w:proofErr w:type="spellEnd"/>
      <w:r>
        <w:t xml:space="preserve"> kod Hrva</w:t>
      </w:r>
      <w:r w:rsidR="00EF7939">
        <w:t xml:space="preserve">tske poštanske banke iznos od </w:t>
      </w:r>
      <w:proofErr w:type="spellStart"/>
      <w:r w:rsidR="00995FE3">
        <w:t>3</w:t>
      </w:r>
      <w:r w:rsidR="007B30C6">
        <w:t>0.0</w:t>
      </w:r>
      <w:r w:rsidR="0024003A">
        <w:t>0</w:t>
      </w:r>
      <w:r w:rsidR="00A04A26">
        <w:t>0</w:t>
      </w:r>
      <w:proofErr w:type="spellEnd"/>
      <w:r w:rsidR="00A04A26">
        <w:t>,</w:t>
      </w:r>
      <w:proofErr w:type="spellStart"/>
      <w:r w:rsidR="00A04A26">
        <w:t>0</w:t>
      </w:r>
      <w:r>
        <w:t>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FF57E0" w:rsidP="000B0BE5" w:rsidR="00FF57E0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>
      <w:pPr>
        <w:jc w:val="center"/>
        <w:rPr>
          <w:b/>
        </w:rPr>
      </w:pPr>
    </w:p>
    <w:p w:rsidRDefault="00A04A26" w:rsidP="00A04A26" w:rsidR="00A04A26" w:rsidRPr="00A04A26">
      <w:pPr>
        <w:ind w:firstLine="708"/>
        <w:jc w:val="both"/>
        <w:rPr>
          <w:bCs/>
        </w:rPr>
      </w:pPr>
    </w:p>
    <w:p w:rsidRDefault="00995FE3" w:rsidP="0024003A" w:rsidR="0024003A">
      <w:pPr>
        <w:ind w:firstLine="720"/>
        <w:jc w:val="both"/>
        <w:rPr>
          <w:bCs/>
        </w:rPr>
      </w:pPr>
      <w:r>
        <w:rPr>
          <w:bCs/>
        </w:rPr>
        <w:t xml:space="preserve">Predlagatelj FINA je dana 3. ožujka </w:t>
      </w:r>
      <w:proofErr w:type="spellStart"/>
      <w:r>
        <w:rPr>
          <w:bCs/>
        </w:rPr>
        <w:t>2017</w:t>
      </w:r>
      <w:proofErr w:type="spellEnd"/>
      <w:r>
        <w:rPr>
          <w:bCs/>
        </w:rPr>
        <w:t xml:space="preserve">. podnijela ovom sudu prijedlog za pokretanje stečajnog postupka nad dužnikom </w:t>
      </w:r>
      <w:r>
        <w:rPr>
          <w:color w:val="000000"/>
        </w:rPr>
        <w:t xml:space="preserve">J. P. P. PAPA d.o.o. poslovno savjetovanje i trgovina, Vrbica, </w:t>
      </w:r>
      <w:proofErr w:type="spellStart"/>
      <w:r>
        <w:rPr>
          <w:color w:val="000000"/>
        </w:rPr>
        <w:t>Đurđanačka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53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030118017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01473868714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24003A" w:rsidP="0024003A" w:rsidR="0024003A">
      <w:pPr>
        <w:ind w:firstLine="720"/>
        <w:jc w:val="both"/>
      </w:pPr>
    </w:p>
    <w:p w:rsidRDefault="00FF57E0" w:rsidP="00A04A26" w:rsidR="00FF57E0">
      <w:pPr>
        <w:ind w:firstLine="708"/>
        <w:jc w:val="both"/>
      </w:pPr>
    </w:p>
    <w:p w:rsidRDefault="00FF57E0" w:rsidP="00A04A26" w:rsidR="00FF57E0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995FE3" w:rsidP="00995FE3" w:rsidR="00995FE3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475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18</w:t>
      </w:r>
      <w:proofErr w:type="spellEnd"/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pos</w:t>
      </w:r>
      <w:r w:rsidR="0024003A">
        <w:t xml:space="preserve">tupka nad dužnikom, održanom  </w:t>
      </w:r>
      <w:proofErr w:type="spellStart"/>
      <w:r w:rsidR="0024003A">
        <w:t>2</w:t>
      </w:r>
      <w:r w:rsidR="00995FE3">
        <w:t>3</w:t>
      </w:r>
      <w:proofErr w:type="spellEnd"/>
      <w:r w:rsidR="00995FE3">
        <w:t xml:space="preserve">. ožujka </w:t>
      </w:r>
      <w:proofErr w:type="spellStart"/>
      <w:r w:rsidR="00995FE3">
        <w:t>2017</w:t>
      </w:r>
      <w:proofErr w:type="spellEnd"/>
      <w:r w:rsidR="00995FE3">
        <w:t>.</w:t>
      </w:r>
      <w:r w:rsidR="0024003A">
        <w:t xml:space="preserve"> 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>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proofErr w:type="spellStart"/>
      <w:r w:rsidR="00995FE3">
        <w:t>3</w:t>
      </w:r>
      <w:r w:rsidR="00B536A6">
        <w:t>0.0</w:t>
      </w:r>
      <w:r w:rsidR="00357752">
        <w:t>0</w:t>
      </w:r>
      <w:r w:rsidR="00865CEE">
        <w:t>0</w:t>
      </w:r>
      <w:proofErr w:type="spellEnd"/>
      <w:r w:rsidR="00865CEE">
        <w:t>,</w:t>
      </w:r>
      <w:proofErr w:type="spellStart"/>
      <w:r w:rsidR="00865CEE">
        <w:t>00</w:t>
      </w:r>
      <w:proofErr w:type="spellEnd"/>
      <w:r w:rsidR="00865CEE">
        <w:t xml:space="preserve">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357752">
        <w:t>2</w:t>
      </w:r>
      <w:r w:rsidR="00995FE3">
        <w:t>3</w:t>
      </w:r>
      <w:proofErr w:type="spellEnd"/>
      <w:r w:rsidR="00995FE3">
        <w:t xml:space="preserve">. ožujak </w:t>
      </w:r>
      <w:proofErr w:type="spellStart"/>
      <w:r w:rsidR="00995FE3">
        <w:t>2017</w:t>
      </w:r>
      <w:proofErr w:type="spellEnd"/>
      <w:r w:rsidR="00995FE3">
        <w:t xml:space="preserve">. 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0B0BE5" w:rsidR="00A17C7F"/>
    <w:p w:rsidRDefault="00A17C7F" w:rsidP="00A17C7F" w:rsidR="00A17C7F"/>
    <w:p w:rsidRDefault="00A17C7F" w:rsidP="00A17C7F" w:rsidR="00A17C7F">
      <w:r>
        <w:t>DNA</w:t>
      </w:r>
    </w:p>
    <w:p w:rsidRDefault="00A17C7F" w:rsidP="00A17C7F" w:rsidR="00A17C7F">
      <w:r>
        <w:t xml:space="preserve">1. Predlagatelj- </w:t>
      </w:r>
      <w:r w:rsidR="004468B9">
        <w:t xml:space="preserve">FINA Regionalni centar Osijek, Osijek, L. </w:t>
      </w:r>
      <w:proofErr w:type="spellStart"/>
      <w:r w:rsidR="004468B9">
        <w:t>Jagera</w:t>
      </w:r>
      <w:proofErr w:type="spellEnd"/>
      <w:r w:rsidR="004468B9">
        <w:t xml:space="preserve"> 1</w:t>
      </w:r>
    </w:p>
    <w:p w:rsidRDefault="00B536A6" w:rsidP="00754A37" w:rsidR="00397F65">
      <w:pPr>
        <w:jc w:val="both"/>
      </w:pPr>
      <w:r>
        <w:t xml:space="preserve">2. Dužnik </w:t>
      </w:r>
      <w:r w:rsidR="004468B9">
        <w:t xml:space="preserve">- J.P.P. PAPA d.o.o.  Vrbica, </w:t>
      </w:r>
      <w:proofErr w:type="spellStart"/>
      <w:r w:rsidR="004468B9">
        <w:t>Đurđanačka</w:t>
      </w:r>
      <w:proofErr w:type="spellEnd"/>
      <w:r w:rsidR="004468B9">
        <w:t xml:space="preserve"> </w:t>
      </w:r>
      <w:proofErr w:type="spellStart"/>
      <w:r w:rsidR="004468B9">
        <w:t>53</w:t>
      </w:r>
      <w:proofErr w:type="spellEnd"/>
    </w:p>
    <w:p w:rsidRDefault="00A17C7F" w:rsidP="00397F65" w:rsidR="00A17C7F">
      <w:r>
        <w:t xml:space="preserve">3. Privremeni stečajni upravitelj </w:t>
      </w:r>
      <w:r w:rsidR="004468B9">
        <w:t xml:space="preserve">Ivan Perković, </w:t>
      </w:r>
      <w:proofErr w:type="spellStart"/>
      <w:r w:rsidR="004468B9">
        <w:t>Josipovac</w:t>
      </w:r>
      <w:proofErr w:type="spellEnd"/>
      <w:r w:rsidR="004468B9">
        <w:t xml:space="preserve">, Kneza </w:t>
      </w:r>
      <w:proofErr w:type="spellStart"/>
      <w:r w:rsidR="004468B9">
        <w:t>branimira</w:t>
      </w:r>
      <w:proofErr w:type="spellEnd"/>
      <w:r w:rsidR="004468B9">
        <w:t xml:space="preserve"> 9</w:t>
      </w:r>
    </w:p>
    <w:p w:rsidRDefault="001A5124" w:rsidP="00A17C7F" w:rsidR="00A17C7F">
      <w:r>
        <w:t xml:space="preserve">4. </w:t>
      </w:r>
      <w:proofErr w:type="spellStart"/>
      <w:r>
        <w:t>zz</w:t>
      </w:r>
      <w:proofErr w:type="spellEnd"/>
      <w:r>
        <w:t xml:space="preserve"> dužnika </w:t>
      </w:r>
      <w:r w:rsidR="004468B9">
        <w:t xml:space="preserve">Anka </w:t>
      </w:r>
      <w:proofErr w:type="spellStart"/>
      <w:r w:rsidR="004468B9">
        <w:t>Zekić</w:t>
      </w:r>
      <w:proofErr w:type="spellEnd"/>
      <w:r w:rsidR="004468B9">
        <w:t xml:space="preserve">, Vrbica, </w:t>
      </w:r>
      <w:proofErr w:type="spellStart"/>
      <w:r w:rsidR="004468B9">
        <w:t>Đurđanačka</w:t>
      </w:r>
      <w:proofErr w:type="spellEnd"/>
      <w:r w:rsidR="004468B9">
        <w:t xml:space="preserve"> </w:t>
      </w:r>
      <w:proofErr w:type="spellStart"/>
      <w:r w:rsidR="004468B9">
        <w:t>53</w:t>
      </w:r>
      <w:proofErr w:type="spellEnd"/>
    </w:p>
    <w:p w:rsidRDefault="00080F63" w:rsidP="00A17C7F" w:rsidR="00080F63">
      <w:r>
        <w:t xml:space="preserve">5. </w:t>
      </w:r>
      <w:proofErr w:type="spellStart"/>
      <w:r>
        <w:t>ŽDO</w:t>
      </w:r>
      <w:proofErr w:type="spellEnd"/>
      <w:r>
        <w:t xml:space="preserve"> Osijek</w:t>
      </w:r>
    </w:p>
    <w:p w:rsidRDefault="00080F63" w:rsidP="00A17C7F" w:rsidR="0036623A">
      <w:r>
        <w:t xml:space="preserve">6. </w:t>
      </w:r>
      <w:r w:rsidR="00A17C7F">
        <w:t>e-oglasna ploča</w:t>
      </w:r>
    </w:p>
    <w:p w:rsidRDefault="00080F63" w:rsidP="00A17C7F" w:rsidR="0036623A">
      <w:r>
        <w:t>7</w:t>
      </w:r>
      <w:r w:rsidR="00397F65">
        <w:t xml:space="preserve">. kal. </w:t>
      </w:r>
      <w:proofErr w:type="spellStart"/>
      <w:r w:rsidR="004468B9">
        <w:t>23</w:t>
      </w:r>
      <w:proofErr w:type="spellEnd"/>
      <w:r w:rsidR="004468B9">
        <w:t>/4</w:t>
      </w:r>
    </w:p>
    <w:p w:rsidRDefault="00357752" w:rsidP="00A17C7F" w:rsidR="00357752"/>
    <w:p w:rsidRDefault="00357752" w:rsidP="00A17C7F" w:rsidR="00357752"/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1"/>
      <w:headerReference w:type="default" r:id="rId12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0F63"/>
    <w:rsid w:val="00081DAA"/>
    <w:rsid w:val="000B0BE5"/>
    <w:rsid w:val="000D5D8B"/>
    <w:rsid w:val="000F1D3A"/>
    <w:rsid w:val="00100156"/>
    <w:rsid w:val="0010048F"/>
    <w:rsid w:val="001244EE"/>
    <w:rsid w:val="00135F1F"/>
    <w:rsid w:val="001473B0"/>
    <w:rsid w:val="001528E0"/>
    <w:rsid w:val="00161BD6"/>
    <w:rsid w:val="00173460"/>
    <w:rsid w:val="001A5124"/>
    <w:rsid w:val="001A5A1A"/>
    <w:rsid w:val="001B7700"/>
    <w:rsid w:val="001E1CD7"/>
    <w:rsid w:val="001F0E05"/>
    <w:rsid w:val="002047FE"/>
    <w:rsid w:val="0021289B"/>
    <w:rsid w:val="002348D6"/>
    <w:rsid w:val="0024003A"/>
    <w:rsid w:val="00275D9D"/>
    <w:rsid w:val="00280570"/>
    <w:rsid w:val="002937FB"/>
    <w:rsid w:val="002F4F26"/>
    <w:rsid w:val="00337B6B"/>
    <w:rsid w:val="00342B9D"/>
    <w:rsid w:val="003465FB"/>
    <w:rsid w:val="00357752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468B9"/>
    <w:rsid w:val="004701F8"/>
    <w:rsid w:val="004804DD"/>
    <w:rsid w:val="00481CBF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23E7F"/>
    <w:rsid w:val="006673AE"/>
    <w:rsid w:val="0067699D"/>
    <w:rsid w:val="00711076"/>
    <w:rsid w:val="00711E3C"/>
    <w:rsid w:val="00750269"/>
    <w:rsid w:val="00754A37"/>
    <w:rsid w:val="007B30C6"/>
    <w:rsid w:val="007D74A6"/>
    <w:rsid w:val="007E41DD"/>
    <w:rsid w:val="008219B7"/>
    <w:rsid w:val="00825B4D"/>
    <w:rsid w:val="0083273F"/>
    <w:rsid w:val="00856AD5"/>
    <w:rsid w:val="0085787E"/>
    <w:rsid w:val="00865CEE"/>
    <w:rsid w:val="00894FC5"/>
    <w:rsid w:val="008D32D8"/>
    <w:rsid w:val="00995FE3"/>
    <w:rsid w:val="009D4254"/>
    <w:rsid w:val="009E139B"/>
    <w:rsid w:val="009E6571"/>
    <w:rsid w:val="009F55F2"/>
    <w:rsid w:val="00A04A26"/>
    <w:rsid w:val="00A17C7F"/>
    <w:rsid w:val="00A5614E"/>
    <w:rsid w:val="00A57238"/>
    <w:rsid w:val="00A65909"/>
    <w:rsid w:val="00AE015B"/>
    <w:rsid w:val="00B0320C"/>
    <w:rsid w:val="00B05391"/>
    <w:rsid w:val="00B15A95"/>
    <w:rsid w:val="00B35E7C"/>
    <w:rsid w:val="00B37EA9"/>
    <w:rsid w:val="00B421BF"/>
    <w:rsid w:val="00B46D29"/>
    <w:rsid w:val="00B503A7"/>
    <w:rsid w:val="00B536A6"/>
    <w:rsid w:val="00B74F73"/>
    <w:rsid w:val="00BC3825"/>
    <w:rsid w:val="00BF2834"/>
    <w:rsid w:val="00BF3D56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A6ED0"/>
    <w:rsid w:val="00DD6C09"/>
    <w:rsid w:val="00DE5F95"/>
    <w:rsid w:val="00E05D86"/>
    <w:rsid w:val="00E13A1B"/>
    <w:rsid w:val="00E17744"/>
    <w:rsid w:val="00E30251"/>
    <w:rsid w:val="00E56C03"/>
    <w:rsid w:val="00E94538"/>
    <w:rsid w:val="00EA7A61"/>
    <w:rsid w:val="00EB3125"/>
    <w:rsid w:val="00EF7939"/>
    <w:rsid w:val="00F17DA4"/>
    <w:rsid w:val="00F65328"/>
    <w:rsid w:val="00F74C13"/>
    <w:rsid w:val="00FC5CB8"/>
    <w:rsid w:val="00FD1F08"/>
    <w:rsid w:val="00FF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A6E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E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E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E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E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A6E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E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E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E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E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7940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997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130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496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St-475/2016</izvorni_sadrzaj>
    <derivirana_varijabla naziv="DomainObject.Predmet.OznakaBroj_1">St-475/2016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J.P.P. PAPA  d.o.o. poslovno savjetovanje i trgovina</izvorni_sadrzaj>
    <derivirana_varijabla naziv="DomainObject.Predmet.ProtustrankaFormated_1">  J.P.P. PAPA  d.o.o. poslovno savjetovanje i trgovina</derivirana_varijabla>
  </DomainObject.Predmet.ProtustrankaFormated>
  <DomainObject.Predmet.ProtustrankaFormatedOIB>
    <izvorni_sadrzaj>  J.P.P. PAPA  d.o.o. poslovno savjetovanje i trgovina, OIB 01473868714</izvorni_sadrzaj>
    <derivirana_varijabla naziv="DomainObject.Predmet.ProtustrankaFormatedOIB_1">  J.P.P. PAPA  d.o.o. poslovno savjetovanje i trgovina, OIB 01473868714</derivirana_varijabla>
  </DomainObject.Predmet.ProtustrankaFormatedOIB>
  <DomainObject.Predmet.ProtustrankaFormatedWithAdress>
    <izvorni_sadrzaj> J.P.P. PAPA  d.o.o. poslovno savjetovanje i trgovina, Đurđanačka 53, 31402 Semeljci</izvorni_sadrzaj>
    <derivirana_varijabla naziv="DomainObject.Predmet.ProtustrankaFormatedWithAdress_1"> J.P.P. PAPA  d.o.o. poslovno savjetovanje i trgovina, Đurđanačka 53, 31402 Semeljci</derivirana_varijabla>
  </DomainObject.Predmet.ProtustrankaFormatedWithAdress>
  <DomainObject.Predmet.ProtustrankaFormatedWithAdressOIB>
    <izvorni_sadrzaj> J.P.P. PAPA  d.o.o. poslovno savjetovanje i trgovina, OIB 01473868714, Đurđanačka 53, 31402 Semeljci</izvorni_sadrzaj>
    <derivirana_varijabla naziv="DomainObject.Predmet.ProtustrankaFormatedWithAdressOIB_1"> J.P.P. PAPA  d.o.o. poslovno savjetovanje i trgovina, OIB 01473868714, Đurđanačka 53, 31402 Semeljci</derivirana_varijabla>
  </DomainObject.Predmet.ProtustrankaFormatedWithAdressOIB>
  <DomainObject.Predmet.ProtustrankaWithAdress>
    <izvorni_sadrzaj>J.P.P. PAPA  d.o.o. poslovno savjetovanje i trgovina Đurđanačka 53, 31402 Semeljci</izvorni_sadrzaj>
    <derivirana_varijabla naziv="DomainObject.Predmet.ProtustrankaWithAdress_1">J.P.P. PAPA  d.o.o. poslovno savjetovanje i trgovina Đurđanačka 53, 31402 Semeljci</derivirana_varijabla>
  </DomainObject.Predmet.ProtustrankaWithAdress>
  <DomainObject.Predmet.ProtustrankaWithAdressOIB>
    <izvorni_sadrzaj>J.P.P. PAPA  d.o.o. poslovno savjetovanje i trgovina, OIB 01473868714, Đurđanačka 53, 31402 Semeljci</izvorni_sadrzaj>
    <derivirana_varijabla naziv="DomainObject.Predmet.ProtustrankaWithAdressOIB_1">J.P.P. PAPA  d.o.o. poslovno savjetovanje i trgovina, OIB 01473868714, Đurđanačka 53, 31402 Semeljci</derivirana_varijabla>
  </DomainObject.Predmet.ProtustrankaWithAdressOIB>
  <DomainObject.Predmet.ProtustrankaNazivFormated>
    <izvorni_sadrzaj>J.P.P. PAPA  d.o.o. poslovno savjetovanje i trgovina</izvorni_sadrzaj>
    <derivirana_varijabla naziv="DomainObject.Predmet.ProtustrankaNazivFormated_1">J.P.P. PAPA  d.o.o. poslovno savjetovanje i trgovina</derivirana_varijabla>
  </DomainObject.Predmet.ProtustrankaNazivFormated>
  <DomainObject.Predmet.ProtustrankaNazivFormatedOIB>
    <izvorni_sadrzaj>J.P.P. PAPA  d.o.o. poslovno savjetovanje i trgovina, OIB 01473868714</izvorni_sadrzaj>
    <derivirana_varijabla naziv="DomainObject.Predmet.ProtustrankaNazivFormatedOIB_1">J.P.P. PAPA  d.o.o. poslovno savjetovanje i trgovina, OIB 01473868714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J.P.P. PAPA  d.o.o. poslovno savjetovanje i trgovina</item>
    </izvorni_sadrzaj>
    <derivirana_varijabla naziv="DomainObject.Predmet.ProtuStrankaListFormated_1">
      <item>J.P.P. PAPA  d.o.o. poslovno savjetovanje i trgovina</item>
    </derivirana_varijabla>
  </DomainObject.Predmet.ProtuStrankaListFormated>
  <DomainObject.Predmet.ProtuStrankaListFormatedOIB>
    <izvorni_sadrzaj>
      <item>J.P.P. PAPA  d.o.o. poslovno savjetovanje i trgovina, OIB 01473868714</item>
    </izvorni_sadrzaj>
    <derivirana_varijabla naziv="DomainObject.Predmet.ProtuStrankaListFormatedOIB_1">
      <item>J.P.P. PAPA  d.o.o. poslovno savjetovanje i trgovina, OIB 01473868714</item>
    </derivirana_varijabla>
  </DomainObject.Predmet.ProtuStrankaListFormatedOIB>
  <DomainObject.Predmet.ProtuStrankaListFormatedWithAdress>
    <izvorni_sadrzaj>
      <item>J.P.P. PAPA  d.o.o. poslovno savjetovanje i trgovina, Đurđanačka 53, 31402 Semeljci</item>
    </izvorni_sadrzaj>
    <derivirana_varijabla naziv="DomainObject.Predmet.ProtuStrankaListFormatedWithAdress_1">
      <item>J.P.P. PAPA  d.o.o. poslovno savjetovanje i trgovina, Đurđanačka 53, 31402 Semeljci</item>
    </derivirana_varijabla>
  </DomainObject.Predmet.ProtuStrankaListFormatedWithAdress>
  <DomainObject.Predmet.ProtuStrankaListFormatedWithAdressOIB>
    <izvorni_sadrzaj>
      <item>J.P.P. PAPA  d.o.o. poslovno savjetovanje i trgovina, OIB 01473868714, Đurđanačka 53, 31402 Semeljci</item>
    </izvorni_sadrzaj>
    <derivirana_varijabla naziv="DomainObject.Predmet.ProtuStrankaListFormatedWithAdressOIB_1">
      <item>J.P.P. PAPA  d.o.o. poslovno savjetovanje i trgovina, OIB 01473868714, Đurđanačka 53, 31402 Semeljci</item>
    </derivirana_varijabla>
  </DomainObject.Predmet.ProtuStrankaListFormatedWithAdressOIB>
  <DomainObject.Predmet.ProtuStrankaListNazivFormated>
    <izvorni_sadrzaj>
      <item>J.P.P. PAPA  d.o.o. poslovno savjetovanje i trgovina</item>
    </izvorni_sadrzaj>
    <derivirana_varijabla naziv="DomainObject.Predmet.ProtuStrankaListNazivFormated_1">
      <item>J.P.P. PAPA  d.o.o. poslovno savjetovanje i trgovina</item>
    </derivirana_varijabla>
  </DomainObject.Predmet.ProtuStrankaListNazivFormated>
  <DomainObject.Predmet.ProtuStrankaListNazivFormatedOIB>
    <izvorni_sadrzaj>
      <item>J.P.P. PAPA  d.o.o. poslovno savjetovanje i trgovina, OIB 01473868714</item>
    </izvorni_sadrzaj>
    <derivirana_varijabla naziv="DomainObject.Predmet.ProtuStrankaListNazivFormatedOIB_1">
      <item>J.P.P. PAPA  d.o.o. poslovno savjetovanje i trgovina, OIB 01473868714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J.P.P. PAPA  d.o.o. poslovno savjetovanje i trgovina</izvorni_sadrzaj>
    <derivirana_varijabla naziv="DomainObject.Predmet.ProtustrankaIDrugi_1">J.P.P. PAPA  d.o.o. poslovno savjetovanje i trgovina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J.P.P. PAPA  d.o.o. poslovno savjetovanje i trgovina, OIB 01473868714, Đurđanačka 53, 31402 Semeljci</izvorni_sadrzaj>
    <derivirana_varijabla naziv="DomainObject.Predmet.ProtustrankaIDrugiAdressOIB_1">J.P.P. PAPA  d.o.o. poslovno savjetovanje i trgovina, OIB 01473868714, Đurđanačka 53, 31402 Semeljci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J.P.P. PAPA  d.o.o. poslovno savjetovanje i trgovina</item>
    </izvorni_sadrzaj>
    <derivirana_varijabla naziv="DomainObject.Predmet.SudioniciListNaziv_1">
      <item>FINA RC OSIJEK</item>
      <item>J.P.P. PAPA  d.o.o. poslovno savjetovanje i trgovina</item>
    </derivirana_varijabla>
  </DomainObject.Predmet.SudioniciListNaziv>
  <DomainObject.Predmet.SudioniciListAdressOIB>
    <izvorni_sadrzaj>
      <item>FINA RC OSIJEK, OIB 85821130368</item>
      <item>J.P.P. PAPA  d.o.o. poslovno savjetovanje i trgovina, OIB 01473868714, Đurđanačka 53,31402 Semeljci</item>
    </izvorni_sadrzaj>
    <derivirana_varijabla naziv="DomainObject.Predmet.SudioniciListAdressOIB_1">
      <item>FINA RC OSIJEK, OIB 85821130368</item>
      <item>J.P.P. PAPA  d.o.o. poslovno savjetovanje i trgovina, OIB 01473868714, Đurđanačka 53,31402 Semeljci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01473868714</item>
    </izvorni_sadrzaj>
    <derivirana_varijabla naziv="DomainObject.Predmet.SudioniciListNazivOIB_1">
      <item>, OIB 85821130368</item>
      <item>, OIB 01473868714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A6DFD0-E6F8-4DD6-B719-292F4434E2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2714</properties:Characters>
  <properties:Lines>94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2017-03-23T08:38:00Z</dcterms:created>
  <dc:creator>..</dc:creator>
  <cp:lastModifiedBy>Maja Kocijan</cp:lastModifiedBy>
  <cp:lastPrinted>2017-03-23T08:44:00Z</cp:lastPrinted>
  <dcterms:modified xmlns:xsi="http://www.w3.org/2001/XMLSchema-instance" xsi:type="dcterms:W3CDTF">2017-03-23T08:48:00Z</dcterms:modified>
  <cp:revision>7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