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40b5" w14:paraId="35040b5" w:rsidRDefault="00BF30CF" w:rsidP="00BF30CF" w:rsidR="00BF30CF">
      <w:pPr>
        <w:jc w:val="right"/>
        <w15:collapsed w:val="false"/>
      </w:pPr>
      <w:r>
        <w:t>Broj: 6 St-</w:t>
      </w:r>
      <w:r w:rsidR="009E0D3F">
        <w:t>191/18-14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034C6A">
        <w:t xml:space="preserve"> </w:t>
      </w:r>
      <w:r>
        <w:t xml:space="preserve"> I</w:t>
      </w:r>
      <w:r w:rsidR="00034C6A">
        <w:t xml:space="preserve"> </w:t>
      </w:r>
      <w:r>
        <w:t>M</w:t>
      </w:r>
      <w:r w:rsidR="00034C6A">
        <w:t xml:space="preserve"> </w:t>
      </w:r>
      <w:r>
        <w:t>E</w:t>
      </w:r>
      <w:r w:rsidR="00034C6A">
        <w:t xml:space="preserve"> </w:t>
      </w:r>
      <w:r>
        <w:t xml:space="preserve"> R</w:t>
      </w:r>
      <w:r w:rsidR="00034C6A">
        <w:t xml:space="preserve"> </w:t>
      </w:r>
      <w:r>
        <w:t>E</w:t>
      </w:r>
      <w:r w:rsidR="00034C6A">
        <w:t xml:space="preserve"> </w:t>
      </w:r>
      <w:r>
        <w:t>P</w:t>
      </w:r>
      <w:r w:rsidR="00034C6A">
        <w:t xml:space="preserve"> </w:t>
      </w:r>
      <w:r>
        <w:t>U</w:t>
      </w:r>
      <w:r w:rsidR="00034C6A">
        <w:t xml:space="preserve"> </w:t>
      </w:r>
      <w:r>
        <w:t>B</w:t>
      </w:r>
      <w:r w:rsidR="00034C6A">
        <w:t xml:space="preserve"> </w:t>
      </w:r>
      <w:r>
        <w:t>L</w:t>
      </w:r>
      <w:r w:rsidR="00034C6A">
        <w:t xml:space="preserve"> </w:t>
      </w:r>
      <w:r>
        <w:t>I</w:t>
      </w:r>
      <w:r w:rsidR="00034C6A">
        <w:t xml:space="preserve"> </w:t>
      </w:r>
      <w:r>
        <w:t>K</w:t>
      </w:r>
      <w:r w:rsidR="00034C6A">
        <w:t xml:space="preserve"> </w:t>
      </w:r>
      <w:r>
        <w:t>E</w:t>
      </w:r>
      <w:r w:rsidR="00034C6A">
        <w:t xml:space="preserve"> </w:t>
      </w:r>
      <w:r>
        <w:t xml:space="preserve"> H</w:t>
      </w:r>
      <w:r w:rsidR="00034C6A">
        <w:t xml:space="preserve"> </w:t>
      </w:r>
      <w:r>
        <w:t>R</w:t>
      </w:r>
      <w:r w:rsidR="00034C6A">
        <w:t xml:space="preserve"> </w:t>
      </w:r>
      <w:r>
        <w:t>V</w:t>
      </w:r>
      <w:r w:rsidR="00034C6A">
        <w:t xml:space="preserve"> </w:t>
      </w:r>
      <w:r>
        <w:t>A</w:t>
      </w:r>
      <w:r w:rsidR="00034C6A">
        <w:t xml:space="preserve"> </w:t>
      </w:r>
      <w:r>
        <w:t>T</w:t>
      </w:r>
      <w:r w:rsidR="00034C6A">
        <w:t xml:space="preserve"> </w:t>
      </w:r>
      <w:r>
        <w:t>S</w:t>
      </w:r>
      <w:r w:rsidR="00034C6A">
        <w:t xml:space="preserve"> </w:t>
      </w:r>
      <w:r>
        <w:t>K</w:t>
      </w:r>
      <w:r w:rsidR="00034C6A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9E0D3F" w:rsidRPr="009E0D3F">
        <w:t xml:space="preserve">FINA RC Osijek za otvaranje stečajnog postupka nad dužnikom: </w:t>
      </w:r>
      <w:r w:rsidR="009E0D3F" w:rsidRPr="009E0D3F">
        <w:rPr>
          <w:b/>
        </w:rPr>
        <w:t xml:space="preserve">PEKARA GABRILOVIĆ j.d.o.o. </w:t>
      </w:r>
      <w:proofErr w:type="spellStart"/>
      <w:r w:rsidR="009E0D3F" w:rsidRPr="009E0D3F">
        <w:rPr>
          <w:b/>
        </w:rPr>
        <w:t>Privlaka</w:t>
      </w:r>
      <w:proofErr w:type="spellEnd"/>
      <w:r w:rsidR="009E0D3F" w:rsidRPr="009E0D3F">
        <w:rPr>
          <w:b/>
        </w:rPr>
        <w:t>, Bana J. Šokčevića 4, OIB: 31668632921, MBS: 030184108</w:t>
      </w:r>
      <w:r w:rsidRPr="00D14516">
        <w:t>,</w:t>
      </w:r>
      <w:r>
        <w:t xml:space="preserve"> dana </w:t>
      </w:r>
      <w:r w:rsidR="009E0D3F">
        <w:t>22. listopada</w:t>
      </w:r>
      <w:r w:rsidR="0014782C">
        <w:t xml:space="preserve"> 2018.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9E0D3F" w:rsidRPr="009E0D3F">
        <w:rPr>
          <w:b/>
        </w:rPr>
        <w:t xml:space="preserve">PEKARA GABRILOVIĆ j.d.o.o. </w:t>
      </w:r>
      <w:proofErr w:type="spellStart"/>
      <w:r w:rsidR="009E0D3F" w:rsidRPr="009E0D3F">
        <w:rPr>
          <w:b/>
        </w:rPr>
        <w:t>Privlaka</w:t>
      </w:r>
      <w:proofErr w:type="spellEnd"/>
      <w:r w:rsidR="009E0D3F" w:rsidRPr="009E0D3F">
        <w:rPr>
          <w:b/>
        </w:rPr>
        <w:t>, Bana J. Šokčevića 4, OIB: 31668632921, MBS: 030184108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>1, OIB 84450283675</w:t>
      </w:r>
      <w:r w:rsidR="00437193">
        <w:rPr>
          <w:b/>
          <w:bCs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9E0D3F" w:rsidRPr="009E0D3F">
        <w:rPr>
          <w:b/>
        </w:rPr>
        <w:t xml:space="preserve">PEKARA GABRILOVIĆ j.d.o.o. </w:t>
      </w:r>
      <w:proofErr w:type="spellStart"/>
      <w:r w:rsidR="009E0D3F" w:rsidRPr="009E0D3F">
        <w:rPr>
          <w:b/>
        </w:rPr>
        <w:t>Privlaka</w:t>
      </w:r>
      <w:proofErr w:type="spellEnd"/>
      <w:r w:rsidR="009E0D3F" w:rsidRPr="009E0D3F">
        <w:rPr>
          <w:b/>
        </w:rPr>
        <w:t>, Bana J. Šokčevića 4, OIB: 31668632921, MBS: 030184108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9608ED" w:rsidP="009608ED" w:rsidR="009608ED"/>
    <w:p w:rsidRDefault="009608ED" w:rsidP="009608ED" w:rsidR="009608ED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9E0D3F">
        <w:rPr>
          <w:b/>
        </w:rPr>
        <w:t>191-18</w:t>
      </w:r>
      <w:r>
        <w:t xml:space="preserve"> i obustavi daljnju pljenidbu do iznosa iz st. 1 čl. 112 Stečajnog zakona (NN 105/15) ako iznos predujma nije zaplijenjen u cijelosti.</w:t>
      </w:r>
    </w:p>
    <w:p w:rsidRDefault="00C05522" w:rsidP="0014782C" w:rsidR="00C05522">
      <w:pPr>
        <w:jc w:val="both"/>
      </w:pPr>
    </w:p>
    <w:p w:rsidRDefault="00243617" w:rsidP="00243617" w:rsidR="00243617">
      <w:pPr>
        <w:jc w:val="both"/>
      </w:pPr>
    </w:p>
    <w:p w:rsidRDefault="00AE571A" w:rsidP="00243617" w:rsidR="00AE571A">
      <w:pPr>
        <w:jc w:val="both"/>
      </w:pPr>
    </w:p>
    <w:p w:rsidRDefault="00AE571A" w:rsidP="00243617" w:rsidR="00AE571A">
      <w:pPr>
        <w:jc w:val="both"/>
      </w:pPr>
    </w:p>
    <w:p w:rsidRDefault="00AE571A" w:rsidP="00243617" w:rsidR="00AE571A">
      <w:pPr>
        <w:jc w:val="both"/>
      </w:pPr>
    </w:p>
    <w:p w:rsidRDefault="00AE571A" w:rsidP="00243617" w:rsidR="00AE571A">
      <w:pPr>
        <w:jc w:val="both"/>
      </w:pPr>
    </w:p>
    <w:p w:rsidRDefault="00324E7F" w:rsidP="00AE571A" w:rsidR="00C05522">
      <w:pPr>
        <w:jc w:val="center"/>
      </w:pPr>
      <w:r w:rsidRPr="00B162A4">
        <w:lastRenderedPageBreak/>
        <w:t>Obrazloženje</w:t>
      </w:r>
    </w:p>
    <w:p w:rsidRDefault="00AE571A" w:rsidP="00AE571A" w:rsidR="00AE571A">
      <w:pPr>
        <w:jc w:val="center"/>
      </w:pPr>
    </w:p>
    <w:p w:rsidRDefault="00AE571A" w:rsidP="00AE571A" w:rsidR="00AE571A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9E0D3F">
        <w:t xml:space="preserve">6 </w:t>
      </w:r>
      <w:r w:rsidRPr="005E551C">
        <w:t>St-</w:t>
      </w:r>
      <w:r w:rsidR="009E0D3F">
        <w:t>191/18-5 od 18. lipnja</w:t>
      </w:r>
      <w:r w:rsidR="0014782C">
        <w:t xml:space="preserve"> 2018. g.</w:t>
      </w:r>
      <w:r w:rsidRPr="005E551C">
        <w:t xml:space="preserve"> pokrenut je postupak nad dužnikom </w:t>
      </w:r>
      <w:r w:rsidR="009E0D3F" w:rsidRPr="009E0D3F">
        <w:rPr>
          <w:b/>
        </w:rPr>
        <w:t xml:space="preserve">PEKARA GABRILOVIĆ j.d.o.o. </w:t>
      </w:r>
      <w:proofErr w:type="spellStart"/>
      <w:r w:rsidR="009E0D3F" w:rsidRPr="009E0D3F">
        <w:rPr>
          <w:b/>
        </w:rPr>
        <w:t>Privlaka</w:t>
      </w:r>
      <w:proofErr w:type="spellEnd"/>
      <w:r w:rsidR="009E0D3F" w:rsidRPr="009E0D3F">
        <w:rPr>
          <w:b/>
        </w:rPr>
        <w:t>, Bana J. Šokčevića 4, OIB: 31668632921, MBS: 030184108</w:t>
      </w:r>
      <w:r w:rsidRPr="005E551C">
        <w:rPr>
          <w:b/>
        </w:rPr>
        <w:t>,</w:t>
      </w:r>
      <w:r w:rsidRPr="005E551C">
        <w:t xml:space="preserve"> za privremen</w:t>
      </w:r>
      <w:r w:rsidR="009608ED">
        <w:t>og</w:t>
      </w:r>
      <w:r w:rsidRPr="005E551C">
        <w:t xml:space="preserve"> stečajn</w:t>
      </w:r>
      <w:r w:rsidR="009608ED">
        <w:t>og</w:t>
      </w:r>
      <w:r w:rsidRPr="005E551C">
        <w:t xml:space="preserve"> upravitelj</w:t>
      </w:r>
      <w:r w:rsidR="009608ED">
        <w:t>a</w:t>
      </w:r>
      <w:r w:rsidR="00437193">
        <w:t xml:space="preserve"> </w:t>
      </w:r>
      <w:r w:rsidRPr="005E551C">
        <w:t>imenovan</w:t>
      </w:r>
      <w:r w:rsidR="00C1595A">
        <w:t>a</w:t>
      </w:r>
      <w:r w:rsidRPr="005E551C">
        <w:t xml:space="preserve"> je </w:t>
      </w:r>
      <w:r w:rsidR="00C1595A">
        <w:t>Kata Rašić iz Vinkovaca</w:t>
      </w:r>
      <w:r w:rsidRPr="005E551C">
        <w:t xml:space="preserve"> te je za </w:t>
      </w:r>
      <w:r w:rsidR="009E0D3F">
        <w:t>19. rujna</w:t>
      </w:r>
      <w:r w:rsidR="0014782C">
        <w:t xml:space="preserve"> 2018. g.</w:t>
      </w:r>
      <w:r w:rsidRPr="005E551C">
        <w:t xml:space="preserve"> zakazano ročište radi izjašnjenja o prijedlogu za pokretanje stečajnog postupka. </w:t>
      </w:r>
      <w:r w:rsidR="0014782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>
      <w:pPr>
        <w:ind w:firstLine="720"/>
        <w:jc w:val="both"/>
      </w:pPr>
      <w:r w:rsidRPr="005E551C">
        <w:t xml:space="preserve">Dana </w:t>
      </w:r>
      <w:r w:rsidR="009E0D3F">
        <w:t>19. rujna</w:t>
      </w:r>
      <w:r w:rsidR="0014782C">
        <w:t xml:space="preserve"> 2018</w:t>
      </w:r>
      <w:r w:rsidR="00C1595A">
        <w:t xml:space="preserve">. g. </w:t>
      </w:r>
      <w:r w:rsidRPr="005E551C">
        <w:t>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14782C" w:rsidP="0014782C" w:rsidR="0014782C">
      <w:pPr>
        <w:jc w:val="both"/>
      </w:pPr>
    </w:p>
    <w:p w:rsidRDefault="009E0D3F" w:rsidP="009E0D3F" w:rsidR="009E0D3F">
      <w:pPr>
        <w:jc w:val="both"/>
      </w:pPr>
      <w:r>
        <w:t xml:space="preserve">S odgovornom osobom dužnika Pekara </w:t>
      </w:r>
      <w:proofErr w:type="spellStart"/>
      <w:r>
        <w:t>Gabrilović</w:t>
      </w:r>
      <w:proofErr w:type="spellEnd"/>
      <w:r>
        <w:t xml:space="preserve"> j.d.o.o. </w:t>
      </w:r>
      <w:proofErr w:type="spellStart"/>
      <w:r>
        <w:t>Privlaka</w:t>
      </w:r>
      <w:proofErr w:type="spellEnd"/>
      <w:r>
        <w:t xml:space="preserve"> Zoranom </w:t>
      </w:r>
      <w:proofErr w:type="spellStart"/>
      <w:r>
        <w:t>Gabrilović</w:t>
      </w:r>
      <w:proofErr w:type="spellEnd"/>
      <w:r>
        <w:t xml:space="preserve"> iz </w:t>
      </w:r>
      <w:proofErr w:type="spellStart"/>
      <w:r>
        <w:t>Andrijaševaca</w:t>
      </w:r>
      <w:proofErr w:type="spellEnd"/>
      <w:r>
        <w:t xml:space="preserve">, Nikole Tesle 22 </w:t>
      </w:r>
      <w:r w:rsidR="00AE571A">
        <w:t>nije se uspjelo</w:t>
      </w:r>
      <w:r>
        <w:t xml:space="preserve"> stupiti u kontakt. Pismeno s pisanim zahtjevom upućenim Zoranu </w:t>
      </w:r>
      <w:proofErr w:type="spellStart"/>
      <w:r>
        <w:t>Gabrilović</w:t>
      </w:r>
      <w:proofErr w:type="spellEnd"/>
      <w:r>
        <w:t xml:space="preserve"> da dostavi dokumentaciju potrebnu za izradu traženog izvješća o financijsko gospodarskom stanju imenovani je zaprimio 206.07.2018. godine, ali se pozivu nije odazvao.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 xml:space="preserve">Stoga </w:t>
      </w:r>
      <w:r w:rsidR="00AE571A">
        <w:t>je zatraženo</w:t>
      </w:r>
      <w:r>
        <w:t xml:space="preserve"> od Autokluba „Vinkovci“ Vinkovci podatke o vozilima koja su u vlasništvu dužnika, od Općinskog suda u Vukovaru, Zemljišnoknjižnog odjela u Vinkovcima podatke o nekretninama u vlasništvu dužnika, podatke o poreznom dugu i prometu nekretnina od Porezne uprave Područnog ured  Vukovar, Ispostave u Vinkovcima i od HZMO podatke  o osiguranicima prijavljenim na obveznika Pekara </w:t>
      </w:r>
      <w:proofErr w:type="spellStart"/>
      <w:r>
        <w:t>Gabrilović</w:t>
      </w:r>
      <w:proofErr w:type="spellEnd"/>
      <w:r>
        <w:t xml:space="preserve"> j.d.o.o</w:t>
      </w:r>
    </w:p>
    <w:p w:rsidRDefault="009E0D3F" w:rsidP="009E0D3F" w:rsidR="009E0D3F">
      <w:pPr>
        <w:jc w:val="both"/>
      </w:pPr>
      <w:r>
        <w:t>Nadalje izvršen je uvid u objavljene Financijske izvještaje koje je dužnik predao za 2017. godinu (RGFI-javna objava).</w:t>
      </w:r>
    </w:p>
    <w:p w:rsidRDefault="009E0D3F" w:rsidP="009E0D3F" w:rsidR="009E0D3F">
      <w:pPr>
        <w:jc w:val="both"/>
      </w:pPr>
      <w:r>
        <w:t xml:space="preserve">  </w:t>
      </w:r>
    </w:p>
    <w:p w:rsidRDefault="009E0D3F" w:rsidP="009E0D3F" w:rsidR="009E0D3F">
      <w:pPr>
        <w:jc w:val="both"/>
      </w:pPr>
      <w:r>
        <w:t xml:space="preserve">Dužnik je kao jednostavno društvo s ograničenom odgovornosti upisan u sudskom registru Trgovačkog suda u Osijeku temeljem Izjave o osnivanju društva od </w:t>
      </w:r>
      <w:proofErr w:type="spellStart"/>
      <w:r>
        <w:t>od</w:t>
      </w:r>
      <w:proofErr w:type="spellEnd"/>
      <w:r>
        <w:t xml:space="preserve"> 16.02.2017. godine.</w:t>
      </w:r>
    </w:p>
    <w:p w:rsidRDefault="009E0D3F" w:rsidP="009E0D3F" w:rsidR="009E0D3F">
      <w:pPr>
        <w:jc w:val="both"/>
      </w:pPr>
      <w:r>
        <w:t xml:space="preserve">Osoba ovlaštena za zastupanje je Zoran </w:t>
      </w:r>
      <w:proofErr w:type="spellStart"/>
      <w:r>
        <w:t>Gabrilović</w:t>
      </w:r>
      <w:proofErr w:type="spellEnd"/>
      <w:r>
        <w:t xml:space="preserve"> iz </w:t>
      </w:r>
      <w:proofErr w:type="spellStart"/>
      <w:r>
        <w:t>Andrijaševaca</w:t>
      </w:r>
      <w:proofErr w:type="spellEnd"/>
      <w:r>
        <w:t>, Nikole Tesle 22.</w:t>
      </w:r>
    </w:p>
    <w:p w:rsidRDefault="009E0D3F" w:rsidP="009E0D3F" w:rsidR="009E0D3F">
      <w:pPr>
        <w:jc w:val="both"/>
      </w:pPr>
      <w:r>
        <w:t>Djelatnost društva je proizvodnja pekarskih proizvoda i tjestenine.</w:t>
      </w:r>
    </w:p>
    <w:p w:rsidRDefault="009E0D3F" w:rsidP="009E0D3F" w:rsidR="009E0D3F">
      <w:pPr>
        <w:jc w:val="both"/>
      </w:pPr>
      <w:r>
        <w:t>FINA je u prijedlog</w:t>
      </w:r>
      <w:r w:rsidR="00AE571A">
        <w:t>u</w:t>
      </w:r>
      <w:r>
        <w:t xml:space="preserve"> za otvaranje stečajnog postupka nad dužnikom navela da na dan 26. veljače 2018. godine dužnik u Očevidniku redoslijeda osnova za plaćanje u neprekinutom razdoblju od 120 dana ima neizvršene osnove za plaćanje u iznosu od 35.954,57 kn, te da dužnik ima 4 zaposlena.</w:t>
      </w:r>
    </w:p>
    <w:p w:rsidRDefault="009E0D3F" w:rsidP="009E0D3F" w:rsidR="009E0D3F">
      <w:pPr>
        <w:jc w:val="both"/>
      </w:pPr>
      <w:r>
        <w:t xml:space="preserve">Prema ispisu HZMO - Popis osiguranika prijavljenih na obveznika Pekara </w:t>
      </w:r>
      <w:proofErr w:type="spellStart"/>
      <w:r>
        <w:t>Gabr</w:t>
      </w:r>
      <w:r w:rsidR="00AE571A">
        <w:t>ilović</w:t>
      </w:r>
      <w:proofErr w:type="spellEnd"/>
      <w:r w:rsidR="00AE571A">
        <w:t xml:space="preserve"> j.d.o.o.</w:t>
      </w:r>
      <w:r>
        <w:t xml:space="preserve"> </w:t>
      </w:r>
      <w:proofErr w:type="spellStart"/>
      <w:r>
        <w:t>Privlaka</w:t>
      </w:r>
      <w:proofErr w:type="spellEnd"/>
      <w:r>
        <w:t xml:space="preserve"> od 30.07.2018. dužnik nema zaposlenih radnika, jer su radnici odjavljeni sa 15.03.2018. godine. </w:t>
      </w:r>
    </w:p>
    <w:p w:rsidRDefault="009E0D3F" w:rsidP="009E0D3F" w:rsidR="009E0D3F">
      <w:pPr>
        <w:jc w:val="both"/>
      </w:pPr>
      <w:r>
        <w:t xml:space="preserve">Na adresi u </w:t>
      </w:r>
      <w:proofErr w:type="spellStart"/>
      <w:r>
        <w:t>Privlaci</w:t>
      </w:r>
      <w:proofErr w:type="spellEnd"/>
      <w:r>
        <w:t>, Bana Josipa Šokčevića 4 posluje pekara pod nazivom Beri.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Dužnik je financijska izvješća predao za 2017. godinu.</w:t>
      </w:r>
    </w:p>
    <w:p w:rsidRDefault="009E0D3F" w:rsidP="009E0D3F" w:rsidR="009E0D3F">
      <w:pPr>
        <w:jc w:val="both"/>
      </w:pPr>
      <w:r>
        <w:t>Podaci o imovini dužnika iskazani su u ovom izvješću na temelju prikupljene dokumentacije koja je naznačena u uvodu izvješća.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lastRenderedPageBreak/>
        <w:t>Prema potvrdi Općinskog suda u Vukovaru Zemljišnoknjižnog odjela u Vinkovcima broj. 22050/2018 od 30.07.2018. godine, dužnik nije upisan kao vlasnik nekretnina na području nadležnosti tog zemljišnoknjižnog odjela.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Prema potvrdi Porezne uprave Područni ured Vukovar, Ispostava Vinkovci KLASA: 423-05/2018-01/47 URBROJ: 513-07-16-02/18-03 od 20. kolovoza 2018. godine, dužnik kao porezni obveznik nije imao promet nekretninama u razdoblju od 4 godine, prije podnošenja prijedloga za otvaranje stečajnog postupka, odnosno od dana 18. lipnja 2018. godine.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Pokretnine</w:t>
      </w:r>
    </w:p>
    <w:p w:rsidRDefault="009E0D3F" w:rsidP="009E0D3F" w:rsidR="009E0D3F">
      <w:pPr>
        <w:jc w:val="both"/>
      </w:pPr>
      <w:r>
        <w:t xml:space="preserve">Uvjerenjem Autokluba „Vinkovci“ Vinkovci broj: H019-U-00953-18 od 31.07.2018.  potvrđeno je da prema službenoj </w:t>
      </w:r>
      <w:proofErr w:type="spellStart"/>
      <w:r>
        <w:t>evideniciji</w:t>
      </w:r>
      <w:proofErr w:type="spellEnd"/>
      <w:r>
        <w:t xml:space="preserve">  registracije cestovnih vozila  Pekara </w:t>
      </w:r>
      <w:proofErr w:type="spellStart"/>
      <w:r>
        <w:t>Gabrilović</w:t>
      </w:r>
      <w:proofErr w:type="spellEnd"/>
      <w:r>
        <w:t xml:space="preserve"> j.d.o.o. </w:t>
      </w:r>
      <w:proofErr w:type="spellStart"/>
      <w:r>
        <w:t>Privlaka</w:t>
      </w:r>
      <w:proofErr w:type="spellEnd"/>
      <w:r>
        <w:t>, Bana Josipa Šokčevića 4 OIB 31668632921  na dan 31.07.2018. godine nije evidentiran kao vlasnik vozila.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 xml:space="preserve">Uvidom u Financijsko izvješće za 2017. godine vidljivo je da je dužnik iskazao samo kratkotrajnu imovinu i to zalihe u vrijednosti 12.450,00 kn. 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Uvidom u Financijsko izvješće za 2017. godine vidljivo je da je dužnik iskazao financijsku imovinu u iznosu od 35.303,00 kn, a koja se sastoji od potraživanja od kupaca u iznosu od 3.836,00 kn i novca u blagajni u iznosu od 31.467,00 kn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 xml:space="preserve">Dužnik je 2017. godine ostvario prihode od 235.207,00 kn a rashode od 232.788,00 te je iskazao dobit prije oporezivanja od 2.419,00 kn. 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U bilanci za 2017. godinu dužnika je iskazao kratkoročne obveze u iznosu 45.624,00 kn a iste se odnose na poreze, doprinose i slična davanja.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Prema navodu FINE u prijedlogu za pokretanje stečajnog postupka u Očevidniku FINE o redoslijedu plaćanja dužnik na dan 26. veljače 2018. godine u Očevidniku redoslijeda osnova za plaćanje u neprekinutom razdoblju od 120 dana ima neizvršene osnove za plaćanje u iznosu od 35.954,57 kn.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Stanje poreznog duga na dan 18.06.2018. godine prema ispisu Porezne uprava Područnog ureda Vukovar, Ispostava Vinkovci  52.763,92 kn.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Iz gore navedene dokumentacije vidljivo je da</w:t>
      </w:r>
      <w:r w:rsidR="00AE571A">
        <w:t xml:space="preserve"> je</w:t>
      </w:r>
      <w:r>
        <w:t xml:space="preserve"> dužnik  financijska izvješća predao za 2017. godinu, ali bez dokumentacije iz poslovnih knjiga i uvida u iste, te izjava odgovorne osobe ne može su utvrditi sadašnje stvarno stanje imovine koja bi činila stečajnu masu.</w:t>
      </w:r>
    </w:p>
    <w:p w:rsidRDefault="009E0D3F" w:rsidP="009E0D3F" w:rsidR="009E0D3F">
      <w:pPr>
        <w:jc w:val="both"/>
      </w:pPr>
    </w:p>
    <w:p w:rsidRDefault="009E0D3F" w:rsidP="009E0D3F" w:rsidR="009E0D3F">
      <w:pPr>
        <w:jc w:val="both"/>
      </w:pPr>
      <w:r>
        <w:t>Prema prikupljenoj dokumentaciji od državnih tijela dužnik nema imovine iz čije vrijednosti se   mogu namiriti troškovi stečajnog postupka koji bi iznosili 22.000,00 kuna i to za:</w:t>
      </w:r>
    </w:p>
    <w:p w:rsidRDefault="009E0D3F" w:rsidP="009E0D3F" w:rsidR="009E0D3F">
      <w:pPr>
        <w:jc w:val="both"/>
      </w:pPr>
      <w:r>
        <w:lastRenderedPageBreak/>
        <w:t>- sređivanje i ažuriranje knjigovodstveno-financijskih podataka i dokumentacije -2.000,00 kn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t>-</w:t>
      </w:r>
      <w:r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- 10.000,00 kn</w:t>
      </w:r>
    </w:p>
    <w:p w:rsidRDefault="009E0D3F" w:rsidP="009E0D3F" w:rsidR="009E0D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i putni troškovi - 1.000,00 kn</w:t>
      </w:r>
    </w:p>
    <w:p w:rsidRDefault="009E0D3F" w:rsidP="009E0D3F" w:rsidR="009E0D3F">
      <w:pPr>
        <w:jc w:val="both"/>
      </w:pPr>
      <w:r>
        <w:rPr>
          <w:rFonts w:eastAsia="Calibri"/>
          <w:lang w:eastAsia="en-US"/>
        </w:rPr>
        <w:t xml:space="preserve">- arhiviranje </w:t>
      </w:r>
      <w:proofErr w:type="spellStart"/>
      <w:r>
        <w:rPr>
          <w:rFonts w:eastAsia="Calibri"/>
          <w:lang w:eastAsia="en-US"/>
        </w:rPr>
        <w:t>dokumetacije</w:t>
      </w:r>
      <w:proofErr w:type="spellEnd"/>
      <w:r>
        <w:rPr>
          <w:rFonts w:eastAsia="Calibri"/>
          <w:lang w:eastAsia="en-US"/>
        </w:rPr>
        <w:t xml:space="preserve"> -1.000,00 kn.</w:t>
      </w:r>
    </w:p>
    <w:p w:rsidRDefault="009E0D3F" w:rsidP="009E0D3F" w:rsidR="009E0D3F">
      <w:pPr>
        <w:jc w:val="both"/>
      </w:pPr>
    </w:p>
    <w:p w:rsidRDefault="00AE571A" w:rsidP="00AE571A" w:rsidR="009E0D3F">
      <w:pPr>
        <w:jc w:val="both"/>
      </w:pPr>
      <w:r>
        <w:t>Slijedom navedenog da se pozovu</w:t>
      </w:r>
      <w:r w:rsidR="009E0D3F">
        <w:t xml:space="preserve"> osobe koje imaju pravni interes da se provede stečajni postupak nad dužnikom Pekara </w:t>
      </w:r>
      <w:proofErr w:type="spellStart"/>
      <w:r w:rsidR="009E0D3F">
        <w:t>Gabrilović</w:t>
      </w:r>
      <w:proofErr w:type="spellEnd"/>
      <w:r w:rsidR="009E0D3F">
        <w:t xml:space="preserve"> j.d.o.o. </w:t>
      </w:r>
      <w:proofErr w:type="spellStart"/>
      <w:r w:rsidR="009E0D3F">
        <w:t>Privlakae</w:t>
      </w:r>
      <w:proofErr w:type="spellEnd"/>
      <w:r w:rsidR="009E0D3F">
        <w:t xml:space="preserve"> da na sudski depozit ovoga suda uplate potrebna sredstva kao predujam za pokriće troškova kako prethodnog tako i stečajnog postupka u iznosu od 22.000,00 kuna.</w:t>
      </w:r>
    </w:p>
    <w:p w:rsidRDefault="00081BDD" w:rsidP="000620E5" w:rsidR="00081BDD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</w:t>
      </w:r>
      <w:r w:rsidR="0014782C">
        <w:t xml:space="preserve"> 6</w:t>
      </w:r>
      <w:r w:rsidRPr="005E551C">
        <w:t xml:space="preserve"> St-</w:t>
      </w:r>
      <w:r w:rsidR="009E0D3F">
        <w:t>191/18-12 od 20. rujna</w:t>
      </w:r>
      <w:r w:rsidR="0014782C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9E0D3F">
        <w:t>22</w:t>
      </w:r>
      <w:r w:rsidR="00AC7CA2">
        <w:t>.000</w:t>
      </w:r>
      <w:r w:rsidRPr="005E551C">
        <w:t>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9E0D3F">
        <w:t>21. rujna</w:t>
      </w:r>
      <w:r w:rsidR="0014782C">
        <w:t xml:space="preserve">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C7CA2" w:rsidR="007D2041" w:rsidRPr="005E551C">
      <w:pPr>
        <w:jc w:val="both"/>
      </w:pPr>
    </w:p>
    <w:p w:rsidRDefault="007D2041" w:rsidP="009E0D3F" w:rsidR="009E0D3F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9E0D3F">
        <w:t xml:space="preserve">Prijedlog FINE od 27.2.2018. g. za otvaranje stečajnog postupka, povijesni izvadak iz sudskog registra, dopis FINE od 19.6.2018. g. i od 21.6.2018. g., popis osiguranika HZMO od 30.7.2018. g., Potvrda </w:t>
      </w:r>
      <w:proofErr w:type="spellStart"/>
      <w:r w:rsidR="009E0D3F">
        <w:t>zk</w:t>
      </w:r>
      <w:proofErr w:type="spellEnd"/>
      <w:r w:rsidR="009E0D3F">
        <w:t>. odjela Vinkovci od 30.7.2018. g., Uvjerenje Autoklub Vinkovci od 31.7.2018. g. dopis MF Porezne uprave Vinkovci od 20.8.2018. g., stanje računa poreznog obveznika na dan 18.6.2018. g.</w:t>
      </w:r>
    </w:p>
    <w:p w:rsidRDefault="0014782C" w:rsidP="009E0D3F" w:rsidR="0014782C">
      <w:pPr>
        <w:pStyle w:val="Bezproreda"/>
        <w:ind w:firstLine="708"/>
        <w:jc w:val="both"/>
      </w:pPr>
    </w:p>
    <w:p w:rsidRDefault="007D2041" w:rsidP="00034C6A" w:rsidR="00707B2F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</w:t>
      </w:r>
      <w:proofErr w:type="spellStart"/>
      <w:r w:rsidRPr="005E551C">
        <w:t>provedenog</w:t>
      </w:r>
      <w:proofErr w:type="spellEnd"/>
      <w:r w:rsidRPr="005E551C">
        <w:t xml:space="preserve"> </w:t>
      </w:r>
      <w:proofErr w:type="spellStart"/>
      <w:r w:rsidRPr="005E551C">
        <w:t>dokaznog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sud</w:t>
      </w:r>
      <w:proofErr w:type="spellEnd"/>
      <w:r w:rsidRPr="005E551C">
        <w:t xml:space="preserve"> je </w:t>
      </w:r>
      <w:proofErr w:type="spellStart"/>
      <w:r w:rsidRPr="005E551C">
        <w:t>utvrdio</w:t>
      </w:r>
      <w:proofErr w:type="spellEnd"/>
      <w:r w:rsidRPr="005E551C">
        <w:t xml:space="preserve"> da </w:t>
      </w:r>
      <w:proofErr w:type="spellStart"/>
      <w:r w:rsidRPr="005E551C">
        <w:t>su</w:t>
      </w:r>
      <w:proofErr w:type="spellEnd"/>
      <w:r w:rsidRPr="005E551C">
        <w:t xml:space="preserve"> </w:t>
      </w:r>
      <w:proofErr w:type="spellStart"/>
      <w:r w:rsidRPr="005E551C">
        <w:t>ispunjene</w:t>
      </w:r>
      <w:proofErr w:type="spellEnd"/>
      <w:r w:rsidRPr="005E551C">
        <w:t xml:space="preserve"> </w:t>
      </w:r>
      <w:proofErr w:type="spellStart"/>
      <w:r w:rsidRPr="005E551C">
        <w:t>pretpostavke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otvaranje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proofErr w:type="gramStart"/>
      <w:r w:rsidRPr="005E551C">
        <w:t>nad</w:t>
      </w:r>
      <w:proofErr w:type="spellEnd"/>
      <w:proofErr w:type="gramEnd"/>
      <w:r w:rsidRPr="005E551C">
        <w:t xml:space="preserve"> </w:t>
      </w:r>
      <w:proofErr w:type="spellStart"/>
      <w:r w:rsidRPr="005E551C">
        <w:t>dužnikom</w:t>
      </w:r>
      <w:proofErr w:type="spellEnd"/>
      <w:r w:rsidRPr="005E551C">
        <w:t xml:space="preserve"> </w:t>
      </w:r>
      <w:proofErr w:type="spellStart"/>
      <w:r w:rsidRPr="005E551C">
        <w:t>propisane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r w:rsidR="00B654E2">
        <w:t>5</w:t>
      </w:r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zakona</w:t>
      </w:r>
      <w:proofErr w:type="spellEnd"/>
      <w:r w:rsidRPr="005E551C">
        <w:t xml:space="preserve"> („</w:t>
      </w:r>
      <w:proofErr w:type="spellStart"/>
      <w:r w:rsidRPr="005E551C">
        <w:t>Narodne</w:t>
      </w:r>
      <w:proofErr w:type="spellEnd"/>
      <w:r w:rsidRPr="005E551C">
        <w:t xml:space="preserve"> </w:t>
      </w:r>
      <w:proofErr w:type="spellStart"/>
      <w:r w:rsidRPr="005E551C">
        <w:t>novine</w:t>
      </w:r>
      <w:proofErr w:type="spellEnd"/>
      <w:proofErr w:type="gramStart"/>
      <w:r w:rsidRPr="005E551C">
        <w:t xml:space="preserve">“ </w:t>
      </w:r>
      <w:proofErr w:type="spellStart"/>
      <w:r w:rsidRPr="005E551C">
        <w:t>broj</w:t>
      </w:r>
      <w:proofErr w:type="spellEnd"/>
      <w:proofErr w:type="gramEnd"/>
      <w:r w:rsidRPr="005E551C">
        <w:t xml:space="preserve"> </w:t>
      </w:r>
      <w:r w:rsidR="00B654E2">
        <w:t xml:space="preserve">71/15 </w:t>
      </w:r>
      <w:r w:rsidRPr="005E551C">
        <w:t xml:space="preserve">u </w:t>
      </w:r>
      <w:proofErr w:type="spellStart"/>
      <w:r w:rsidRPr="005E551C">
        <w:t>daljnjem</w:t>
      </w:r>
      <w:proofErr w:type="spellEnd"/>
      <w:r w:rsidRPr="005E551C">
        <w:t xml:space="preserve"> </w:t>
      </w:r>
      <w:proofErr w:type="spellStart"/>
      <w:r w:rsidRPr="005E551C">
        <w:t>tekstu</w:t>
      </w:r>
      <w:proofErr w:type="spellEnd"/>
      <w:r w:rsidRPr="005E551C">
        <w:t xml:space="preserve"> SZ) -  </w:t>
      </w:r>
      <w:proofErr w:type="spellStart"/>
      <w:r w:rsidR="00AB2B8B">
        <w:t>nesposobnost</w:t>
      </w:r>
      <w:proofErr w:type="spellEnd"/>
      <w:r w:rsidR="00AB2B8B">
        <w:t xml:space="preserve"> </w:t>
      </w:r>
      <w:proofErr w:type="spellStart"/>
      <w:r w:rsidR="00AB2B8B">
        <w:t>za</w:t>
      </w:r>
      <w:proofErr w:type="spellEnd"/>
      <w:r w:rsidR="00AB2B8B">
        <w:t xml:space="preserve"> </w:t>
      </w:r>
      <w:proofErr w:type="spellStart"/>
      <w:r w:rsidR="00AB2B8B">
        <w:t>plaćanje</w:t>
      </w:r>
      <w:proofErr w:type="spellEnd"/>
      <w:r w:rsidR="00AB2B8B">
        <w:t xml:space="preserve"> </w:t>
      </w:r>
      <w:proofErr w:type="spellStart"/>
      <w:r w:rsidRPr="005E551C">
        <w:t>te</w:t>
      </w:r>
      <w:proofErr w:type="spellEnd"/>
      <w:r w:rsidRPr="005E551C">
        <w:t xml:space="preserve"> </w:t>
      </w:r>
      <w:proofErr w:type="spellStart"/>
      <w:r w:rsidRPr="005E551C">
        <w:t>ujedno</w:t>
      </w:r>
      <w:proofErr w:type="spellEnd"/>
      <w:r w:rsidRPr="005E551C">
        <w:t xml:space="preserve"> da </w:t>
      </w:r>
      <w:proofErr w:type="spellStart"/>
      <w:r w:rsidRPr="005E551C">
        <w:t>dužnik</w:t>
      </w:r>
      <w:proofErr w:type="spellEnd"/>
      <w:r w:rsidRPr="005E551C">
        <w:t xml:space="preserve"> ne </w:t>
      </w:r>
      <w:proofErr w:type="spellStart"/>
      <w:r w:rsidRPr="005E551C">
        <w:t>posjeduje</w:t>
      </w:r>
      <w:proofErr w:type="spellEnd"/>
      <w:r w:rsidRPr="005E551C">
        <w:t xml:space="preserve"> </w:t>
      </w:r>
      <w:proofErr w:type="spellStart"/>
      <w:r w:rsidRPr="005E551C">
        <w:t>imovinu</w:t>
      </w:r>
      <w:proofErr w:type="spellEnd"/>
      <w:r w:rsidRPr="005E551C">
        <w:t xml:space="preserve"> </w:t>
      </w:r>
      <w:proofErr w:type="spellStart"/>
      <w:r w:rsidRPr="005E551C">
        <w:t>koja</w:t>
      </w:r>
      <w:proofErr w:type="spellEnd"/>
      <w:r w:rsidRPr="005E551C">
        <w:t xml:space="preserve"> bi </w:t>
      </w:r>
      <w:proofErr w:type="spellStart"/>
      <w:r w:rsidRPr="005E551C">
        <w:t>bila</w:t>
      </w:r>
      <w:proofErr w:type="spellEnd"/>
      <w:r w:rsidRPr="005E551C">
        <w:t xml:space="preserve"> </w:t>
      </w:r>
      <w:proofErr w:type="spellStart"/>
      <w:r w:rsidRPr="005E551C">
        <w:t>dovoljna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namirenje</w:t>
      </w:r>
      <w:proofErr w:type="spellEnd"/>
      <w:r w:rsidRPr="005E551C">
        <w:t xml:space="preserve"> </w:t>
      </w:r>
      <w:proofErr w:type="spellStart"/>
      <w:r w:rsidRPr="005E551C">
        <w:t>troškova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valjalo</w:t>
      </w:r>
      <w:proofErr w:type="spellEnd"/>
      <w:r w:rsidRPr="005E551C">
        <w:t xml:space="preserve"> je </w:t>
      </w:r>
      <w:proofErr w:type="spellStart"/>
      <w:r w:rsidRPr="005E551C">
        <w:t>sukladno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proofErr w:type="gramStart"/>
      <w:r w:rsidR="00831D30">
        <w:t xml:space="preserve">132 </w:t>
      </w:r>
      <w:proofErr w:type="spellStart"/>
      <w:r w:rsidR="00B654E2">
        <w:t>st.</w:t>
      </w:r>
      <w:proofErr w:type="spellEnd"/>
      <w:r w:rsidR="00B654E2">
        <w:t xml:space="preserve"> 2 </w:t>
      </w:r>
      <w:proofErr w:type="spellStart"/>
      <w:r w:rsidR="00831D30">
        <w:t>Stečajnog</w:t>
      </w:r>
      <w:proofErr w:type="spellEnd"/>
      <w:r w:rsidR="00831D30">
        <w:t xml:space="preserve"> </w:t>
      </w:r>
      <w:proofErr w:type="spellStart"/>
      <w:r w:rsidR="00831D30">
        <w:t>zakona</w:t>
      </w:r>
      <w:proofErr w:type="spellEnd"/>
      <w:r w:rsidR="00831D30">
        <w:t xml:space="preserve"> (NN br. 71/15)</w:t>
      </w:r>
      <w:r w:rsidR="00B654E2">
        <w:t xml:space="preserve"> </w:t>
      </w:r>
      <w:proofErr w:type="spellStart"/>
      <w:r w:rsidR="00B654E2">
        <w:t>donijeti</w:t>
      </w:r>
      <w:proofErr w:type="spellEnd"/>
      <w:r w:rsidR="00B654E2">
        <w:t xml:space="preserve"> </w:t>
      </w:r>
      <w:proofErr w:type="spellStart"/>
      <w:r w:rsidR="00B654E2">
        <w:t>rješenje</w:t>
      </w:r>
      <w:proofErr w:type="spellEnd"/>
      <w:r w:rsidR="00B654E2">
        <w:t xml:space="preserve"> o </w:t>
      </w:r>
      <w:proofErr w:type="spellStart"/>
      <w:r w:rsidR="00B654E2">
        <w:t>otvaranju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="00B654E2">
        <w:t xml:space="preserve"> </w:t>
      </w:r>
      <w:proofErr w:type="spellStart"/>
      <w:r w:rsidR="00B654E2">
        <w:t>zaključenju</w:t>
      </w:r>
      <w:proofErr w:type="spellEnd"/>
      <w:r w:rsidR="00B654E2">
        <w:t xml:space="preserve">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>
      <w:pPr>
        <w:pStyle w:val="Odlomakpopisa"/>
        <w:spacing w:lineRule="auto" w:line="240"/>
        <w:ind w:firstLine="708" w:left="0"/>
        <w:jc w:val="both"/>
      </w:pPr>
    </w:p>
    <w:p w:rsidRDefault="00AE571A" w:rsidP="00034C6A" w:rsidR="00AE571A" w:rsidRPr="005E551C">
      <w:pPr>
        <w:pStyle w:val="Odlomakpopisa"/>
        <w:spacing w:lineRule="auto" w:line="240"/>
        <w:ind w:firstLine="708" w:left="0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437193">
        <w:t>a</w:t>
      </w:r>
      <w:r>
        <w:t xml:space="preserve"> je </w:t>
      </w:r>
      <w:r w:rsidR="00437193" w:rsidRPr="006A63E9">
        <w:rPr>
          <w:b/>
        </w:rPr>
        <w:t>Kata Rašić dipl. iur. iz Vinkovaca, S. S. Kranjčevića 3</w:t>
      </w:r>
      <w:r w:rsidR="00437193" w:rsidRPr="006A63E9">
        <w:rPr>
          <w:b/>
          <w:bCs/>
        </w:rPr>
        <w:t xml:space="preserve">1, </w:t>
      </w:r>
      <w:r w:rsidR="009608ED" w:rsidRPr="009608ED">
        <w:rPr>
          <w:bCs/>
        </w:rPr>
        <w:t>automatskim odabirom</w:t>
      </w:r>
      <w:r w:rsidR="009608ED">
        <w:rPr>
          <w:b/>
          <w:bCs/>
        </w:rPr>
        <w:t xml:space="preserve"> </w:t>
      </w:r>
      <w:r>
        <w:t>s liste A stečajnih upravitelja za područje nadležnosti ovoga suda a sukladno čl. 84 st. 1 u vezi s čl. 85 st. 2 SZ.</w:t>
      </w:r>
    </w:p>
    <w:p w:rsidRDefault="00707B2F" w:rsidP="007D2041" w:rsidR="00707B2F">
      <w:pPr>
        <w:jc w:val="both"/>
      </w:pPr>
    </w:p>
    <w:p w:rsidRDefault="00670C39" w:rsidP="007D2041" w:rsidR="00670C39">
      <w:pPr>
        <w:jc w:val="both"/>
      </w:pPr>
    </w:p>
    <w:p w:rsidRDefault="00324E7F" w:rsidP="009608ED" w:rsidR="00C41AEF">
      <w:pPr>
        <w:jc w:val="center"/>
      </w:pPr>
      <w:r w:rsidRPr="00D2596C">
        <w:t xml:space="preserve">U Osijeku </w:t>
      </w:r>
      <w:r w:rsidR="009E0D3F">
        <w:t>22. listopada</w:t>
      </w:r>
      <w:r w:rsidR="0014782C">
        <w:t xml:space="preserve"> 2018. g.</w:t>
      </w:r>
    </w:p>
    <w:p w:rsidRDefault="00EC4649" w:rsidP="00D8612A" w:rsidR="00EC4649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AE571A" w:rsidP="00F058D9" w:rsidR="00AE571A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AE571A" w:rsidP="00984C3D" w:rsidR="00AE571A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E571A" w:rsidP="00DF5F6A" w:rsidR="00AE571A">
      <w:pPr>
        <w:jc w:val="both"/>
      </w:pPr>
    </w:p>
    <w:p w:rsidRDefault="00AE571A" w:rsidP="00DF5F6A" w:rsidR="00AE571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C05522" w:rsidR="00DF5F6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37193">
        <w:t>a</w:t>
      </w:r>
      <w:r w:rsidRPr="007D7E9A">
        <w:t xml:space="preserve"> uprav. </w:t>
      </w:r>
      <w:r w:rsidR="00437193" w:rsidRPr="00437193">
        <w:t>Kata Rašić dipl. iur. iz Vinkovaca, S. S. Kranjčevića 3</w:t>
      </w:r>
      <w:r w:rsidR="00437193" w:rsidRPr="00437193">
        <w:rPr>
          <w:bCs/>
        </w:rPr>
        <w:t>1</w:t>
      </w:r>
      <w:r w:rsidR="006A7184">
        <w:tab/>
      </w:r>
    </w:p>
    <w:p w:rsidRDefault="00C05522" w:rsidP="00440A42" w:rsidR="00034C6A">
      <w:pPr>
        <w:tabs>
          <w:tab w:pos="4965" w:val="left"/>
          <w:tab w:pos="5370" w:val="left"/>
          <w:tab w:pos="5760" w:val="left"/>
        </w:tabs>
        <w:jc w:val="both"/>
      </w:pPr>
      <w:r>
        <w:t>2</w:t>
      </w:r>
      <w:r w:rsidR="007D7E9A" w:rsidRPr="0017695F">
        <w:t xml:space="preserve">. </w:t>
      </w:r>
      <w:r w:rsidR="00440A42">
        <w:t>FINA</w:t>
      </w:r>
    </w:p>
    <w:p w:rsidRDefault="00034C6A" w:rsidP="00440A42" w:rsidR="009E0D3F">
      <w:pPr>
        <w:tabs>
          <w:tab w:pos="4965" w:val="left"/>
          <w:tab w:pos="5370" w:val="left"/>
          <w:tab w:pos="5760" w:val="left"/>
        </w:tabs>
        <w:jc w:val="both"/>
      </w:pPr>
      <w:r>
        <w:t>3. dužnik</w:t>
      </w:r>
    </w:p>
    <w:p w:rsidRDefault="009E0D3F" w:rsidP="00440A42" w:rsidR="00831D30">
      <w:pPr>
        <w:tabs>
          <w:tab w:pos="4965" w:val="left"/>
          <w:tab w:pos="5370" w:val="left"/>
          <w:tab w:pos="5760" w:val="left"/>
        </w:tabs>
        <w:jc w:val="both"/>
      </w:pPr>
      <w:r>
        <w:t>4. ŽDO Vukovar</w:t>
      </w:r>
      <w:r w:rsidR="00BA7BA2" w:rsidRPr="00BA7BA2">
        <w:tab/>
      </w:r>
      <w:r w:rsidR="00440A42">
        <w:tab/>
      </w:r>
      <w:r w:rsidR="00440A42">
        <w:tab/>
      </w:r>
    </w:p>
    <w:p w:rsidRDefault="009E0D3F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9E0D3F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9E0D3F" w:rsidP="00440A42" w:rsidR="00163859">
      <w:pPr>
        <w:tabs>
          <w:tab w:pos="1530" w:val="left"/>
        </w:tabs>
        <w:jc w:val="both"/>
      </w:pPr>
      <w:r>
        <w:t>7</w:t>
      </w:r>
      <w:r w:rsidR="00163859">
        <w:t xml:space="preserve">. kal. </w:t>
      </w:r>
      <w:r>
        <w:t>22.11.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9608ED" w:rsidP="00F058D9" w:rsidR="009608ED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C01628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4A6" w:rsidR="00B654A6">
      <w:r>
        <w:separator/>
      </w:r>
    </w:p>
  </w:endnote>
  <w:endnote w:id="0" w:type="continuationSeparator">
    <w:p w:rsidRDefault="00B654A6" w:rsidR="00B65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4A6" w:rsidR="00B654A6">
      <w:r>
        <w:separator/>
      </w:r>
    </w:p>
  </w:footnote>
  <w:footnote w:id="0" w:type="continuationSeparator">
    <w:p w:rsidRDefault="00B654A6" w:rsidR="00B65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628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E0D3F" w:rsidP="009E0D3F" w:rsidR="009E0D3F">
    <w:pPr>
      <w:jc w:val="right"/>
    </w:pPr>
    <w:r>
      <w:t>Broj: 6 St-191/18-14</w:t>
    </w:r>
  </w:p>
  <w:p w:rsidRDefault="0092156A" w:rsidP="009608ED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52381"/>
    <w:multiLevelType w:val="hybridMultilevel"/>
    <w:tmpl w:val="FC84F3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E52306"/>
    <w:multiLevelType w:val="hybridMultilevel"/>
    <w:tmpl w:val="6F02154A"/>
    <w:lvl w:tplc="5F9E99C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156F40"/>
    <w:multiLevelType w:val="hybridMultilevel"/>
    <w:tmpl w:val="6A0CE358"/>
    <w:lvl w:tplc="03C4E212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B33F6B"/>
    <w:multiLevelType w:val="hybridMultilevel"/>
    <w:tmpl w:val="1FAC680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0"/>
  </w:num>
  <w:num w:numId="5">
    <w:abstractNumId w:val="21"/>
  </w:num>
  <w:num w:numId="6">
    <w:abstractNumId w:val="24"/>
  </w:num>
  <w:num w:numId="7">
    <w:abstractNumId w:val="15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5"/>
  </w:num>
  <w:num w:numId="13">
    <w:abstractNumId w:val="7"/>
  </w:num>
  <w:num w:numId="14">
    <w:abstractNumId w:val="19"/>
  </w:num>
  <w:num w:numId="15">
    <w:abstractNumId w:val="23"/>
  </w:num>
  <w:num w:numId="16">
    <w:abstractNumId w:val="0"/>
  </w:num>
  <w:num w:numId="17">
    <w:abstractNumId w:val="6"/>
  </w:num>
  <w:num w:numId="18">
    <w:abstractNumId w:val="12"/>
  </w:num>
  <w:num w:numId="19">
    <w:abstractNumId w:val="14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4C6A"/>
    <w:rsid w:val="000472C0"/>
    <w:rsid w:val="0005033A"/>
    <w:rsid w:val="00051280"/>
    <w:rsid w:val="0005324C"/>
    <w:rsid w:val="000549DC"/>
    <w:rsid w:val="00054BF6"/>
    <w:rsid w:val="000569DB"/>
    <w:rsid w:val="00061F60"/>
    <w:rsid w:val="000620E5"/>
    <w:rsid w:val="000714CD"/>
    <w:rsid w:val="00076B1B"/>
    <w:rsid w:val="00080341"/>
    <w:rsid w:val="00081BDD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0D59"/>
    <w:rsid w:val="001146A9"/>
    <w:rsid w:val="001154A0"/>
    <w:rsid w:val="0013537E"/>
    <w:rsid w:val="001473BF"/>
    <w:rsid w:val="0014782C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E60EA"/>
    <w:rsid w:val="001F1BA6"/>
    <w:rsid w:val="001F7662"/>
    <w:rsid w:val="00240917"/>
    <w:rsid w:val="00243617"/>
    <w:rsid w:val="002526D3"/>
    <w:rsid w:val="00271876"/>
    <w:rsid w:val="00271A4F"/>
    <w:rsid w:val="00271F61"/>
    <w:rsid w:val="002743AC"/>
    <w:rsid w:val="002859AC"/>
    <w:rsid w:val="002B215E"/>
    <w:rsid w:val="002B7A2F"/>
    <w:rsid w:val="002C25B5"/>
    <w:rsid w:val="002C5B24"/>
    <w:rsid w:val="002D3651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E14"/>
    <w:rsid w:val="0036644F"/>
    <w:rsid w:val="00377728"/>
    <w:rsid w:val="00382AF2"/>
    <w:rsid w:val="00384258"/>
    <w:rsid w:val="00393EEA"/>
    <w:rsid w:val="00394A2D"/>
    <w:rsid w:val="003A0F77"/>
    <w:rsid w:val="003A330C"/>
    <w:rsid w:val="003A3960"/>
    <w:rsid w:val="003A4779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7193"/>
    <w:rsid w:val="00440A42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25334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0716"/>
    <w:rsid w:val="005B2397"/>
    <w:rsid w:val="005B570E"/>
    <w:rsid w:val="005D023F"/>
    <w:rsid w:val="005E0664"/>
    <w:rsid w:val="005E137A"/>
    <w:rsid w:val="005F38B0"/>
    <w:rsid w:val="005F5358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49BD"/>
    <w:rsid w:val="006A6E09"/>
    <w:rsid w:val="006A7184"/>
    <w:rsid w:val="006B2371"/>
    <w:rsid w:val="006B2E64"/>
    <w:rsid w:val="006C0D3B"/>
    <w:rsid w:val="006E1A97"/>
    <w:rsid w:val="006E1E8F"/>
    <w:rsid w:val="00701A3C"/>
    <w:rsid w:val="00707B2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8F6450"/>
    <w:rsid w:val="00902C5F"/>
    <w:rsid w:val="00910E67"/>
    <w:rsid w:val="009149BB"/>
    <w:rsid w:val="00916F61"/>
    <w:rsid w:val="0092156A"/>
    <w:rsid w:val="00930DC2"/>
    <w:rsid w:val="00934AD2"/>
    <w:rsid w:val="00936CFF"/>
    <w:rsid w:val="0096085B"/>
    <w:rsid w:val="009608ED"/>
    <w:rsid w:val="009703E4"/>
    <w:rsid w:val="00970C9E"/>
    <w:rsid w:val="00984C3D"/>
    <w:rsid w:val="00985A43"/>
    <w:rsid w:val="009A4342"/>
    <w:rsid w:val="009C32E6"/>
    <w:rsid w:val="009E0D3F"/>
    <w:rsid w:val="009E34EA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7CA2"/>
    <w:rsid w:val="00AE36D5"/>
    <w:rsid w:val="00AE571A"/>
    <w:rsid w:val="00AF7CD3"/>
    <w:rsid w:val="00B0663D"/>
    <w:rsid w:val="00B21D21"/>
    <w:rsid w:val="00B26081"/>
    <w:rsid w:val="00B27C9F"/>
    <w:rsid w:val="00B4614D"/>
    <w:rsid w:val="00B46556"/>
    <w:rsid w:val="00B519EB"/>
    <w:rsid w:val="00B654A6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1628"/>
    <w:rsid w:val="00C032AD"/>
    <w:rsid w:val="00C05522"/>
    <w:rsid w:val="00C1549A"/>
    <w:rsid w:val="00C1595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56E3A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97706"/>
    <w:rsid w:val="00EA4040"/>
    <w:rsid w:val="00EB066B"/>
    <w:rsid w:val="00EC464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1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1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4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15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90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0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9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2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St-191/2018-12</izvorni_sadrzaj>
    <derivirana_varijabla naziv="DomainObject.PredzadnjaOdlukaIzPredmeta.Oznaka_1">St-191/2018-12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41F1B-8CF2-4CE7-B7FF-F8DA7EF65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1409</properties:Words>
  <properties:Characters>7818</properties:Characters>
  <properties:Lines>258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2018-10-22T09:39:00Z</dcterms:created>
  <dc:creator>dsekulic</dc:creator>
  <cp:lastModifiedBy>Danijela Sekulić</cp:lastModifiedBy>
  <cp:lastPrinted>2018-10-22T10:24:00Z</cp:lastPrinted>
  <dcterms:modified xmlns:xsi="http://www.w3.org/2001/XMLSchema-instance" xsi:type="dcterms:W3CDTF">2018-10-22T10:26:00Z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(PEKARA GABRILOVIĆ -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