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c1b5" w14:paraId="797c1b5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075595">
        <w:rPr>
          <w:bCs/>
        </w:rPr>
        <w:t>574/15-49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sucu Nadi Kraljić  u </w:t>
      </w:r>
      <w:r w:rsidR="002E2B6A">
        <w:t xml:space="preserve">stečajnom postupku nad </w:t>
      </w:r>
      <w:r w:rsidR="003E5BDA" w:rsidRPr="00962D2B">
        <w:t xml:space="preserve"> </w:t>
      </w:r>
      <w:r w:rsidR="002E2B6A">
        <w:t>stečajnim dužnikom</w:t>
      </w:r>
      <w:r w:rsidR="003E5BDA" w:rsidRPr="00962D2B">
        <w:t xml:space="preserve"> </w:t>
      </w:r>
      <w:r w:rsidR="00BB3A44">
        <w:t>Pro-NETWORK d.o.o.- u stečaju,  Zagreb, Ul. kneza Branimira 183, MBS:080348864 OIB:80974799804</w:t>
      </w:r>
      <w:r w:rsidR="00BB3A44" w:rsidRPr="00C76135">
        <w:t xml:space="preserve"> </w:t>
      </w:r>
      <w:r w:rsidR="00A14739" w:rsidRPr="00962D2B">
        <w:t xml:space="preserve">dana </w:t>
      </w:r>
      <w:r w:rsidR="00075595">
        <w:t xml:space="preserve">18. svibnja </w:t>
      </w:r>
      <w:r w:rsidR="00BB3A44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 w:rsidRPr="00962D2B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BB3A44">
        <w:t xml:space="preserve"> Pro-NETWORK d.o.o.- u stečaju, Zagreb, Ul. kneza Branimira 183, MBS:080348864 OIB:80974799804</w:t>
      </w:r>
      <w:r w:rsidR="00BB3A44" w:rsidRPr="00C76135">
        <w:t xml:space="preserve">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tbl>
      <w:tblPr>
        <w:tblW w:type="dxa" w:w="8231"/>
        <w:tblInd w:type="dxa" w:w="8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43"/>
        <w:gridCol w:w="1276"/>
        <w:gridCol w:w="5812"/>
      </w:tblGrid>
      <w:tr w:rsidTr="00BB3A44" w:rsidR="00BB3A44" w:rsidRPr="00417CB5">
        <w:tc>
          <w:tcPr>
            <w:tcW w:type="dxa" w:w="1143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k</w:t>
            </w:r>
            <w:r w:rsidRPr="00BB3A44">
              <w:rPr>
                <w:rFonts w:hAnsi="Cambria" w:ascii="Cambria"/>
              </w:rPr>
              <w:t>č</w:t>
            </w:r>
            <w:r>
              <w:rPr>
                <w:rFonts w:hAnsi="Cambria" w:ascii="Cambria"/>
              </w:rPr>
              <w:t>br.</w:t>
            </w:r>
          </w:p>
        </w:tc>
        <w:tc>
          <w:tcPr>
            <w:tcW w:type="dxa" w:w="1276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 xml:space="preserve">zk. ul. </w:t>
            </w:r>
          </w:p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k.o Resnik</w:t>
            </w:r>
          </w:p>
        </w:tc>
        <w:tc>
          <w:tcPr>
            <w:tcW w:type="dxa" w:w="5812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opis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3100/8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6621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poslovna zgrada br. 183, Kneza Branimira površine 1.041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i dvorište površine 1.065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>, ukupno površine 2.106 m²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3100/9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put Kneza Branimira površine 306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3100/11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put, Kneza Branimira površine 862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3100/13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kuća br. 20/3, zgrada i dvorište, Retkovec 2 površine 173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3100/14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24017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oranica, Retkovec 2 površine 180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3102/2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6978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 površine 45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</w:tbl>
    <w:p w:rsidRDefault="00C00C27" w:rsidP="00962D2B" w:rsidR="00BB3A44">
      <w:r w:rsidRPr="00962D2B">
        <w:tab/>
      </w:r>
    </w:p>
    <w:p w:rsidRDefault="00BB3A44" w:rsidP="00962D2B" w:rsidR="00BB3A44">
      <w:r>
        <w:tab/>
        <w:t xml:space="preserve">Nekretnine se prodaju kao jedinstvena cjelina. </w:t>
      </w:r>
    </w:p>
    <w:p w:rsidRDefault="00BB3A44" w:rsidP="00962D2B" w:rsidR="00BB3A44"/>
    <w:p w:rsidRDefault="00C00C27" w:rsidP="00BB3A44" w:rsidR="003111FC">
      <w:pPr>
        <w:ind w:firstLine="708"/>
      </w:pPr>
      <w:r w:rsidRPr="00962D2B">
        <w:t xml:space="preserve">Na opisanim nekretninama upisano je </w:t>
      </w:r>
      <w:r w:rsidR="00681D79" w:rsidRPr="00962D2B">
        <w:t xml:space="preserve">razlučno pravo </w:t>
      </w:r>
    </w:p>
    <w:p w:rsidRDefault="00962D2B" w:rsidP="003111FC" w:rsidR="003111FC">
      <w:pPr>
        <w:pStyle w:val="Odlomakpopisa"/>
        <w:numPr>
          <w:ilvl w:val="0"/>
          <w:numId w:val="29"/>
        </w:numPr>
      </w:pPr>
      <w:r>
        <w:t>ERSTE STEIERMÄRKISCHE BAN</w:t>
      </w:r>
      <w:r w:rsidR="003111FC">
        <w:t xml:space="preserve">K d.d. Rijeka, Jadranski trg 3A, </w:t>
      </w:r>
    </w:p>
    <w:p w:rsidRDefault="00BB3A44" w:rsidP="003111FC" w:rsidR="00BB3A44">
      <w:pPr>
        <w:pStyle w:val="Odlomakpopisa"/>
        <w:numPr>
          <w:ilvl w:val="0"/>
          <w:numId w:val="29"/>
        </w:numPr>
      </w:pPr>
      <w:r>
        <w:t>REPUBLIKA HRVATSKA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BB3A44">
        <w:t>19.037.534,99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075595">
        <w:t>5. srpnja</w:t>
      </w:r>
      <w:r w:rsidR="00BB3A44">
        <w:t xml:space="preserve"> 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075595">
        <w:t>09,30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oglasnoj ploči Trgovačkog suda u Zagrebu i u jednom od javnih glasila. 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BB3A44" w:rsidP="00830D0A" w:rsidR="00BB3A44">
      <w:pPr>
        <w:ind w:firstLine="708"/>
        <w:jc w:val="both"/>
      </w:pPr>
      <w:r>
        <w:tab/>
      </w:r>
    </w:p>
    <w:tbl>
      <w:tblPr>
        <w:tblW w:type="dxa" w:w="8231"/>
        <w:tblInd w:type="dxa" w:w="8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43"/>
        <w:gridCol w:w="1276"/>
        <w:gridCol w:w="5812"/>
      </w:tblGrid>
      <w:tr w:rsidTr="002D3760" w:rsidR="00BB3A44" w:rsidRPr="00417CB5">
        <w:tc>
          <w:tcPr>
            <w:tcW w:type="dxa" w:w="1143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k</w:t>
            </w:r>
            <w:r w:rsidRPr="00BB3A44">
              <w:rPr>
                <w:rFonts w:hAnsi="Cambria" w:ascii="Cambria"/>
              </w:rPr>
              <w:t>č</w:t>
            </w:r>
            <w:r>
              <w:rPr>
                <w:rFonts w:hAnsi="Cambria" w:ascii="Cambria"/>
              </w:rPr>
              <w:t>br.</w:t>
            </w:r>
          </w:p>
        </w:tc>
        <w:tc>
          <w:tcPr>
            <w:tcW w:type="dxa" w:w="1276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 xml:space="preserve">zk. ul. </w:t>
            </w:r>
          </w:p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k.o Resnik</w:t>
            </w:r>
          </w:p>
        </w:tc>
        <w:tc>
          <w:tcPr>
            <w:tcW w:type="dxa" w:w="5812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opis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3100/8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6621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poslovna zgrada br. 183, Kneza Branimira površine 1.041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i dvorište površine 1.065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>, ukupno površine 2.106 m²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3100/9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put Kneza Branimira površine 306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3100/11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put, Kneza Branimira površine 862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3100/13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kuća br. 20/3, zgrada i dvorište, Retkovec 2 površine 173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3100/14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24017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oranica, Retkovec 2 površine 180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3102/2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6978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 površine 45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</w:tbl>
    <w:p w:rsidRDefault="00BB3A44" w:rsidP="00830D0A" w:rsidR="00BB3A44">
      <w:pPr>
        <w:ind w:firstLine="708"/>
        <w:jc w:val="both"/>
      </w:pPr>
    </w:p>
    <w:p w:rsidRDefault="003E5BDA" w:rsidP="00BB3A4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BB3A44">
        <w:t>19.037.534,99  kuna</w:t>
      </w:r>
      <w:r w:rsidR="00BB3A44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075595">
        <w:t>2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00114D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3E5BDA" w:rsidP="00BB3A44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</w:t>
      </w:r>
      <w:r w:rsidR="0000114D">
        <w:t xml:space="preserve">zaključno sa danom </w:t>
      </w:r>
      <w:r w:rsidR="001D6875">
        <w:t>3</w:t>
      </w:r>
      <w:r w:rsidR="00075595">
        <w:t>. srpnja</w:t>
      </w:r>
      <w:r w:rsidR="0000114D">
        <w:t xml:space="preserve"> 2017.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00114D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00114D">
        <w:t>574-15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00114D" w:rsidR="003E5BDA" w:rsidRPr="00962D2B">
      <w:pPr>
        <w:ind w:firstLine="708"/>
      </w:pPr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00114D" w:rsidR="003E5BDA" w:rsidRPr="00962D2B">
      <w:pPr>
        <w:ind w:firstLine="708"/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lastRenderedPageBreak/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00114D" w:rsidR="001114A2" w:rsidRPr="00962D2B">
      <w:pPr>
        <w:ind w:firstLine="708"/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00114D" w:rsidR="003111FC" w:rsidRPr="00962D2B">
      <w:pPr>
        <w:ind w:firstLine="708"/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 xml:space="preserve">i prava i tereti na nekretnini </w:t>
      </w:r>
      <w:r w:rsidRPr="00962D2B">
        <w:t xml:space="preserve">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00114D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00114D" w:rsidR="00C31C5D" w:rsidRPr="00962D2B">
      <w:pPr>
        <w:ind w:firstLine="708"/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075595">
        <w:t>18. svibnja</w:t>
      </w:r>
      <w:r w:rsidR="0000114D">
        <w:t xml:space="preserve"> 2017. 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446632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446632" w:rsidP="00D7215D" w:rsidR="00446632"/>
    <w:p w:rsidRDefault="00446632" w:rsidR="004466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46632" w:rsidP="00446632" w:rsidR="00446632">
      <w:pPr>
        <w:ind w:firstLine="708" w:left="6372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8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075595">
      <w:t>574/15-49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8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9"/>
  </w:num>
  <w:num w:numId="23">
    <w:abstractNumId w:val="25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  <w:num w:numId="28">
    <w:abstractNumId w:val="12"/>
  </w:num>
  <w:num w:numId="29">
    <w:abstractNumId w:val="16"/>
  </w:num>
  <w:num w:numId="30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114D"/>
    <w:rsid w:val="000048B6"/>
    <w:rsid w:val="00042A75"/>
    <w:rsid w:val="00043A6E"/>
    <w:rsid w:val="00056AE6"/>
    <w:rsid w:val="000628CD"/>
    <w:rsid w:val="00066EFF"/>
    <w:rsid w:val="00075595"/>
    <w:rsid w:val="00077AFE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6875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E2B6A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632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31D8C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7776B"/>
    <w:rsid w:val="00B914AB"/>
    <w:rsid w:val="00BA20A0"/>
    <w:rsid w:val="00BB20A6"/>
    <w:rsid w:val="00BB3A44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0457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41AF0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Bezproreda" w:type="paragraph">
    <w:name w:val="No Spacing"/>
    <w:uiPriority w:val="1"/>
    <w:qFormat/>
    <w:rsid w:val="00BB3A44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6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6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6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6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6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Bezproreda" w:type="paragraph">
    <w:name w:val="No Spacing"/>
    <w:uiPriority w:val="1"/>
    <w:qFormat/>
    <w:rsid w:val="00BB3A44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6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6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6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6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6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St-574/2015-49</izvorni_sadrzaj>
    <derivirana_varijabla naziv="DomainObject.Oznaka_1">St-574/2015-49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</izvorni_sadrzaj>
    <derivirana_varijabla naziv="DomainObject.Predmet.StrankaFormated_1">  ERSTE&amp;STEIERMÄRKISCHE BANKA d.d. zastupanog po punomoćniku Odvjetničko društvo Hanžeković &amp; Partneri društvo s ograničenom odgovornošću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</izvorni_sadrzaj>
    <derivirana_varijabla naziv="DomainObject.Predmet.StrankaFormatedOIB_1">  ERSTE&amp;STEIERMÄRKISCHE BANKA d.d., OIB 23057039320 zastupanog po punomoćniku Odvjetničko društvo Hanžeković &amp; Partneri društvo s ograničenom odgovornošću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  <item>ŽDO-GRAĐANSKO UPRAVNI ODJEL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  <item>ŽDO-GRAĐANSKO UPRAVNI ODJEL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St-574/2015-49</izvorni_sadrzaj>
    <derivirana_varijabla naziv="DomainObject.PoslovniBrojDokumenta_1">St-574/2015-49</derivirana_varijabla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  <item>, OIB null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1045</properties:Words>
  <properties:Characters>5775</properties:Characters>
  <properties:Lines>161</properties:Lines>
  <properties:Paragraphs>106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2017-05-18T12:40:00Z</dcterms:created>
  <dc:creator>Nada Kraljić</dc:creator>
  <cp:lastModifiedBy>Vinka Mihalinčić</cp:lastModifiedBy>
  <cp:lastPrinted>2015-06-09T12:42:00Z</cp:lastPrinted>
  <dcterms:modified xmlns:xsi="http://www.w3.org/2001/XMLSchema-instance" xsi:type="dcterms:W3CDTF">2017-05-18T12:44:00Z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St-574/2015-49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