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cff2e" w14:paraId="b9cff2e" w:rsidRDefault="00A753DC" w:rsidP="00A753DC" w:rsidR="00A753DC" w:rsidRPr="00C7301A">
      <w:pPr>
        <w15:collapsed w:val="false"/>
        <w:rPr>
          <w:b/>
          <w:color w:val="FF0000"/>
        </w:rPr>
      </w:pPr>
      <w:bookmarkStart w:name="_GoBack" w:id="0"/>
      <w:bookmarkEnd w:id="0"/>
      <w:r w:rsidRPr="00C7301A">
        <w:rPr>
          <w:b/>
          <w:color w:val="FF0000"/>
          <w:sz w:val="16"/>
          <w:szCs w:val="16"/>
        </w:rPr>
        <w:t xml:space="preserve">                             </w:t>
      </w:r>
      <w:r w:rsidRPr="00C7301A">
        <w:rPr>
          <w:b/>
          <w:noProof/>
          <w:color w:val="FF0000"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301A">
        <w:rPr>
          <w:b/>
          <w:color w:val="FF0000"/>
          <w:sz w:val="16"/>
          <w:szCs w:val="16"/>
        </w:rPr>
        <w:t xml:space="preserve">                   </w:t>
      </w:r>
      <w:r w:rsidRPr="00C7301A">
        <w:rPr>
          <w:b/>
          <w:color w:val="FF0000"/>
        </w:rPr>
        <w:t xml:space="preserve">                                         </w:t>
      </w:r>
    </w:p>
    <w:p w:rsidRDefault="00A753DC" w:rsidP="00A753DC" w:rsidR="00A753DC" w:rsidRPr="00DC720B">
      <w:r w:rsidRPr="00DC720B">
        <w:t xml:space="preserve">    REPUBLIKA HRVATSKA </w:t>
      </w:r>
      <w:r w:rsidRPr="00DC720B">
        <w:tab/>
      </w:r>
      <w:r w:rsidRPr="00DC720B">
        <w:tab/>
      </w:r>
      <w:r w:rsidRPr="00DC720B">
        <w:tab/>
      </w:r>
      <w:r w:rsidRPr="00DC720B">
        <w:tab/>
      </w:r>
      <w:r w:rsidRPr="00DC720B">
        <w:tab/>
      </w:r>
    </w:p>
    <w:p w:rsidRDefault="00A753DC" w:rsidP="00A753DC" w:rsidR="00A753DC" w:rsidRPr="00DC720B">
      <w:r w:rsidRPr="00DC720B">
        <w:t xml:space="preserve"> TRGOVAČKI SUD U PAZINU</w:t>
      </w:r>
    </w:p>
    <w:p w:rsidRDefault="00A753DC" w:rsidP="00A753DC" w:rsidR="00A753DC" w:rsidRPr="00DC720B">
      <w:r w:rsidRPr="00DC720B">
        <w:t xml:space="preserve">     52000 PAZIN, Dršćevka 1</w:t>
      </w:r>
      <w:r w:rsidRPr="00DC720B">
        <w:tab/>
      </w:r>
      <w:r w:rsidRPr="00DC720B">
        <w:tab/>
      </w:r>
      <w:r w:rsidRPr="00DC720B">
        <w:tab/>
      </w:r>
      <w:r w:rsidRPr="00DC720B">
        <w:tab/>
      </w:r>
      <w:r w:rsidRPr="00DC720B">
        <w:tab/>
      </w:r>
    </w:p>
    <w:p w:rsidRDefault="00A753DC" w:rsidP="00A753DC" w:rsidR="00A753DC" w:rsidRPr="00DC720B">
      <w:pPr>
        <w:jc w:val="both"/>
      </w:pPr>
    </w:p>
    <w:p w:rsidRDefault="00A753DC" w:rsidP="00A753DC" w:rsidR="00A753DC" w:rsidRPr="00DC720B">
      <w:pPr>
        <w:jc w:val="both"/>
      </w:pPr>
    </w:p>
    <w:p w:rsidRDefault="00A753DC" w:rsidP="00A753DC" w:rsidR="00A753DC" w:rsidRPr="00DC720B">
      <w:pPr>
        <w:jc w:val="center"/>
      </w:pPr>
      <w:r w:rsidRPr="00DC720B">
        <w:t>R E P U B L I K A   H R V A T S K A</w:t>
      </w:r>
    </w:p>
    <w:p w:rsidRDefault="00A753DC" w:rsidP="00A753DC" w:rsidR="00A753DC" w:rsidRPr="00DC720B">
      <w:pPr>
        <w:jc w:val="center"/>
      </w:pPr>
    </w:p>
    <w:p w:rsidRDefault="00A753DC" w:rsidP="00A753DC" w:rsidR="00A753DC" w:rsidRPr="00DC720B">
      <w:pPr>
        <w:jc w:val="center"/>
      </w:pPr>
      <w:r w:rsidRPr="00DC720B">
        <w:t>R J E Š E N J E</w:t>
      </w:r>
    </w:p>
    <w:p w:rsidRDefault="00A753DC" w:rsidP="00A753DC" w:rsidR="00A753DC" w:rsidRPr="00DC720B">
      <w:pPr>
        <w:jc w:val="both"/>
      </w:pPr>
    </w:p>
    <w:p w:rsidRDefault="00A753DC" w:rsidP="00A753DC" w:rsidR="00A753DC" w:rsidRPr="00DC720B">
      <w:pPr>
        <w:jc w:val="both"/>
      </w:pPr>
    </w:p>
    <w:p w:rsidRDefault="00A753DC" w:rsidP="00A753DC" w:rsidR="00A753DC" w:rsidRPr="00DC720B">
      <w:pPr>
        <w:jc w:val="both"/>
      </w:pPr>
      <w:r w:rsidRPr="00DC720B">
        <w:tab/>
        <w:t xml:space="preserve">Trgovački sud u Pazinu, po stečajnom sucu Damiru Rabaru, u stečajnom postupku nad </w:t>
      </w:r>
      <w:r w:rsidR="00DC720B" w:rsidRPr="00DC720B">
        <w:t>dužnikom NIVO d.o.o. Novigrad</w:t>
      </w:r>
      <w:r w:rsidR="00CA3058">
        <w:t>, u stečaju</w:t>
      </w:r>
      <w:r w:rsidR="00DC720B" w:rsidRPr="00DC720B">
        <w:t>, Eugena Kumičića 21, OIB 11052822142</w:t>
      </w:r>
      <w:r w:rsidRPr="00DC720B">
        <w:t xml:space="preserve">, </w:t>
      </w:r>
      <w:r w:rsidR="00C53868">
        <w:t>13</w:t>
      </w:r>
      <w:r w:rsidRPr="00DC720B">
        <w:t xml:space="preserve">. </w:t>
      </w:r>
      <w:r w:rsidR="00DC720B" w:rsidRPr="00DC720B">
        <w:t xml:space="preserve">prosinca </w:t>
      </w:r>
      <w:r w:rsidRPr="00DC720B">
        <w:t xml:space="preserve">2017. </w:t>
      </w:r>
    </w:p>
    <w:p w:rsidRDefault="00A753DC" w:rsidP="00A753DC" w:rsidR="00A753DC" w:rsidRPr="00DC720B">
      <w:pPr>
        <w:jc w:val="both"/>
      </w:pPr>
    </w:p>
    <w:p w:rsidRDefault="00A753DC" w:rsidP="00A753DC" w:rsidR="00A753DC" w:rsidRPr="00DC720B">
      <w:pPr>
        <w:jc w:val="center"/>
      </w:pPr>
      <w:r w:rsidRPr="00DC720B">
        <w:t>r i j e š i o  j e</w:t>
      </w:r>
    </w:p>
    <w:p w:rsidRDefault="00A753DC" w:rsidP="00A753DC" w:rsidR="00A753DC" w:rsidRPr="00DC720B">
      <w:pPr>
        <w:jc w:val="both"/>
      </w:pPr>
    </w:p>
    <w:p w:rsidRDefault="00A753DC" w:rsidP="00A753DC" w:rsidR="00A753DC" w:rsidRPr="00175D23">
      <w:pPr>
        <w:jc w:val="both"/>
      </w:pPr>
      <w:r w:rsidRPr="00DC720B">
        <w:tab/>
        <w:t>I.</w:t>
      </w:r>
      <w:r w:rsidRPr="00DC720B">
        <w:tab/>
        <w:t xml:space="preserve">Pozivaju se vjerovnici nižih isplatnih redova da u roku od 30 dana od dana objave ovog rješenja na mrežnoj stranici e-Oglasna ploča Trgovačkog suda u Pazinu, prijave svoje tražbine na adresu stečajnog upravitelja </w:t>
      </w:r>
      <w:r w:rsidR="00DC720B" w:rsidRPr="00DC720B">
        <w:t>Lorisa Raka,</w:t>
      </w:r>
      <w:r w:rsidRPr="00DC720B">
        <w:t xml:space="preserve"> </w:t>
      </w:r>
      <w:r w:rsidR="00DC720B" w:rsidRPr="00C53868">
        <w:t>Rijeka</w:t>
      </w:r>
      <w:r w:rsidRPr="00C53868">
        <w:t xml:space="preserve">, </w:t>
      </w:r>
      <w:r w:rsidR="00C53868" w:rsidRPr="00C53868">
        <w:t>Zagrebačka 18</w:t>
      </w:r>
      <w:r w:rsidRPr="00C53868">
        <w:t xml:space="preserve">, u </w:t>
      </w:r>
      <w:r w:rsidRPr="00CA3058">
        <w:t>dva primjerka</w:t>
      </w:r>
      <w:r w:rsidRPr="00DC720B">
        <w:t xml:space="preserve">, sa sadržajem prijave propisanim odredbom čl. 257. st. 5. Stečajnog zakona (Narodne novine br. 71/15, dalje: SZ), u kojoj treba naznačiti da se radi o tražbini nižeg isplatnog reda i redno </w:t>
      </w:r>
      <w:r w:rsidRPr="00175D23">
        <w:t>mjesto na koje vjerovnik ima pravo.</w:t>
      </w:r>
    </w:p>
    <w:p w:rsidRDefault="00A753DC" w:rsidP="00A753DC" w:rsidR="00A753DC" w:rsidRPr="00175D23">
      <w:pPr>
        <w:jc w:val="both"/>
      </w:pPr>
      <w:r w:rsidRPr="00175D23">
        <w:tab/>
        <w:t xml:space="preserve">Prijavi treba priložiti dokaz o plaćanju pristojbe u visini od 2% prijavljene tražbine, ali ne više od 500,00 kn i to u korist Državnog proračuna </w:t>
      </w:r>
      <w:r w:rsidRPr="00175D23">
        <w:rPr>
          <w:bCs/>
        </w:rPr>
        <w:t>HR12 1001005 1863000160</w:t>
      </w:r>
      <w:r w:rsidR="00DC720B" w:rsidRPr="00175D23">
        <w:t xml:space="preserve"> poziv na broj 64 5045-48752-738</w:t>
      </w:r>
      <w:r w:rsidRPr="00175D23">
        <w:t>2016.</w:t>
      </w:r>
    </w:p>
    <w:p w:rsidRDefault="00A753DC" w:rsidP="00A753DC" w:rsidR="00A753DC" w:rsidRPr="00175D23">
      <w:pPr>
        <w:jc w:val="both"/>
      </w:pPr>
      <w:r w:rsidRPr="00175D23">
        <w:t xml:space="preserve"> </w:t>
      </w:r>
    </w:p>
    <w:p w:rsidRDefault="00A753DC" w:rsidP="00A753DC" w:rsidR="00A753DC" w:rsidRPr="00175D23">
      <w:pPr>
        <w:jc w:val="both"/>
      </w:pPr>
      <w:r w:rsidRPr="00175D23">
        <w:tab/>
        <w:t>II.</w:t>
      </w:r>
      <w:r w:rsidRPr="00175D23">
        <w:tab/>
        <w:t>Prijavu tražbine podnesenu nakon isteka roka za prijavljivanje sud će odbaciti rješenjem (čl. 257. st. 6. SZ-a).</w:t>
      </w:r>
    </w:p>
    <w:p w:rsidRDefault="00A753DC" w:rsidP="00A753DC" w:rsidR="00A753DC" w:rsidRPr="00175D23">
      <w:pPr>
        <w:jc w:val="both"/>
      </w:pPr>
      <w:r w:rsidRPr="00175D23">
        <w:tab/>
        <w:t xml:space="preserve">Samo prijave dostavljene na način koji je naveden u točki I. ovog rješenja smatraju se urednima i pravovremenima. </w:t>
      </w:r>
    </w:p>
    <w:p w:rsidRDefault="00A753DC" w:rsidP="00A753DC" w:rsidR="00A753DC" w:rsidRPr="00524863">
      <w:pPr>
        <w:jc w:val="both"/>
      </w:pPr>
      <w:r w:rsidRPr="00524863">
        <w:tab/>
      </w:r>
      <w:r w:rsidRPr="00524863">
        <w:tab/>
      </w:r>
    </w:p>
    <w:p w:rsidRDefault="00A753DC" w:rsidP="00A753DC" w:rsidR="00A753DC" w:rsidRPr="00524863">
      <w:pPr>
        <w:jc w:val="both"/>
      </w:pPr>
      <w:r w:rsidRPr="00524863">
        <w:tab/>
        <w:t>III.</w:t>
      </w:r>
      <w:r w:rsidRPr="00524863">
        <w:tab/>
        <w:t xml:space="preserve">Ispitno ročište na kojem će se ispitivati prijavljene tražbine određuje se za dan </w:t>
      </w:r>
    </w:p>
    <w:p w:rsidRDefault="00A753DC" w:rsidP="00A753DC" w:rsidR="00A753DC" w:rsidRPr="00524863">
      <w:pPr>
        <w:jc w:val="center"/>
      </w:pPr>
    </w:p>
    <w:p w:rsidRDefault="006613EC" w:rsidP="00A753DC" w:rsidR="00A753DC" w:rsidRPr="00524863">
      <w:pPr>
        <w:jc w:val="center"/>
      </w:pPr>
      <w:r w:rsidRPr="00524863">
        <w:t>15</w:t>
      </w:r>
      <w:r w:rsidR="00A753DC" w:rsidRPr="00524863">
        <w:t xml:space="preserve">. </w:t>
      </w:r>
      <w:r w:rsidRPr="00524863">
        <w:t xml:space="preserve">veljače </w:t>
      </w:r>
      <w:r w:rsidR="00A753DC" w:rsidRPr="00524863">
        <w:t>201</w:t>
      </w:r>
      <w:r w:rsidRPr="00524863">
        <w:t>8</w:t>
      </w:r>
      <w:r w:rsidR="00A753DC" w:rsidRPr="00524863">
        <w:t xml:space="preserve">. u </w:t>
      </w:r>
      <w:r w:rsidRPr="00524863">
        <w:t>9</w:t>
      </w:r>
      <w:r w:rsidR="00A753DC" w:rsidRPr="00524863">
        <w:t>:</w:t>
      </w:r>
      <w:r w:rsidRPr="00524863">
        <w:t>45</w:t>
      </w:r>
      <w:r w:rsidR="00A753DC" w:rsidRPr="00524863">
        <w:t xml:space="preserve"> sati,</w:t>
      </w:r>
    </w:p>
    <w:p w:rsidRDefault="00A753DC" w:rsidP="00A753DC" w:rsidR="00A753DC" w:rsidRPr="00524863">
      <w:pPr>
        <w:jc w:val="center"/>
      </w:pPr>
      <w:r w:rsidRPr="00524863">
        <w:t>sudnica broj 2,</w:t>
      </w:r>
    </w:p>
    <w:p w:rsidRDefault="00A753DC" w:rsidP="00A753DC" w:rsidR="00A753DC" w:rsidRPr="00524863">
      <w:pPr>
        <w:jc w:val="center"/>
      </w:pPr>
      <w:r w:rsidRPr="00524863">
        <w:t xml:space="preserve">u Trgovačkom sudu u Pazinu, Dršćevka 1. </w:t>
      </w:r>
    </w:p>
    <w:p w:rsidRDefault="00A753DC" w:rsidP="00A753DC" w:rsidR="00A753DC" w:rsidRPr="00524863"/>
    <w:p w:rsidRDefault="00A753DC" w:rsidP="00A753DC" w:rsidR="00A753DC" w:rsidRPr="00524863">
      <w:pPr>
        <w:jc w:val="both"/>
      </w:pPr>
      <w:r w:rsidRPr="00524863">
        <w:tab/>
        <w:t>IV.</w:t>
      </w:r>
      <w:r w:rsidRPr="00524863">
        <w:tab/>
        <w:t xml:space="preserve">Skupština vjerovnika, na kojoj će stečajni upravitelj podnijeti izvješće o stanju stečajne mase i tijeku stečajnog postupka, određuje se za dan </w:t>
      </w:r>
    </w:p>
    <w:p w:rsidRDefault="00A753DC" w:rsidP="00A753DC" w:rsidR="00A753DC" w:rsidRPr="00524863">
      <w:pPr>
        <w:jc w:val="center"/>
      </w:pPr>
    </w:p>
    <w:p w:rsidRDefault="006613EC" w:rsidP="006613EC" w:rsidR="006613EC" w:rsidRPr="00524863">
      <w:pPr>
        <w:jc w:val="center"/>
      </w:pPr>
      <w:r w:rsidRPr="00524863">
        <w:t>15. veljače 2018. u 10:00 sati,</w:t>
      </w:r>
    </w:p>
    <w:p w:rsidRDefault="00A753DC" w:rsidP="00A753DC" w:rsidR="00A753DC" w:rsidRPr="00524863">
      <w:pPr>
        <w:jc w:val="center"/>
      </w:pPr>
      <w:r w:rsidRPr="00524863">
        <w:t>sudnica broj 2</w:t>
      </w:r>
    </w:p>
    <w:p w:rsidRDefault="00A753DC" w:rsidP="00A753DC" w:rsidR="00A753DC" w:rsidRPr="00524863">
      <w:pPr>
        <w:jc w:val="center"/>
      </w:pPr>
      <w:r w:rsidRPr="00524863">
        <w:t>u Trgovačkom sudu u Pazinu, Dršćevka 1.</w:t>
      </w:r>
    </w:p>
    <w:p w:rsidRDefault="00A753DC" w:rsidP="00A753DC" w:rsidR="00A753DC" w:rsidRPr="00524863">
      <w:pPr>
        <w:jc w:val="both"/>
      </w:pPr>
    </w:p>
    <w:p w:rsidRDefault="00A753DC" w:rsidP="00A753DC" w:rsidR="00A753DC" w:rsidRPr="00524863">
      <w:pPr>
        <w:jc w:val="both"/>
      </w:pPr>
    </w:p>
    <w:p w:rsidRDefault="00A753DC" w:rsidP="00A753DC" w:rsidR="00A753DC" w:rsidRPr="00524863">
      <w:pPr>
        <w:jc w:val="both"/>
      </w:pPr>
    </w:p>
    <w:p w:rsidRDefault="00A753DC" w:rsidP="00A753DC" w:rsidR="00A753DC" w:rsidRPr="00524863">
      <w:pPr>
        <w:jc w:val="center"/>
      </w:pPr>
      <w:r w:rsidRPr="00524863">
        <w:t>Obrazloženje</w:t>
      </w:r>
    </w:p>
    <w:p w:rsidRDefault="00A753DC" w:rsidP="00A753DC" w:rsidR="00A753DC" w:rsidRPr="00524863">
      <w:pPr>
        <w:jc w:val="both"/>
      </w:pPr>
    </w:p>
    <w:p w:rsidRDefault="00A753DC" w:rsidP="00A753DC" w:rsidR="00A753DC" w:rsidRPr="00524863">
      <w:pPr>
        <w:jc w:val="both"/>
      </w:pPr>
      <w:r w:rsidRPr="00524863">
        <w:tab/>
        <w:t>Temeljem odredbe čl. 257. st. 5. i 6. SZ-a (NN 71/15) pozvani su vjerovnici nižih isplatnih redova ovog stečajnog dužnika prijaviti tražbine. U prijavi takvih tražbina treba naznačiti da se radi o tražbini nižeg isplatnog reda i redno mjesto na koje vjerovnik ima pravo. Prijavu tražbine podnesenu nakon isteka roka za prijavljivanje sud će odbaciti rješenjem.</w:t>
      </w:r>
    </w:p>
    <w:p w:rsidRDefault="00A753DC" w:rsidP="00A753DC" w:rsidR="00A753DC" w:rsidRPr="00524863">
      <w:pPr>
        <w:jc w:val="both"/>
      </w:pPr>
      <w:r w:rsidRPr="00524863">
        <w:tab/>
      </w:r>
    </w:p>
    <w:p w:rsidRDefault="00A753DC" w:rsidP="00A753DC" w:rsidR="00A753DC" w:rsidRPr="00524863">
      <w:pPr>
        <w:jc w:val="both"/>
      </w:pPr>
    </w:p>
    <w:p w:rsidRDefault="00A753DC" w:rsidP="00A753DC" w:rsidR="00A753DC" w:rsidRPr="00524863">
      <w:pPr>
        <w:jc w:val="center"/>
      </w:pPr>
      <w:r w:rsidRPr="00524863">
        <w:t>U Pazinu</w:t>
      </w:r>
      <w:r w:rsidR="008032B4">
        <w:t>,</w:t>
      </w:r>
      <w:r w:rsidRPr="00524863">
        <w:t xml:space="preserve"> </w:t>
      </w:r>
      <w:r w:rsidR="00C53868">
        <w:t>13</w:t>
      </w:r>
      <w:r w:rsidRPr="00524863">
        <w:t xml:space="preserve">. </w:t>
      </w:r>
      <w:r w:rsidR="00175D23" w:rsidRPr="00524863">
        <w:t xml:space="preserve">prosinca </w:t>
      </w:r>
      <w:r w:rsidRPr="00524863">
        <w:t>2017.</w:t>
      </w:r>
    </w:p>
    <w:p w:rsidRDefault="00A753DC" w:rsidP="00A753DC" w:rsidR="00A753DC" w:rsidRPr="00524863">
      <w:pPr>
        <w:jc w:val="center"/>
      </w:pPr>
    </w:p>
    <w:p w:rsidRDefault="00A753DC" w:rsidP="00A753DC" w:rsidR="00A753DC" w:rsidRPr="00524863">
      <w:pPr>
        <w:jc w:val="both"/>
      </w:pPr>
      <w:r w:rsidRPr="00524863">
        <w:tab/>
      </w:r>
      <w:r w:rsidRPr="00524863">
        <w:tab/>
      </w:r>
      <w:r w:rsidRPr="00524863">
        <w:tab/>
      </w:r>
      <w:r w:rsidRPr="00524863">
        <w:tab/>
      </w:r>
      <w:r w:rsidRPr="00524863">
        <w:tab/>
      </w:r>
      <w:r w:rsidRPr="00524863">
        <w:tab/>
      </w:r>
      <w:r w:rsidRPr="00524863">
        <w:tab/>
      </w:r>
      <w:r w:rsidRPr="00524863">
        <w:tab/>
      </w:r>
      <w:r w:rsidRPr="00524863">
        <w:tab/>
      </w:r>
      <w:r w:rsidRPr="00524863">
        <w:tab/>
        <w:t xml:space="preserve">  Stečajni sudac</w:t>
      </w:r>
    </w:p>
    <w:p w:rsidRDefault="00A753DC" w:rsidP="00A753DC" w:rsidR="00A753DC" w:rsidRPr="00524863">
      <w:pPr>
        <w:jc w:val="both"/>
      </w:pPr>
      <w:r w:rsidRPr="00524863">
        <w:tab/>
      </w:r>
      <w:r w:rsidRPr="00524863">
        <w:tab/>
      </w:r>
      <w:r w:rsidRPr="00524863">
        <w:tab/>
      </w:r>
      <w:r w:rsidRPr="00524863">
        <w:tab/>
      </w:r>
      <w:r w:rsidRPr="00524863">
        <w:tab/>
      </w:r>
      <w:r w:rsidRPr="00524863">
        <w:tab/>
      </w:r>
      <w:r w:rsidRPr="00524863">
        <w:tab/>
      </w:r>
      <w:r w:rsidRPr="00524863">
        <w:tab/>
      </w:r>
      <w:r w:rsidRPr="00524863">
        <w:tab/>
      </w:r>
      <w:r w:rsidRPr="00524863">
        <w:tab/>
      </w:r>
      <w:r w:rsidR="00C53868">
        <w:t>Damir Rabar</w:t>
      </w:r>
      <w:r w:rsidR="004A27C0">
        <w:t>, v.r.</w:t>
      </w:r>
    </w:p>
    <w:p w:rsidRDefault="00A753DC" w:rsidP="00A753DC" w:rsidR="00A753DC" w:rsidRPr="00524863">
      <w:pPr>
        <w:jc w:val="both"/>
      </w:pPr>
    </w:p>
    <w:p w:rsidRDefault="00A753DC" w:rsidP="00A753DC" w:rsidR="00A753DC" w:rsidRPr="00524863">
      <w:pPr>
        <w:jc w:val="both"/>
      </w:pPr>
    </w:p>
    <w:p w:rsidRDefault="00A753DC" w:rsidP="00A753DC" w:rsidR="00A753DC" w:rsidRPr="00175D23">
      <w:pPr>
        <w:jc w:val="both"/>
      </w:pPr>
    </w:p>
    <w:p w:rsidRDefault="00A753DC" w:rsidP="00A753DC" w:rsidR="00A753DC" w:rsidRPr="00175D23">
      <w:r w:rsidRPr="00175D23">
        <w:t>UPUTA O PRAVNOM LIJEKU:</w:t>
      </w:r>
    </w:p>
    <w:p w:rsidRDefault="00A753DC" w:rsidP="00A753DC" w:rsidR="00A753DC" w:rsidRPr="00175D23">
      <w:pPr>
        <w:ind w:firstLine="720"/>
        <w:jc w:val="both"/>
      </w:pPr>
      <w:r w:rsidRPr="00175D23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A753DC" w:rsidP="00A753DC" w:rsidR="00A753DC" w:rsidRPr="00C7301A">
      <w:pPr>
        <w:jc w:val="both"/>
        <w:rPr>
          <w:color w:val="FF0000"/>
        </w:rPr>
      </w:pPr>
    </w:p>
    <w:p w:rsidRDefault="00A753DC" w:rsidP="00A753DC" w:rsidR="00A753DC" w:rsidRPr="00C53868">
      <w:pPr>
        <w:jc w:val="both"/>
      </w:pPr>
      <w:r w:rsidRPr="00C53868">
        <w:t>DNA:</w:t>
      </w:r>
    </w:p>
    <w:p w:rsidRDefault="00A753DC" w:rsidP="00A753DC" w:rsidR="00A753DC" w:rsidRPr="00C53868">
      <w:pPr>
        <w:jc w:val="both"/>
      </w:pPr>
      <w:r w:rsidRPr="00C53868">
        <w:t xml:space="preserve">- stečajnom upravitelju </w:t>
      </w:r>
      <w:r w:rsidR="00175D23" w:rsidRPr="00C53868">
        <w:t>Lorisu Raku</w:t>
      </w:r>
      <w:r w:rsidRPr="00C53868">
        <w:t xml:space="preserve">, </w:t>
      </w:r>
      <w:r w:rsidR="00175D23" w:rsidRPr="00C53868">
        <w:t>Rijeka</w:t>
      </w:r>
      <w:r w:rsidR="00C53868">
        <w:t>, Zagrebačka 18,</w:t>
      </w:r>
    </w:p>
    <w:p w:rsidRDefault="00A753DC" w:rsidP="00A753DC" w:rsidR="00A753DC" w:rsidRPr="00C53868">
      <w:pPr>
        <w:jc w:val="both"/>
      </w:pPr>
      <w:r w:rsidRPr="00C53868">
        <w:t>- e-oglasna ploča 8 dana</w:t>
      </w:r>
      <w:r w:rsidR="00C53868">
        <w:t>.</w:t>
      </w:r>
    </w:p>
    <w:p w:rsidRDefault="00A753DC" w:rsidP="00A753DC" w:rsidR="00A753DC" w:rsidRPr="00C7301A">
      <w:pPr>
        <w:rPr>
          <w:color w:val="FF0000"/>
        </w:rPr>
      </w:pPr>
    </w:p>
    <w:p w:rsidRDefault="00A753DC" w:rsidP="00A753DC" w:rsidR="00A753DC" w:rsidRPr="00C7301A">
      <w:pPr>
        <w:rPr>
          <w:color w:val="FF0000"/>
        </w:rPr>
      </w:pPr>
    </w:p>
    <w:p w:rsidRDefault="00A753DC" w:rsidP="00A753DC" w:rsidR="00A753DC" w:rsidRPr="00C7301A">
      <w:pPr>
        <w:rPr>
          <w:color w:val="FF0000"/>
        </w:rPr>
      </w:pPr>
    </w:p>
    <w:p w:rsidRDefault="00A753DC" w:rsidP="00A753DC" w:rsidR="00A753DC" w:rsidRPr="00C7301A">
      <w:pPr>
        <w:rPr>
          <w:color w:val="FF0000"/>
        </w:rPr>
      </w:pPr>
    </w:p>
    <w:p w:rsidRDefault="00A753DC" w:rsidP="00A753DC" w:rsidR="00A753DC" w:rsidRPr="00C7301A">
      <w:pPr>
        <w:rPr>
          <w:color w:val="FF0000"/>
        </w:rPr>
      </w:pPr>
    </w:p>
    <w:p w:rsidRDefault="00EB7624" w:rsidR="00EB7624" w:rsidRPr="00C7301A">
      <w:pPr>
        <w:rPr>
          <w:color w:val="FF0000"/>
        </w:rPr>
      </w:pPr>
    </w:p>
    <w:sectPr w:rsidSect="000D306B" w:rsidR="00EB7624" w:rsidRPr="00C7301A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1214" w:rsidR="00891214">
      <w:r>
        <w:separator/>
      </w:r>
    </w:p>
  </w:endnote>
  <w:endnote w:id="0" w:type="continuationSeparator">
    <w:p w:rsidRDefault="00891214" w:rsidR="008912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1214" w:rsidR="00891214">
      <w:r>
        <w:separator/>
      </w:r>
    </w:p>
  </w:footnote>
  <w:footnote w:id="0" w:type="continuationSeparator">
    <w:p w:rsidRDefault="00891214" w:rsidR="008912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301A" w:rsidP="000D306B" w:rsidR="006F69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4D4A" w:rsidR="006F69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301A" w:rsidP="000D306B" w:rsidR="006F69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4D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7301A" w:rsidP="00C53868" w:rsidR="006F69CC" w:rsidRPr="004D3099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</w:t>
    </w:r>
    <w:r w:rsidR="00C53868">
      <w:t>1 St-738/16-62</w:t>
    </w:r>
  </w:p>
  <w:p w:rsidRDefault="00A64D4A" w:rsidP="000D306B" w:rsidR="006F69CC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868" w:rsidP="00FC52DA" w:rsidR="006F69CC">
    <w:pPr>
      <w:jc w:val="right"/>
    </w:pPr>
    <w:r>
      <w:t>1 St-738/16-62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53DC"/>
    <w:rsid w:val="00005D8F"/>
    <w:rsid w:val="00175D23"/>
    <w:rsid w:val="004A27C0"/>
    <w:rsid w:val="00524863"/>
    <w:rsid w:val="006613EC"/>
    <w:rsid w:val="008032B4"/>
    <w:rsid w:val="00891214"/>
    <w:rsid w:val="00A64D4A"/>
    <w:rsid w:val="00A753DC"/>
    <w:rsid w:val="00C21C59"/>
    <w:rsid w:val="00C53868"/>
    <w:rsid w:val="00C7301A"/>
    <w:rsid w:val="00CA3058"/>
    <w:rsid w:val="00DC720B"/>
    <w:rsid w:val="00E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53D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A753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753D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753DC"/>
  </w:style>
  <w:style w:styleId="Tekstbalonia" w:type="paragraph">
    <w:name w:val="Balloon Text"/>
    <w:basedOn w:val="Normal"/>
    <w:link w:val="TekstbaloniaChar"/>
    <w:uiPriority w:val="99"/>
    <w:semiHidden/>
    <w:unhideWhenUsed/>
    <w:rsid w:val="00A753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53DC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5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5386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4D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D4A"/>
    <w:rPr>
      <w:rFonts w:cs="Times New Roman" w:hAnsi="Times New Roman" w:ascii="Times New Roman"/>
      <w:b/>
      <w:color w:val="FF0000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D4A"/>
    <w:rPr>
      <w:b/>
      <w:color w:val="FF0000"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D4A"/>
    <w:rPr>
      <w:rFonts w:cs="Times New Roman" w:hAnsi="Times New Roman" w:ascii="Times New Roman"/>
      <w:b w:val="false"/>
      <w:color w:val="FF0000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D4A"/>
    <w:rPr>
      <w:rFonts w:cs="Times New Roman" w:hAnsi="Times New Roman" w:ascii="Times New Roman"/>
      <w:b w:val="false"/>
      <w:color w:val="FF0000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53D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A753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753D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753DC"/>
  </w:style>
  <w:style w:styleId="Tekstbalonia" w:type="paragraph">
    <w:name w:val="Balloon Text"/>
    <w:basedOn w:val="Normal"/>
    <w:link w:val="TekstbaloniaChar"/>
    <w:uiPriority w:val="99"/>
    <w:semiHidden/>
    <w:unhideWhenUsed/>
    <w:rsid w:val="00A753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53DC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5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5386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4D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D4A"/>
    <w:rPr>
      <w:rFonts w:ascii="Times New Roman" w:cs="Times New Roman" w:hAnsi="Times New Roman"/>
      <w:b/>
      <w:color w:val="FF0000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D4A"/>
    <w:rPr>
      <w:b/>
      <w:color w:val="FF0000"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D4A"/>
    <w:rPr>
      <w:rFonts w:ascii="Times New Roman" w:cs="Times New Roman" w:hAnsi="Times New Roman"/>
      <w:b w:val="0"/>
      <w:color w:val="FF000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D4A"/>
    <w:rPr>
      <w:rFonts w:ascii="Times New Roman" w:cs="Times New Roman" w:hAnsi="Times New Roman"/>
      <w:b w:val="0"/>
      <w:color w:val="FF000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ŽUTI REGISTRATOR S PRIJAVAMA TRAŽBINA</izvorni_sadrzaj>
    <derivirana_varijabla naziv="DomainObject.Predmet.PrimjedbaSuca_1">SPISU PRILEŽI ŽUTI REGISTRATOR S PRIJAVAMA TRAŽBINA</derivirana_varijabla>
  </DomainObject.Predmet.PrimjedbaSuca>
  <DomainObject.Predmet.ProtustrankaFormated>
    <izvorni_sadrzaj>  NIVO d.o.o. NOVIGRAD zastupanog po punomoćniku Odvj. Bojan Zustović</izvorni_sadrzaj>
    <derivirana_varijabla naziv="DomainObject.Predmet.ProtustrankaFormated_1">  NIVO d.o.o. NOVIGRAD zastupanog po punomoćniku Odvj. Bojan Zustović</derivirana_varijabla>
  </DomainObject.Predmet.ProtustrankaFormated>
  <DomainObject.Predmet.ProtustrankaFormatedOIB>
    <izvorni_sadrzaj>  NIVO d.o.o. NOVIGRAD, OIB 11052822142 zastupanog po punomoćniku Odvj. Bojan Zustović</izvorni_sadrzaj>
    <derivirana_varijabla naziv="DomainObject.Predmet.ProtustrankaFormatedOIB_1">  NIVO d.o.o. NOVIGRAD, OIB 11052822142 zastupanog po punomoćniku Odvj. Bojan Zustović</derivirana_varijabla>
  </DomainObject.Predmet.ProtustrankaFormatedOIB>
  <DomainObject.Predmet.ProtustrankaFormatedWithAdress>
    <izvorni_sadrzaj> NIVO d.o.o. NOVIGRAD, Eugena Kumičića 21, 52466 Novigrad zastupanog po punomoćniku Odvj. Bojan Zustović</izvorni_sadrzaj>
    <derivirana_varijabla naziv="DomainObject.Predmet.ProtustrankaFormatedWithAdress_1"> NIVO d.o.o. NOVIGRAD, Eugena Kumičića 21, 52466 Novigrad zastupanog po punomoćniku Odvj. Bojan Zustović</derivirana_varijabla>
  </DomainObject.Predmet.ProtustrankaFormatedWithAdress>
  <DomainObject.Predmet.ProtustrankaFormatedWithAdressOIB>
    <izvorni_sadrzaj> NIVO d.o.o. NOVIGRAD, OIB 11052822142, Eugena Kumičića 21, 52466 Novigrad zastupanog po punomoćniku Odvj. Bojan Zustović</izvorni_sadrzaj>
    <derivirana_varijabla naziv="DomainObject.Predmet.ProtustrankaFormatedWithAdressOIB_1"> NIVO d.o.o. NOVIGRAD, OIB 11052822142, Eugena Kumičića 21, 52466 Novigrad zastupanog po punomoćniku Odvj. Bojan Zustović</derivirana_varijabla>
  </DomainObject.Predmet.ProtustrankaFormatedWithAdressOIB>
  <DomainObject.Predmet.ProtustrankaWithAdress>
    <izvorni_sadrzaj>NIVO d.o.o. NOVIGRAD Eugena Kumičića 21, 52466 Novigrad</izvorni_sadrzaj>
    <derivirana_varijabla naziv="DomainObject.Predmet.ProtustrankaWithAdress_1">NIVO d.o.o. NOVIGRAD Eugena Kumičića 21, 52466 Novigrad</derivirana_varijabla>
  </DomainObject.Predmet.ProtustrankaWithAdress>
  <DomainObject.Predmet.ProtustrankaWithAdressOIB>
    <izvorni_sadrzaj>NIVO d.o.o. NOVIGRAD, OIB 11052822142, Eugena Kumičića 21, 52466 Novigrad</izvorni_sadrzaj>
    <derivirana_varijabla naziv="DomainObject.Predmet.ProtustrankaWithAdressOIB_1">NIVO d.o.o. NOVIGRAD, OIB 11052822142, Eugena Kumičića 21, 52466 Novigrad</derivirana_varijabla>
  </DomainObject.Predmet.ProtustrankaWithAdressOIB>
  <DomainObject.Predmet.ProtustrankaNazivFormated>
    <izvorni_sadrzaj>NIVO d.o.o. NOVIGRAD</izvorni_sadrzaj>
    <derivirana_varijabla naziv="DomainObject.Predmet.ProtustrankaNazivFormated_1">NIVO d.o.o. NOVIGRAD</derivirana_varijabla>
  </DomainObject.Predmet.ProtustrankaNazivFormated>
  <DomainObject.Predmet.ProtustrankaNazivFormatedOIB>
    <izvorni_sadrzaj>NIVO d.o.o. NOVIGRAD, OIB 11052822142</izvorni_sadrzaj>
    <derivirana_varijabla naziv="DomainObject.Predmet.ProtustrankaNazivFormatedOIB_1">NIVO d.o.o. NOVIGRAD, OIB 11052822142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 d.d. UMAG</izvorni_sadrzaj>
    <derivirana_varijabla naziv="DomainObject.Predmet.StrankaFormated_1">  ISTARSKA KREDITNA BANKA UMAG  d.d. UMAG</derivirana_varijabla>
  </DomainObject.Predmet.StrankaFormated>
  <DomainObject.Predmet.StrankaFormatedOIB>
    <izvorni_sadrzaj>  ISTARSKA KREDITNA BANKA UMAG  d.d. UMAG, OIB 65723536010</izvorni_sadrzaj>
    <derivirana_varijabla naziv="DomainObject.Predmet.StrankaFormatedOIB_1">  ISTARSKA KREDITNA BANKA UMAG  d.d. UMAG, OIB 65723536010</derivirana_varijabla>
  </DomainObject.Predmet.StrankaFormatedOIB>
  <DomainObject.Predmet.StrankaFormatedWithAdress>
    <izvorni_sadrzaj> ISTARSKA KREDITNA BANKA UMAG  d.d. UMAG, Ernesta Miloša 1, 52470 Umag</izvorni_sadrzaj>
    <derivirana_varijabla naziv="DomainObject.Predmet.StrankaFormatedWithAdress_1"> ISTARSKA KREDITNA BANKA UMAG  d.d. UMAG, Ernesta Miloša 1, 52470 Umag</derivirana_varijabla>
  </DomainObject.Predmet.StrankaFormatedWithAdress>
  <DomainObject.Predmet.StrankaFormatedWithAdressOIB>
    <izvorni_sadrzaj> ISTARSKA KREDITNA BANKA UMAG  d.d. UMAG, OIB 65723536010, Ernesta Miloša 1, 52470 Umag</izvorni_sadrzaj>
    <derivirana_varijabla naziv="DomainObject.Predmet.StrankaFormatedWithAdressOIB_1"> ISTARSKA KREDITNA BANKA UMAG  d.d. UMAG, OIB 65723536010, Ernesta Miloša 1, 52470 Umag</derivirana_varijabla>
  </DomainObject.Predmet.StrankaFormatedWithAdressOIB>
  <DomainObject.Predmet.StrankaWithAdress>
    <izvorni_sadrzaj>ISTARSKA KREDITNA BANKA UMAG  d.d. UMAG Ernesta Miloša 1,52470 Umag</izvorni_sadrzaj>
    <derivirana_varijabla naziv="DomainObject.Predmet.StrankaWithAdress_1">ISTARSKA KREDITNA BANKA UMAG  d.d. UMAG Ernesta Miloša 1,52470 Umag</derivirana_varijabla>
  </DomainObject.Predmet.StrankaWithAdress>
  <DomainObject.Predmet.StrankaWithAdressOIB>
    <izvorni_sadrzaj>ISTARSKA KREDITNA BANKA UMAG  d.d. UMAG, OIB 65723536010, Ernesta Miloša 1,52470 Umag</izvorni_sadrzaj>
    <derivirana_varijabla naziv="DomainObject.Predmet.StrankaWithAdressOIB_1">ISTARSKA KREDITNA BANKA UMAG  d.d. UMAG, OIB 65723536010, Ernesta Miloša 1,52470 Umag</derivirana_varijabla>
  </DomainObject.Predmet.StrankaWithAdressOIB>
  <DomainObject.Predmet.StrankaNazivFormated>
    <izvorni_sadrzaj>ISTARSKA KREDITNA BANKA UMAG  d.d. UMAG</izvorni_sadrzaj>
    <derivirana_varijabla naziv="DomainObject.Predmet.StrankaNazivFormated_1">ISTARSKA KREDITNA BANKA UMAG  d.d. UMAG</derivirana_varijabla>
  </DomainObject.Predmet.StrankaNazivFormated>
  <DomainObject.Predmet.StrankaNazivFormatedOIB>
    <izvorni_sadrzaj>ISTARSKA KREDITNA BANKA UMAG  d.d. UMAG, OIB 65723536010</izvorni_sadrzaj>
    <derivirana_varijabla naziv="DomainObject.Predmet.StrankaNazivFormatedOIB_1">ISTARSKA KREDITNA BANKA UMAG 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459139.41</izvorni_sadrzaj>
    <derivirana_varijabla naziv="DomainObject.Predmet.TrenutnaVrijednost_1">459139.41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ISTARSKA KREDITNA BANKA UMAG  d.d. UMAG</item>
    </izvorni_sadrzaj>
    <derivirana_varijabla naziv="DomainObject.Predmet.StrankaListFormated_1">
      <item>ISTARSKA KREDITNA BANKA UMAG  d.d. UMAG</item>
    </derivirana_varijabla>
  </DomainObject.Predmet.StrankaListFormated>
  <DomainObject.Predmet.StrankaListFormatedOIB>
    <izvorni_sadrzaj>
      <item>ISTARSKA KREDITNA BANKA UMAG  d.d. UMAG, OIB 65723536010</item>
    </izvorni_sadrzaj>
    <derivirana_varijabla naziv="DomainObject.Predmet.StrankaListFormatedOIB_1">
      <item>ISTARSKA KREDITNA BANKA UMAG  d.d. UMAG, OIB 65723536010</item>
    </derivirana_varijabla>
  </DomainObject.Predmet.StrankaListFormatedOIB>
  <DomainObject.Predmet.StrankaListFormatedWithAdress>
    <izvorni_sadrzaj>
      <item>ISTARSKA KREDITNA BANKA UMAG  d.d. UMAG, Ernesta Miloša 1, 52470 Umag</item>
    </izvorni_sadrzaj>
    <derivirana_varijabla naziv="DomainObject.Predmet.StrankaListFormatedWithAdress_1">
      <item>ISTARSKA KREDITNA BANKA UMAG  d.d. UMAG, Ernesta Miloša 1, 52470 Umag</item>
    </derivirana_varijabla>
  </DomainObject.Predmet.StrankaListFormatedWithAdress>
  <DomainObject.Predmet.StrankaListFormatedWithAdressOIB>
    <izvorni_sadrzaj>
      <item>ISTARSKA KREDITNA BANKA UMAG  d.d. UMAG, OIB 65723536010, Ernesta Miloša 1, 52470 Umag</item>
    </izvorni_sadrzaj>
    <derivirana_varijabla naziv="DomainObject.Predmet.StrankaListFormatedWithAdressOIB_1">
      <item>ISTARSKA KREDITNA BANKA UMAG  d.d. UMAG, OIB 65723536010, Ernesta Miloša 1, 52470 Umag</item>
    </derivirana_varijabla>
  </DomainObject.Predmet.StrankaListFormatedWithAdressOIB>
  <DomainObject.Predmet.StrankaListNazivFormated>
    <izvorni_sadrzaj>
      <item>ISTARSKA KREDITNA BANKA UMAG  d.d. UMAG</item>
    </izvorni_sadrzaj>
    <derivirana_varijabla naziv="DomainObject.Predmet.StrankaListNazivFormated_1">
      <item>ISTARSKA KREDITNA BANKA UMAG  d.d. UMAG</item>
    </derivirana_varijabla>
  </DomainObject.Predmet.StrankaListNazivFormated>
  <DomainObject.Predmet.StrankaListNazivFormatedOIB>
    <izvorni_sadrzaj>
      <item>ISTARSKA KREDITNA BANKA UMAG  d.d. UMAG, OIB 65723536010</item>
    </izvorni_sadrzaj>
    <derivirana_varijabla naziv="DomainObject.Predmet.StrankaListNazivFormatedOIB_1">
      <item>ISTARSKA KREDITNA BANKA UMAG  d.d. UMAG, OIB 65723536010</item>
    </derivirana_varijabla>
  </DomainObject.Predmet.StrankaListNazivFormatedOIB>
  <DomainObject.Predmet.ProtuStrankaListFormated>
    <izvorni_sadrzaj>
      <item>NIVO d.o.o. NOVIGRAD zastupanog po punomoćniku Odvj. Bojan Zustović</item>
    </izvorni_sadrzaj>
    <derivirana_varijabla naziv="DomainObject.Predmet.ProtuStrankaListFormated_1">
      <item>NIVO d.o.o. NOVIGRAD zastupanog po punomoćniku Odvj. Bojan Zustović</item>
    </derivirana_varijabla>
  </DomainObject.Predmet.ProtuStrankaListFormated>
  <DomainObject.Predmet.ProtuStrankaListFormatedOIB>
    <izvorni_sadrzaj>
      <item>NIVO d.o.o. NOVIGRAD, OIB 11052822142 zastupanog po punomoćniku Odvj. Bojan Zustović</item>
    </izvorni_sadrzaj>
    <derivirana_varijabla naziv="DomainObject.Predmet.ProtuStrankaListFormatedOIB_1">
      <item>NIVO d.o.o. NOVIGRAD, OIB 11052822142 zastupanog po punomoćniku Odvj. Bojan Zustović</item>
    </derivirana_varijabla>
  </DomainObject.Predmet.ProtuStrankaListFormatedOIB>
  <DomainObject.Predmet.ProtuStrankaListFormatedWithAdress>
    <izvorni_sadrzaj>
      <item>NIVO d.o.o. NOVIGRAD, Eugena Kumičića 21, 52466 Novigrad zastupanog po punomoćniku Odvj. Bojan Zustović</item>
    </izvorni_sadrzaj>
    <derivirana_varijabla naziv="DomainObject.Predmet.ProtuStrankaListFormatedWithAdress_1">
      <item>NIVO d.o.o. NOVIGRAD, Eugena Kumičića 21, 52466 Novigrad zastupanog po punomoćniku Odvj. Bojan Zustović</item>
    </derivirana_varijabla>
  </DomainObject.Predmet.ProtuStrankaListFormatedWithAdress>
  <DomainObject.Predmet.ProtuStrankaListFormatedWithAdressOIB>
    <izvorni_sadrzaj>
      <item>NIVO d.o.o. NOVIGRAD, OIB 11052822142, Eugena Kumičića 21, 52466 Novigrad zastupanog po punomoćniku Odvj. Bojan Zustović</item>
    </izvorni_sadrzaj>
    <derivirana_varijabla naziv="DomainObject.Predmet.ProtuStrankaListFormatedWithAdressOIB_1">
      <item>NIVO d.o.o. NOVIGRAD, OIB 11052822142, Eugena Kumičića 21, 52466 Novigrad zastupanog po punomoćniku Odvj. Bojan Zustović</item>
    </derivirana_varijabla>
  </DomainObject.Predmet.ProtuStrankaListFormatedWithAdressOIB>
  <DomainObject.Predmet.ProtuStrankaListNazivFormated>
    <izvorni_sadrzaj>
      <item>NIVO d.o.o. NOVIGRAD</item>
    </izvorni_sadrzaj>
    <derivirana_varijabla naziv="DomainObject.Predmet.ProtuStrankaListNazivFormated_1">
      <item>NIVO d.o.o. NOVIGRAD</item>
    </derivirana_varijabla>
  </DomainObject.Predmet.ProtuStrankaListNazivFormated>
  <DomainObject.Predmet.ProtuStrankaListNazivFormatedOIB>
    <izvorni_sadrzaj>
      <item>NIVO d.o.o. NOVIGRAD, OIB 11052822142</item>
    </izvorni_sadrzaj>
    <derivirana_varijabla naziv="DomainObject.Predmet.ProtuStrankaListNazivFormatedOIB_1">
      <item>NIVO d.o.o. NOVIGRAD, OIB 11052822142</item>
    </derivirana_varijabla>
  </DomainObject.Predmet.ProtuStrankaListNazivFormatedOIB>
  <DomainObject.Predmet.OstaliListFormated>
    <izvorni_sadrzaj>
      <item>ELEKTROMETAL d.o.o. POREČ</item>
      <item>ZOU Goran Veljović i dr.</item>
      <item>Odvj. Bojan Zustović punomoćnik sudionika u postupku NIVO d.o.o. NOVIGRAD</item>
    </izvorni_sadrzaj>
    <derivirana_varijabla naziv="DomainObject.Predmet.OstaliListFormated_1">
      <item>ELEKTROMETAL d.o.o. POREČ</item>
      <item>ZOU Goran Veljović i dr.</item>
      <item>Odvj. Bojan Zustović punomoćnik sudionika u postupku NIVO d.o.o. NOVIGRAD</item>
    </derivirana_varijabla>
  </DomainObject.Predmet.OstaliListFormated>
  <DomainObject.Predmet.OstaliListFormatedOIB>
    <izvorni_sadrzaj>
      <item>ELEKTROMETAL d.o.o. POREČ, OIB 72800780139</item>
      <item>ZOU Goran Veljović i dr.</item>
      <item>Odvj. Bojan Zustović punomoćnik sudionika u postupku NIVO d.o.o. NOVIGRAD</item>
    </izvorni_sadrzaj>
    <derivirana_varijabla naziv="DomainObject.Predmet.OstaliListFormatedOIB_1">
      <item>ELEKTROMETAL d.o.o. POREČ, OIB 72800780139</item>
      <item>ZOU Goran Veljović i dr.</item>
      <item>Odvj. Bojan Zustović punomoćnik sudionika u postupku NIVO d.o.o. NOVIGRAD</item>
    </derivirana_varijabla>
  </DomainObject.Predmet.OstaliListFormatedOIB>
  <DomainObject.Predmet.OstaliListFormatedWithAdress>
    <izvorni_sadrzaj>
      <item>ELEKTROMETAL d.o.o. POREČ, Primorska 4, 52440 Poreč</item>
      <item>ZOU Goran Veljović i dr.</item>
      <item>Odvj. Bojan Zustović, Trg slobode 2/II, 52000 Pazin punomoćnik sudionika u postupku NIVO d.o.o. NOVIGRAD</item>
    </izvorni_sadrzaj>
    <derivirana_varijabla naziv="DomainObject.Predmet.OstaliListFormatedWithAdress_1">
      <item>ELEKTROMETAL d.o.o. POREČ, Primorska 4, 52440 Poreč</item>
      <item>ZOU Goran Veljović i dr.</item>
      <item>Odvj. Bojan Zustović, Trg slobode 2/II, 52000 Pazin punomoćnik sudionika u postupku NIVO d.o.o. NOVIGRAD</item>
    </derivirana_varijabla>
  </DomainObject.Predmet.OstaliListFormatedWithAdress>
  <DomainObject.Predmet.OstaliListFormatedWithAdressOIB>
    <izvorni_sadrzaj>
      <item>ELEKTROMETAL d.o.o. POREČ, OIB 72800780139, Primorska 4, 52440 Poreč</item>
      <item>ZOU Goran Veljović i dr.</item>
      <item>Odvj. Bojan Zustović, Trg slobode 2/II, 52000 Pazin punomoćnik sudionika u postupku NIVO d.o.o. NOVIGRAD</item>
    </izvorni_sadrzaj>
    <derivirana_varijabla naziv="DomainObject.Predmet.OstaliListFormatedWithAdressOIB_1">
      <item>ELEKTROMETAL d.o.o. POREČ, OIB 72800780139, Primorska 4, 52440 Poreč</item>
      <item>ZOU Goran Veljović i dr.</item>
      <item>Odvj. Bojan Zustović, Trg slobode 2/II, 52000 Pazin punomoćnik sudionika u postupku NIVO d.o.o. NOVIGRAD</item>
    </derivirana_varijabla>
  </DomainObject.Predmet.OstaliListFormatedWithAdressOIB>
  <DomainObject.Predmet.OstaliListNazivFormated>
    <izvorni_sadrzaj>
      <item>ELEKTROMETAL d.o.o. POREČ</item>
      <item>ZOU Goran Veljović i dr.</item>
      <item>Odvj. Bojan Zustović</item>
    </izvorni_sadrzaj>
    <derivirana_varijabla naziv="DomainObject.Predmet.OstaliListNazivFormated_1">
      <item>ELEKTROMETAL d.o.o. POREČ</item>
      <item>ZOU Goran Veljović i dr.</item>
      <item>Odvj. Bojan Zustović</item>
    </derivirana_varijabla>
  </DomainObject.Predmet.OstaliListNazivFormated>
  <DomainObject.Predmet.OstaliListNazivFormatedOIB>
    <izvorni_sadrzaj>
      <item>ELEKTROMETAL d.o.o. POREČ, OIB 72800780139</item>
      <item>ZOU Goran Veljović i dr.</item>
      <item>Odvj. Bojan Zustović</item>
    </izvorni_sadrzaj>
    <derivirana_varijabla naziv="DomainObject.Predmet.OstaliListNazivFormatedOIB_1">
      <item>ELEKTROMETAL d.o.o. POREČ, OIB 72800780139</item>
      <item>ZOU Goran Veljović i dr.</item>
      <item>Odvj. Bojan Zustović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 d.d. UMAG</izvorni_sadrzaj>
    <derivirana_varijabla naziv="DomainObject.Predmet.StrankaIDrugi_1">ISTARSKA KREDITNA BANKA UMAG  d.d. UMAG</derivirana_varijabla>
  </DomainObject.Predmet.StrankaIDrugi>
  <DomainObject.Predmet.ProtustrankaIDrugi>
    <izvorni_sadrzaj>NIVO d.o.o. NOVIGRAD</izvorni_sadrzaj>
    <derivirana_varijabla naziv="DomainObject.Predmet.ProtustrankaIDrugi_1">NIVO d.o.o. NOVIGRAD</derivirana_varijabla>
  </DomainObject.Predmet.ProtustrankaIDrugi>
  <DomainObject.Predmet.StrankaIDrugiAdressOIB>
    <izvorni_sadrzaj>ISTARSKA KREDITNA BANKA UMAG  d.d. UMAG, OIB 65723536010, Ernesta Miloša 1, 52470 Umag</izvorni_sadrzaj>
    <derivirana_varijabla naziv="DomainObject.Predmet.StrankaIDrugiAdressOIB_1">ISTARSKA KREDITNA BANKA UMAG  d.d. UMAG, OIB 65723536010, Ernesta Miloša 1, 52470 Umag</derivirana_varijabla>
  </DomainObject.Predmet.StrankaIDrugiAdressOIB>
  <DomainObject.Predmet.ProtustrankaIDrugiAdressOIB>
    <izvorni_sadrzaj>NIVO d.o.o. NOVIGRAD, OIB 11052822142, Eugena Kumičića 21, 52466 Novigrad</izvorni_sadrzaj>
    <derivirana_varijabla naziv="DomainObject.Predmet.ProtustrankaIDrugiAdressOIB_1">NIVO d.o.o. NOVIGRAD, OIB 11052822142, Eugena Kumičića 21,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ISTARSKA KREDITNA BANKA UMAG  d.d. UMAG</item>
      <item>NIVO d.o.o. NOVIGRAD</item>
      <item>ELEKTROMETAL d.o.o. POREČ</item>
      <item>ZOU Goran Veljović i dr.</item>
      <item>Odvj. Bojan Zustović</item>
    </izvorni_sadrzaj>
    <derivirana_varijabla naziv="DomainObject.Predmet.SudioniciListNaziv_1">
      <item>ISTARSKA KREDITNA BANKA UMAG  d.d. UMAG</item>
      <item>NIVO d.o.o. NOVIGRAD</item>
      <item>ELEKTROMETAL d.o.o. POREČ</item>
      <item>ZOU Goran Veljović i dr.</item>
      <item>Odvj. Bojan Zustović</item>
    </derivirana_varijabla>
  </DomainObject.Predmet.SudioniciListNaziv>
  <DomainObject.Predmet.SudioniciListAdressOIB>
    <izvorni_sadrzaj>
      <item>ISTARSKA KREDITNA BANKA UMAG  d.d. UMAG, OIB 65723536010, Ernesta Miloša 1,52470 Umag</item>
      <item>NIVO d.o.o. NOVIGRAD, OIB 11052822142, Eugena Kumičića 21,52466 Novigrad</item>
      <item>ELEKTROMETAL d.o.o. POREČ, OIB 72800780139, Primorska 4,52440 Poreč</item>
      <item>ZOU Goran Veljović i dr.</item>
      <item>Odvj. Bojan Zustović, Trg slobode 2/II,52000 Pazin</item>
    </izvorni_sadrzaj>
    <derivirana_varijabla naziv="DomainObject.Predmet.SudioniciListAdressOIB_1">
      <item>ISTARSKA KREDITNA BANKA UMAG  d.d. UMAG, OIB 65723536010, Ernesta Miloša 1,52470 Umag</item>
      <item>NIVO d.o.o. NOVIGRAD, OIB 11052822142, Eugena Kumičića 21,52466 Novigrad</item>
      <item>ELEKTROMETAL d.o.o. POREČ, OIB 72800780139, Primorska 4,52440 Poreč</item>
      <item>ZOU Goran Veljović i dr.</item>
      <item>Odvj. Bojan Zustović, Trg slobode 2/II,52000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65723536010</item>
      <item>, OIB 11052822142</item>
      <item>, OIB 72800780139</item>
      <item>, OIB null</item>
      <item>, OIB null</item>
    </izvorni_sadrzaj>
    <derivirana_varijabla naziv="DomainObject.Predmet.SudioniciListNazivOIB_1">
      <item>, OIB 65723536010</item>
      <item>, OIB 11052822142</item>
      <item>, OIB 72800780139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2136</properties:Characters>
  <properties:Lines>77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2017-12-13T12:02:00Z</dcterms:created>
  <dc:creator>Damir Rabar</dc:creator>
  <cp:lastModifiedBy>Lorena Paris Aničić</cp:lastModifiedBy>
  <cp:lastPrinted>2017-12-13T12:05:00Z</cp:lastPrinted>
  <dcterms:modified xmlns:xsi="http://www.w3.org/2001/XMLSchema-instance" xsi:type="dcterms:W3CDTF">2017-12-13T12:14:00Z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