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71e8" w14:paraId="62871e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AA69D2">
        <w:t>1674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AA69D2">
        <w:t>IMOTEKSTIL d.o.o., Zagreb, Prijedorska ulica 21 A</w:t>
      </w:r>
      <w:r w:rsidR="00AA69D2" w:rsidRPr="00133DAD">
        <w:t xml:space="preserve">, </w:t>
      </w:r>
      <w:r w:rsidR="00AA69D2" w:rsidRPr="00D34B2A">
        <w:t xml:space="preserve">OIB: </w:t>
      </w:r>
      <w:r w:rsidR="00AA69D2">
        <w:t>62121341714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A69D2">
        <w:t>11.255,19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C5FFC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St-1674/2018</izvorni_sadrzaj>
    <derivirana_varijabla naziv="DomainObject.Predmet.OznakaBroj_1">St-1674/2018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IMOTEKSTIL d.o.o. zastupanog po punomoćniku ALMIR MEŠIĆ</izvorni_sadrzaj>
    <derivirana_varijabla naziv="DomainObject.Predmet.ProtustrankaFormated_1">  IMOTEKSTIL d.o.o. zastupanog po punomoćniku ALMIR MEŠIĆ</derivirana_varijabla>
  </DomainObject.Predmet.ProtustrankaFormated>
  <DomainObject.Predmet.ProtustrankaFormatedOIB>
    <izvorni_sadrzaj>  IMOTEKSTIL d.o.o., OIB 62121341714 zastupanog po punomoćniku ALMIR MEŠIĆ</izvorni_sadrzaj>
    <derivirana_varijabla naziv="DomainObject.Predmet.ProtustrankaFormatedOIB_1">  IMOTEKSTIL d.o.o., OIB 62121341714 zastupanog po punomoćniku ALMIR MEŠIĆ</derivirana_varijabla>
  </DomainObject.Predmet.ProtustrankaFormatedOIB>
  <DomainObject.Predmet.ProtustrankaFormatedWithAdress>
    <izvorni_sadrzaj> IMOTEKSTIL d.o.o., Prijedorska ulica 21 A, 10000 Zagreb zastupanog po punomoćniku ALMIR MEŠIĆ</izvorni_sadrzaj>
    <derivirana_varijabla naziv="DomainObject.Predmet.ProtustrankaFormatedWithAdress_1"> IMOTEKSTIL d.o.o., Prijedorska ulica 21 A, 10000 Zagreb zastupanog po punomoćniku ALMIR MEŠIĆ</derivirana_varijabla>
  </DomainObject.Predmet.ProtustrankaFormatedWithAdress>
  <DomainObject.Predmet.ProtustrankaFormatedWithAdressOIB>
    <izvorni_sadrzaj> IMOTEKSTIL d.o.o., OIB 62121341714, Prijedorska ulica 21 A, 10000 Zagreb zastupanog po punomoćniku ALMIR MEŠIĆ</izvorni_sadrzaj>
    <derivirana_varijabla naziv="DomainObject.Predmet.ProtustrankaFormatedWithAdressOIB_1"> IMOTEKSTIL d.o.o., OIB 62121341714, Prijedorska ulica 21 A, 10000 Zagreb zastupanog po punomoćniku ALMIR MEŠIĆ</derivirana_varijabla>
  </DomainObject.Predmet.ProtustrankaFormatedWithAdressOIB>
  <DomainObject.Predmet.ProtustrankaWithAdress>
    <izvorni_sadrzaj>IMOTEKSTIL d.o.o. Prijedorska ulica 21 A, 10000 Zagreb</izvorni_sadrzaj>
    <derivirana_varijabla naziv="DomainObject.Predmet.ProtustrankaWithAdress_1">IMOTEKSTIL d.o.o. Prijedorska ulica 21 A, 10000 Zagreb</derivirana_varijabla>
  </DomainObject.Predmet.ProtustrankaWithAdress>
  <DomainObject.Predmet.ProtustrankaWithAdressOIB>
    <izvorni_sadrzaj>IMOTEKSTIL d.o.o., OIB 62121341714, Prijedorska ulica 21 A, 10000 Zagreb</izvorni_sadrzaj>
    <derivirana_varijabla naziv="DomainObject.Predmet.ProtustrankaWithAdressOIB_1">IMOTEKSTIL d.o.o., OIB 62121341714, Prijedorska ulica 21 A, 10000 Zagreb</derivirana_varijabla>
  </DomainObject.Predmet.ProtustrankaWithAdressOIB>
  <DomainObject.Predmet.ProtustrankaNazivFormated>
    <izvorni_sadrzaj>IMOTEKSTIL d.o.o.</izvorni_sadrzaj>
    <derivirana_varijabla naziv="DomainObject.Predmet.ProtustrankaNazivFormated_1">IMOTEKSTIL d.o.o.</derivirana_varijabla>
  </DomainObject.Predmet.ProtustrankaNazivFormated>
  <DomainObject.Predmet.ProtustrankaNazivFormatedOIB>
    <izvorni_sadrzaj>IMOTEKSTIL d.o.o., OIB 62121341714</izvorni_sadrzaj>
    <derivirana_varijabla naziv="DomainObject.Predmet.ProtustrankaNazivFormatedOIB_1">IMOTEKSTIL d.o.o., OIB 62121341714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IMOTEKSTIL d.o.o. zastupanog po punomoćniku ALMIR MEŠIĆ</item>
    </izvorni_sadrzaj>
    <derivirana_varijabla naziv="DomainObject.Predmet.ProtuStrankaListFormated_1">
      <item>IMOTEKSTIL d.o.o. zastupanog po punomoćniku ALMIR MEŠIĆ</item>
    </derivirana_varijabla>
  </DomainObject.Predmet.ProtuStrankaListFormated>
  <DomainObject.Predmet.ProtuStrankaListFormatedOIB>
    <izvorni_sadrzaj>
      <item>IMOTEKSTIL d.o.o., OIB 62121341714 zastupanog po punomoćniku ALMIR MEŠIĆ</item>
    </izvorni_sadrzaj>
    <derivirana_varijabla naziv="DomainObject.Predmet.ProtuStrankaListFormatedOIB_1">
      <item>IMOTEKSTIL d.o.o., OIB 62121341714 zastupanog po punomoćniku ALMIR MEŠIĆ</item>
    </derivirana_varijabla>
  </DomainObject.Predmet.ProtuStrankaListFormatedOIB>
  <DomainObject.Predmet.ProtuStrankaListFormatedWithAdress>
    <izvorni_sadrzaj>
      <item>IMOTEKSTIL d.o.o., Prijedorska ulica 21 A, 10000 Zagreb zastupanog po punomoćniku ALMIR MEŠIĆ</item>
    </izvorni_sadrzaj>
    <derivirana_varijabla naziv="DomainObject.Predmet.ProtuStrankaListFormatedWithAdress_1">
      <item>IMOTEKSTIL d.o.o., Prijedorska ulica 21 A, 10000 Zagreb zastupanog po punomoćniku ALMIR MEŠIĆ</item>
    </derivirana_varijabla>
  </DomainObject.Predmet.ProtuStrankaListFormatedWithAdress>
  <DomainObject.Predmet.ProtuStrankaListFormatedWithAdressOIB>
    <izvorni_sadrzaj>
      <item>IMOTEKSTIL d.o.o., OIB 62121341714, Prijedorska ulica 21 A, 10000 Zagreb zastupanog po punomoćniku ALMIR MEŠIĆ</item>
    </izvorni_sadrzaj>
    <derivirana_varijabla naziv="DomainObject.Predmet.ProtuStrankaListFormatedWithAdressOIB_1">
      <item>IMOTEKSTIL d.o.o., OIB 62121341714, Prijedorska ulica 21 A, 10000 Zagreb zastupanog po punomoćniku ALMIR MEŠIĆ</item>
    </derivirana_varijabla>
  </DomainObject.Predmet.ProtuStrankaListFormatedWithAdressOIB>
  <DomainObject.Predmet.ProtuStrankaListNazivFormated>
    <izvorni_sadrzaj>
      <item>IMOTEKSTIL d.o.o.</item>
    </izvorni_sadrzaj>
    <derivirana_varijabla naziv="DomainObject.Predmet.ProtuStrankaListNazivFormated_1">
      <item>IMOTEKSTIL d.o.o.</item>
    </derivirana_varijabla>
  </DomainObject.Predmet.ProtuStrankaListNazivFormated>
  <DomainObject.Predmet.ProtuStrankaListNazivFormatedOIB>
    <izvorni_sadrzaj>
      <item>IMOTEKSTIL d.o.o., OIB 62121341714</item>
    </izvorni_sadrzaj>
    <derivirana_varijabla naziv="DomainObject.Predmet.ProtuStrankaListNazivFormatedOIB_1">
      <item>IMOTEKSTIL d.o.o., OIB 62121341714</item>
    </derivirana_varijabla>
  </DomainObject.Predmet.ProtuStrankaListNazivFormatedOIB>
  <DomainObject.Predmet.OstaliListFormated>
    <izvorni_sadrzaj>
      <item>ALMIR MEŠIĆ punomoćnik sudionika u postupku IMOTEKSTIL d.o.o.</item>
    </izvorni_sadrzaj>
    <derivirana_varijabla naziv="DomainObject.Predmet.OstaliListFormated_1">
      <item>ALMIR MEŠIĆ punomoćnik sudionika u postupku IMOTEKSTIL d.o.o.</item>
    </derivirana_varijabla>
  </DomainObject.Predmet.OstaliListFormated>
  <DomainObject.Predmet.OstaliListFormatedOIB>
    <izvorni_sadrzaj>
      <item>ALMIR MEŠIĆ punomoćnik sudionika u postupku IMOTEKSTIL d.o.o.</item>
    </izvorni_sadrzaj>
    <derivirana_varijabla naziv="DomainObject.Predmet.OstaliListFormatedOIB_1">
      <item>ALMIR MEŠIĆ punomoćnik sudionika u postupku IMOTEKSTIL d.o.o.</item>
    </derivirana_varijabla>
  </DomainObject.Predmet.OstaliListFormatedOIB>
  <DomainObject.Predmet.OstaliListFormatedWithAdress>
    <izvorni_sadrzaj>
      <item>ALMIR MEŠIĆ, Tuzlanski odred bb, Lukavac punomoćnik sudionika u postupku IMOTEKSTIL d.o.o.</item>
    </izvorni_sadrzaj>
    <derivirana_varijabla naziv="DomainObject.Predmet.OstaliListFormatedWithAdress_1">
      <item>ALMIR MEŠIĆ, Tuzlanski odred bb, Lukavac punomoćnik sudionika u postupku IMOTEKSTIL d.o.o.</item>
    </derivirana_varijabla>
  </DomainObject.Predmet.OstaliListFormatedWithAdress>
  <DomainObject.Predmet.OstaliListFormatedWithAdressOIB>
    <izvorni_sadrzaj>
      <item>ALMIR MEŠIĆ, Tuzlanski odred bb, Lukavac punomoćnik sudionika u postupku IMOTEKSTIL d.o.o.</item>
    </izvorni_sadrzaj>
    <derivirana_varijabla naziv="DomainObject.Predmet.OstaliListFormatedWithAdressOIB_1">
      <item>ALMIR MEŠIĆ, Tuzlanski odred bb, Lukavac punomoćnik sudionika u postupku IMOTEKSTIL d.o.o.</item>
    </derivirana_varijabla>
  </DomainObject.Predmet.OstaliListFormatedWithAdressOIB>
  <DomainObject.Predmet.OstaliListNazivFormated>
    <izvorni_sadrzaj>
      <item>ALMIR MEŠIĆ</item>
    </izvorni_sadrzaj>
    <derivirana_varijabla naziv="DomainObject.Predmet.OstaliListNazivFormated_1">
      <item>ALMIR MEŠIĆ</item>
    </derivirana_varijabla>
  </DomainObject.Predmet.OstaliListNazivFormated>
  <DomainObject.Predmet.OstaliListNazivFormatedOIB>
    <izvorni_sadrzaj>
      <item>ALMIR MEŠIĆ</item>
    </izvorni_sadrzaj>
    <derivirana_varijabla naziv="DomainObject.Predmet.OstaliListNazivFormatedOIB_1">
      <item>ALMIR MEŠIĆ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IMOTEKSTIL d.o.o.</izvorni_sadrzaj>
    <derivirana_varijabla naziv="DomainObject.Predmet.ProtustrankaIDrugi_1">IMOTEKSTIL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IMOTEKSTIL d.o.o., OIB 62121341714, Prijedorska ulica 21 A, 10000 Zagreb</izvorni_sadrzaj>
    <derivirana_varijabla naziv="DomainObject.Predmet.ProtustrankaIDrugiAdressOIB_1">IMOTEKSTIL d.o.o., OIB 62121341714, Prijedorska ulica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IMOTEKSTIL d.o.o.</item>
      <item>ALMIR MEŠIĆ</item>
    </izvorni_sadrzaj>
    <derivirana_varijabla naziv="DomainObject.Predmet.SudioniciListNaziv_1">
      <item>FINA Regionalni centar Zagreb</item>
      <item>IMOTEKSTIL d.o.o.</item>
      <item>ALMIR MEŠIĆ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IMOTEKSTIL d.o.o., OIB 62121341714, Prijedorska ulica 21 A,10000 Zagreb</item>
      <item>ALMIR MEŠIĆ, Tuzlanski odred bb,Lukavac</item>
    </izvorni_sadrzaj>
    <derivirana_varijabla naziv="DomainObject.Predmet.SudioniciListAdressOIB_1">
      <item>FINA Regionalni centar Zagreb, OIB 85821130368, Trg svibanjskih žrtava 1995 br. 1,10000 Zagreb</item>
      <item>IMOTEKSTIL d.o.o., OIB 62121341714, Prijedorska ulica 21 A,10000 Zagreb</item>
      <item>ALMIR MEŠIĆ, Tuzlanski odred bb,Lukavac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62121341714</item>
      <item>, OIB null</item>
    </izvorni_sadrzaj>
    <derivirana_varijabla naziv="DomainObject.Predmet.SudioniciListNazivOIB_1">
      <item>, OIB 85821130368</item>
      <item>, OIB 62121341714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1367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2018-08-07T06:53:00Z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(St-1674-18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