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293f6c" w14:paraId="9293f6c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BA716E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BA716E">
              <w:t>472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007A85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BA716E" w:rsidRPr="00BA716E">
        <w:rPr>
          <w:rFonts w:eastAsia="Times New Roman" w:hAnsi="Times New Roman" w:ascii="Times New Roman"/>
          <w:color w:val="000000"/>
          <w:sz w:val="24"/>
          <w:szCs w:val="24"/>
        </w:rPr>
        <w:t>JINX j.d.o.o., Novi Đurđic, Novi Đurđic 152, OIB: 09332528302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BA716E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31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A652F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</w:t>
      </w: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A652FD" w:rsidR="00590343" w:rsidRPr="00A652FD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BA716E" w:rsidRPr="00BA716E">
        <w:rPr>
          <w:rFonts w:eastAsia="Times New Roman" w:hAnsi="Times New Roman" w:ascii="Times New Roman"/>
          <w:color w:val="000000"/>
          <w:sz w:val="24"/>
          <w:szCs w:val="24"/>
        </w:rPr>
        <w:t xml:space="preserve">JINX j.d.o.o., Novi Đurđic, </w:t>
      </w:r>
      <w:r w:rsidR="00BA716E">
        <w:rPr>
          <w:rFonts w:eastAsia="Times New Roman" w:hAnsi="Times New Roman" w:ascii="Times New Roman"/>
          <w:color w:val="000000"/>
          <w:sz w:val="24"/>
          <w:szCs w:val="24"/>
        </w:rPr>
        <w:t>Jasminki Oremuš</w:t>
      </w:r>
      <w:r w:rsidR="00A652FD">
        <w:rPr>
          <w:rFonts w:eastAsia="Times New Roman" w:hAnsi="Times New Roman" w:ascii="Times New Roman"/>
          <w:color w:val="000000"/>
          <w:sz w:val="24"/>
          <w:szCs w:val="24"/>
        </w:rPr>
        <w:t xml:space="preserve"> iz </w:t>
      </w:r>
      <w:r w:rsidR="00BA716E">
        <w:rPr>
          <w:rFonts w:eastAsia="Times New Roman" w:hAnsi="Times New Roman" w:ascii="Times New Roman"/>
          <w:color w:val="000000"/>
          <w:sz w:val="24"/>
          <w:szCs w:val="24"/>
        </w:rPr>
        <w:t>Novog Đurđica, Novi Đurđic 152</w:t>
      </w:r>
      <w:r w:rsidR="00CF362D" w:rsidRPr="00A652FD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A716E">
        <w:rPr>
          <w:rFonts w:eastAsia="Times New Roman" w:hAnsi="Times New Roman" w:ascii="Times New Roman"/>
          <w:sz w:val="24"/>
          <w:szCs w:val="24"/>
        </w:rPr>
        <w:t>74790640598</w:t>
      </w:r>
      <w:r w:rsidR="00804A7D" w:rsidRPr="00A652F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A652FD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 w:rsidRPr="00A652FD">
        <w:rPr>
          <w:rFonts w:hAnsi="Times New Roman" w:ascii="Times New Roman"/>
          <w:sz w:val="24"/>
          <w:szCs w:val="24"/>
        </w:rPr>
        <w:t>članku 17. Stečajnog zakona (Narodne novine broj 71/15 i 104/17, u daljnjem tekstu SZ) u roku od 8 dana od dana primitka ovog zaključka, dostav</w:t>
      </w:r>
      <w:r w:rsidR="00A9244B" w:rsidRPr="00A652FD">
        <w:rPr>
          <w:rFonts w:hAnsi="Times New Roman" w:ascii="Times New Roman"/>
          <w:sz w:val="24"/>
          <w:szCs w:val="24"/>
        </w:rPr>
        <w:t>i</w:t>
      </w:r>
      <w:r w:rsidRPr="00A652FD">
        <w:rPr>
          <w:rFonts w:hAnsi="Times New Roman" w:ascii="Times New Roman"/>
          <w:sz w:val="24"/>
          <w:szCs w:val="24"/>
        </w:rPr>
        <w:t xml:space="preserve">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CF362D" w:rsidP="00590343" w:rsidR="00CF362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244243" w:rsidP="00590343" w:rsidR="002442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2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je podnio ovome sudu prijedlog za otvaranje stečajnog postupka nad dužnikom navodeći da dužnik na dan </w:t>
      </w:r>
      <w:r w:rsidR="00CF362D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BA716E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A716E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BA716E">
        <w:rPr>
          <w:rFonts w:eastAsia="Times New Roman" w:hAnsi="Times New Roman" w:ascii="Times New Roman"/>
          <w:sz w:val="24"/>
          <w:szCs w:val="24"/>
          <w:lang w:eastAsia="hr-HR"/>
        </w:rPr>
        <w:t>31.008,16</w:t>
      </w:r>
      <w:r w:rsidR="00DF786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kn te da dužnik ima </w:t>
      </w:r>
      <w:r w:rsidR="00BA716E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zaposlen</w:t>
      </w:r>
      <w:r w:rsidR="00BA716E">
        <w:rPr>
          <w:rFonts w:eastAsia="Times New Roman" w:hAnsi="Times New Roman" w:ascii="Times New Roman"/>
          <w:sz w:val="24"/>
          <w:szCs w:val="24"/>
          <w:lang w:eastAsia="hr-HR"/>
        </w:rPr>
        <w:t>og.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BA716E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652FD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771FB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="005E02C9" w:rsidRPr="005E02C9">
        <w:rPr>
          <w:rFonts w:eastAsia="Times New Roman" w:hAnsi="Times New Roman" w:ascii="Times New Roman"/>
          <w:sz w:val="24"/>
          <w:szCs w:val="24"/>
        </w:rPr>
        <w:t xml:space="preserve"> </w:t>
      </w:r>
      <w:r w:rsidR="00BA716E" w:rsidRPr="00BA716E">
        <w:rPr>
          <w:rFonts w:eastAsia="Times New Roman" w:hAnsi="Times New Roman" w:ascii="Times New Roman"/>
          <w:sz w:val="24"/>
          <w:szCs w:val="24"/>
          <w:lang w:eastAsia="hr-HR"/>
        </w:rPr>
        <w:t>Jasminka Oremuš, Novi Đurđic, Novi Đurđic 152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B4EBD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842CD8" w:rsidRPr="00842CD8">
      <w:rPr>
        <w:rFonts w:hAnsi="Times New Roman" w:ascii="Times New Roman"/>
        <w:bCs/>
        <w:noProof/>
        <w:sz w:val="24"/>
        <w:szCs w:val="24"/>
      </w:rPr>
      <w:t>Poslovni broj: 10 St-472/2018-4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42CD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07A85"/>
    <w:rsid w:val="0004207D"/>
    <w:rsid w:val="00087C43"/>
    <w:rsid w:val="0009785E"/>
    <w:rsid w:val="000D36A2"/>
    <w:rsid w:val="000E66C6"/>
    <w:rsid w:val="001139DB"/>
    <w:rsid w:val="00166DE1"/>
    <w:rsid w:val="001726C8"/>
    <w:rsid w:val="00194888"/>
    <w:rsid w:val="001F6DF0"/>
    <w:rsid w:val="00221237"/>
    <w:rsid w:val="002322F7"/>
    <w:rsid w:val="00237FCE"/>
    <w:rsid w:val="00244243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44BAA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02C9"/>
    <w:rsid w:val="005E1D89"/>
    <w:rsid w:val="005F01D3"/>
    <w:rsid w:val="005F633B"/>
    <w:rsid w:val="00685195"/>
    <w:rsid w:val="006F7BE7"/>
    <w:rsid w:val="00711D03"/>
    <w:rsid w:val="00725558"/>
    <w:rsid w:val="00741600"/>
    <w:rsid w:val="00757A30"/>
    <w:rsid w:val="00771FB7"/>
    <w:rsid w:val="007802E2"/>
    <w:rsid w:val="0078483D"/>
    <w:rsid w:val="0078776D"/>
    <w:rsid w:val="007A409A"/>
    <w:rsid w:val="007B18F5"/>
    <w:rsid w:val="00804A7D"/>
    <w:rsid w:val="00842CD8"/>
    <w:rsid w:val="008659E3"/>
    <w:rsid w:val="008A6557"/>
    <w:rsid w:val="008C4EFB"/>
    <w:rsid w:val="008D05FD"/>
    <w:rsid w:val="008E67DF"/>
    <w:rsid w:val="0092437B"/>
    <w:rsid w:val="00957093"/>
    <w:rsid w:val="0096157B"/>
    <w:rsid w:val="0096563D"/>
    <w:rsid w:val="00973DC1"/>
    <w:rsid w:val="00975368"/>
    <w:rsid w:val="00987F31"/>
    <w:rsid w:val="00994A3F"/>
    <w:rsid w:val="00A31425"/>
    <w:rsid w:val="00A31587"/>
    <w:rsid w:val="00A62B3E"/>
    <w:rsid w:val="00A652FD"/>
    <w:rsid w:val="00A65E60"/>
    <w:rsid w:val="00A9244B"/>
    <w:rsid w:val="00AA1295"/>
    <w:rsid w:val="00AB4EBD"/>
    <w:rsid w:val="00AF28D9"/>
    <w:rsid w:val="00B00B9A"/>
    <w:rsid w:val="00B43087"/>
    <w:rsid w:val="00B43741"/>
    <w:rsid w:val="00B92B86"/>
    <w:rsid w:val="00BA37EC"/>
    <w:rsid w:val="00BA716E"/>
    <w:rsid w:val="00BC5568"/>
    <w:rsid w:val="00C36E14"/>
    <w:rsid w:val="00C376CD"/>
    <w:rsid w:val="00C42AD6"/>
    <w:rsid w:val="00C470B6"/>
    <w:rsid w:val="00C50709"/>
    <w:rsid w:val="00CB0DAC"/>
    <w:rsid w:val="00CE3864"/>
    <w:rsid w:val="00CF362D"/>
    <w:rsid w:val="00D06C64"/>
    <w:rsid w:val="00D228AD"/>
    <w:rsid w:val="00D43FE4"/>
    <w:rsid w:val="00D50D29"/>
    <w:rsid w:val="00D52050"/>
    <w:rsid w:val="00D67C83"/>
    <w:rsid w:val="00D77133"/>
    <w:rsid w:val="00D94208"/>
    <w:rsid w:val="00DB151A"/>
    <w:rsid w:val="00DB5D1B"/>
    <w:rsid w:val="00DC66A8"/>
    <w:rsid w:val="00DC70E5"/>
    <w:rsid w:val="00DF6C31"/>
    <w:rsid w:val="00DF7866"/>
    <w:rsid w:val="00E349A5"/>
    <w:rsid w:val="00E55337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2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C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42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C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St-472/2018</izvorni_sadrzaj>
    <derivirana_varijabla naziv="DomainObject.Predmet.OznakaBroj_1">St-472/2018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JINX jednostavno društvo s ograničenom odgovornošću za ugostiteljstvo i  trgovinu zastupanog po punomoćniku Jasminka Oremuš</izvorni_sadrzaj>
    <derivirana_varijabla naziv="DomainObject.Predmet.ProtustrankaFormated_1">  JINX jednostavno društvo s ograničenom odgovornošću za ugostiteljstvo i  trgovinu zastupanog po punomoćniku Jasminka Oremuš</derivirana_varijabla>
  </DomainObject.Predmet.ProtustrankaFormated>
  <DomainObject.Predmet.ProtustrankaFormatedOIB>
    <izvorni_sadrzaj>  JINX jednostavno društvo s ograničenom odgovornošću za ugostiteljstvo i  trgovinu, OIB 09332528302 zastupanog po punomoćniku Jasminka Oremuš</izvorni_sadrzaj>
    <derivirana_varijabla naziv="DomainObject.Predmet.ProtustrankaFormatedOIB_1">  JINX jednostavno društvo s ograničenom odgovornošću za ugostiteljstvo i  trgovinu, OIB 09332528302 zastupanog po punomoćniku Jasminka Oremuš</derivirana_varijabla>
  </DomainObject.Predmet.ProtustrankaFormatedOIB>
  <DomainObject.Predmet.ProtustrankaFormatedWithAdress>
    <izvorni_sadrzaj> JINX jednostavno društvo s ograničenom odgovornošću za ugostiteljstvo i  trgovinu, Novi Đurđic 152, 48260 Novi Đurđic zastupanog po punomoćniku Jasminka Oremuš</izvorni_sadrzaj>
    <derivirana_varijabla naziv="DomainObject.Predmet.ProtustrankaFormatedWithAdress_1"> JINX jednostavno društvo s ograničenom odgovornošću za ugostiteljstvo i  trgovinu, Novi Đurđic 152, 48260 Novi Đurđic zastupanog po punomoćniku Jasminka Oremuš</derivirana_varijabla>
  </DomainObject.Predmet.ProtustrankaFormatedWithAdress>
  <DomainObject.Predmet.ProtustrankaFormatedWithAdressOIB>
    <izvorni_sadrzaj> JINX jednostavno društvo s ograničenom odgovornošću za ugostiteljstvo i  trgovinu, OIB 09332528302, Novi Đurđic 152, 48260 Novi Đurđic zastupanog po punomoćniku Jasminka Oremuš</izvorni_sadrzaj>
    <derivirana_varijabla naziv="DomainObject.Predmet.ProtustrankaFormatedWithAdressOIB_1"> JINX jednostavno društvo s ograničenom odgovornošću za ugostiteljstvo i  trgovinu, OIB 09332528302, Novi Đurđic 152, 48260 Novi Đurđic zastupanog po punomoćniku Jasminka Oremuš</derivirana_varijabla>
  </DomainObject.Predmet.ProtustrankaFormatedWithAdressOIB>
  <DomainObject.Predmet.ProtustrankaWithAdress>
    <izvorni_sadrzaj>JINX jednostavno društvo s ograničenom odgovornošću za ugostiteljstvo i  trgovinu Novi Đurđic 152, 48260 Novi Đurđic</izvorni_sadrzaj>
    <derivirana_varijabla naziv="DomainObject.Predmet.ProtustrankaWithAdress_1">JINX jednostavno društvo s ograničenom odgovornošću za ugostiteljstvo i  trgovinu Novi Đurđic 152, 48260 Novi Đurđic</derivirana_varijabla>
  </DomainObject.Predmet.ProtustrankaWithAdress>
  <DomainObject.Predmet.ProtustrankaWithAdressOIB>
    <izvorni_sadrzaj>JINX jednostavno društvo s ograničenom odgovornošću za ugostiteljstvo i  trgovinu, OIB 09332528302, Novi Đurđic 152, 48260 Novi Đurđic</izvorni_sadrzaj>
    <derivirana_varijabla naziv="DomainObject.Predmet.ProtustrankaWithAdressOIB_1">JINX jednostavno društvo s ograničenom odgovornošću za ugostiteljstvo i  trgovinu, OIB 09332528302, Novi Đurđic 152, 48260 Novi Đurđic</derivirana_varijabla>
  </DomainObject.Predmet.ProtustrankaWithAdressOIB>
  <DomainObject.Predmet.ProtustrankaNazivFormated>
    <izvorni_sadrzaj>JINX jednostavno društvo s ograničenom odgovornošću za ugostiteljstvo i  trgovinu</izvorni_sadrzaj>
    <derivirana_varijabla naziv="DomainObject.Predmet.ProtustrankaNazivFormated_1">JINX jednostavno društvo s ograničenom odgovornošću za ugostiteljstvo i  trgovinu</derivirana_varijabla>
  </DomainObject.Predmet.ProtustrankaNazivFormated>
  <DomainObject.Predmet.ProtustrankaNazivFormatedOIB>
    <izvorni_sadrzaj>JINX jednostavno društvo s ograničenom odgovornošću za ugostiteljstvo i  trgovinu, OIB 09332528302</izvorni_sadrzaj>
    <derivirana_varijabla naziv="DomainObject.Predmet.ProtustrankaNazivFormatedOIB_1">JINX jednostavno društvo s ograničenom odgovornošću za ugostiteljstvo i  trgovinu, OIB 09332528302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31008.16</izvorni_sadrzaj>
    <derivirana_varijabla naziv="DomainObject.Predmet.TrenutnaVrijednost_1">31008.16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JINX jednostavno društvo s ograničenom odgovornošću za ugostiteljstvo i  trgovinu zastupanog po punomoćniku Jasminka Oremuš</item>
    </izvorni_sadrzaj>
    <derivirana_varijabla naziv="DomainObject.Predmet.ProtuStrankaListFormated_1">
      <item>JINX jednostavno društvo s ograničenom odgovornošću za ugostiteljstvo i  trgovinu zastupanog po punomoćniku Jasminka Oremuš</item>
    </derivirana_varijabla>
  </DomainObject.Predmet.ProtuStrankaListFormated>
  <DomainObject.Predmet.ProtuStrankaListFormatedOIB>
    <izvorni_sadrzaj>
      <item>JINX jednostavno društvo s ograničenom odgovornošću za ugostiteljstvo i  trgovinu, OIB 09332528302 zastupanog po punomoćniku Jasminka Oremuš</item>
    </izvorni_sadrzaj>
    <derivirana_varijabla naziv="DomainObject.Predmet.ProtuStrankaListFormatedOIB_1">
      <item>JINX jednostavno društvo s ograničenom odgovornošću za ugostiteljstvo i  trgovinu, OIB 09332528302 zastupanog po punomoćniku Jasminka Oremuš</item>
    </derivirana_varijabla>
  </DomainObject.Predmet.ProtuStrankaListFormatedOIB>
  <DomainObject.Predmet.ProtuStrankaListFormatedWithAdress>
    <izvorni_sadrzaj>
      <item>JINX jednostavno društvo s ograničenom odgovornošću za ugostiteljstvo i  trgovinu, Novi Đurđic 152, 48260 Novi Đurđic zastupanog po punomoćniku Jasminka Oremuš</item>
    </izvorni_sadrzaj>
    <derivirana_varijabla naziv="DomainObject.Predmet.ProtuStrankaListFormatedWithAdress_1">
      <item>JINX jednostavno društvo s ograničenom odgovornošću za ugostiteljstvo i  trgovinu, Novi Đurđic 152, 48260 Novi Đurđic zastupanog po punomoćniku Jasminka Oremuš</item>
    </derivirana_varijabla>
  </DomainObject.Predmet.ProtuStrankaListFormatedWithAdress>
  <DomainObject.Predmet.ProtuStrankaListFormatedWithAdressOIB>
    <izvorni_sadrzaj>
      <item>JINX jednostavno društvo s ograničenom odgovornošću za ugostiteljstvo i  trgovinu, OIB 09332528302, Novi Đurđic 152, 48260 Novi Đurđic zastupanog po punomoćniku Jasminka Oremuš</item>
    </izvorni_sadrzaj>
    <derivirana_varijabla naziv="DomainObject.Predmet.ProtuStrankaListFormatedWithAdressOIB_1">
      <item>JINX jednostavno društvo s ograničenom odgovornošću za ugostiteljstvo i  trgovinu, OIB 09332528302, Novi Đurđic 152, 48260 Novi Đurđic zastupanog po punomoćniku Jasminka Oremuš</item>
    </derivirana_varijabla>
  </DomainObject.Predmet.ProtuStrankaListFormatedWithAdressOIB>
  <DomainObject.Predmet.ProtuStrankaListNazivFormated>
    <izvorni_sadrzaj>
      <item>JINX jednostavno društvo s ograničenom odgovornošću za ugostiteljstvo i  trgovinu</item>
    </izvorni_sadrzaj>
    <derivirana_varijabla naziv="DomainObject.Predmet.ProtuStrankaListNazivFormated_1">
      <item>JINX jednostavno društvo s ograničenom odgovornošću za ugostiteljstvo i  trgovinu</item>
    </derivirana_varijabla>
  </DomainObject.Predmet.ProtuStrankaListNazivFormated>
  <DomainObject.Predmet.ProtuStrankaListNazivFormatedOIB>
    <izvorni_sadrzaj>
      <item>JINX jednostavno društvo s ograničenom odgovornošću za ugostiteljstvo i  trgovinu, OIB 09332528302</item>
    </izvorni_sadrzaj>
    <derivirana_varijabla naziv="DomainObject.Predmet.ProtuStrankaListNazivFormatedOIB_1">
      <item>JINX jednostavno društvo s ograničenom odgovornošću za ugostiteljstvo i  trgovinu, OIB 09332528302</item>
    </derivirana_varijabla>
  </DomainObject.Predmet.ProtuStrankaListNazivFormatedOIB>
  <DomainObject.Predmet.OstaliListFormated>
    <izvorni_sadrzaj>
      <item>Sudski registar</item>
      <item>Jasminka Oremuš punomoćnica sudionika u postupku JINX jednostavno društvo s ograničenom odgovornošću za ugostiteljstvo i  trgovinu</item>
      <item>Županijsko državno odvjetništvo</item>
      <item>Zagrebačka banka d.d.</item>
    </izvorni_sadrzaj>
    <derivirana_varijabla naziv="DomainObject.Predmet.OstaliListFormated_1">
      <item>Sudski registar</item>
      <item>Jasminka Oremuš punomoćnica sudionika u postupku JINX jednostavno društvo s ograničenom odgovornošću za ugostiteljstvo i  trgovinu</item>
      <item>Županijsko državno odvjetništvo</item>
      <item>Zagrebačka banka d.d.</item>
    </derivirana_varijabla>
  </DomainObject.Predmet.OstaliListFormated>
  <DomainObject.Predmet.OstaliListFormatedOIB>
    <izvorni_sadrzaj>
      <item>Sudski registar</item>
      <item>Jasminka Oremuš, OIB 74790640598 punomoćnica sudionika u postupku JINX jednostavno društvo s ograničenom odgovornošću za ugostiteljstvo i  trgovinu</item>
      <item>Županijsko državno odvjetništvo</item>
      <item>Zagrebačka banka d.d.</item>
    </izvorni_sadrzaj>
    <derivirana_varijabla naziv="DomainObject.Predmet.OstaliListFormatedOIB_1">
      <item>Sudski registar</item>
      <item>Jasminka Oremuš, OIB 74790640598 punomoćnica sudionika u postupku JINX jednostavno društvo s ograničenom odgovornošću za ugostiteljstvo i  trgovinu</item>
      <item>Županijsko državno odvjetništvo</item>
      <item>Zagrebačka banka d.d.</item>
    </derivirana_varijabla>
  </DomainObject.Predmet.OstaliListFormatedOIB>
  <DomainObject.Predmet.OstaliListFormatedWithAdress>
    <izvorni_sadrzaj>
      <item>Sudski registar</item>
      <item>Jasminka Oremuš, Novi Đurđic 152, 48260 Novi Đurđic punomoćnica sudionika u postupku JINX jednostavno društvo s ograničenom odgovornošću za ugostiteljstvo i  trgovinu</item>
      <item>Županijsko državno odvjetništvo</item>
      <item>Zagrebačka banka d.d., Trg bana J. Jelačića 10, 10000 Zagreb</item>
    </izvorni_sadrzaj>
    <derivirana_varijabla naziv="DomainObject.Predmet.OstaliListFormatedWithAdress_1">
      <item>Sudski registar</item>
      <item>Jasminka Oremuš, Novi Đurđic 152, 48260 Novi Đurđic punomoćnica sudionika u postupku JINX jednostavno društvo s ograničenom odgovornošću za ugostiteljstvo i  trgovinu</item>
      <item>Županijsko državno odvjetništvo</item>
      <item>Zagrebačka banka d.d., Trg bana J. Jelačića 10, 10000 Zagreb</item>
    </derivirana_varijabla>
  </DomainObject.Predmet.OstaliListFormatedWithAdress>
  <DomainObject.Predmet.OstaliListFormatedWithAdressOIB>
    <izvorni_sadrzaj>
      <item>Sudski registar</item>
      <item>Jasminka Oremuš, OIB 74790640598, Novi Đurđic 152, 48260 Novi Đurđic punomoćnica sudionika u postupku JINX jednostavno društvo s ograničenom odgovornošću za ugostiteljstvo i  trgovinu</item>
      <item>Županijsko državno odvjetništvo</item>
      <item>Zagrebačka banka d.d., Trg bana J. Jelačića 10, 10000 Zagreb</item>
    </izvorni_sadrzaj>
    <derivirana_varijabla naziv="DomainObject.Predmet.OstaliListFormatedWithAdressOIB_1">
      <item>Sudski registar</item>
      <item>Jasminka Oremuš, OIB 74790640598, Novi Đurđic 152, 48260 Novi Đurđic punomoćnica sudionika u postupku JINX jednostavno društvo s ograničenom odgovornošću za ugostiteljstvo i  trgovinu</item>
      <item>Županijsko državno odvjetništvo</item>
      <item>Zagrebačka banka d.d., Trg bana J. Jelačića 10, 10000 Zagreb</item>
    </derivirana_varijabla>
  </DomainObject.Predmet.OstaliListFormatedWithAdressOIB>
  <DomainObject.Predmet.OstaliListNazivFormated>
    <izvorni_sadrzaj>
      <item>Sudski registar</item>
      <item>Jasminka Oremuš</item>
      <item>Županijsko državno odvjetništvo</item>
      <item>Zagrebačka banka d.d.</item>
    </izvorni_sadrzaj>
    <derivirana_varijabla naziv="DomainObject.Predmet.OstaliListNazivFormated_1">
      <item>Sudski registar</item>
      <item>Jasminka Oremuš</item>
      <item>Županijsko državno odvjetništvo</item>
      <item>Zagrebačka banka d.d.</item>
    </derivirana_varijabla>
  </DomainObject.Predmet.OstaliListNazivFormated>
  <DomainObject.Predmet.OstaliListNazivFormatedOIB>
    <izvorni_sadrzaj>
      <item>Sudski registar</item>
      <item>Jasminka Oremuš, OIB 74790640598</item>
      <item>Županijsko državno odvjetništvo</item>
      <item>Zagrebačka banka d.d.</item>
    </izvorni_sadrzaj>
    <derivirana_varijabla naziv="DomainObject.Predmet.OstaliListNazivFormatedOIB_1">
      <item>Sudski registar</item>
      <item>Jasminka Oremuš, OIB 74790640598</item>
      <item>Županijsko državno odvjetništvo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JINX jednostavno društvo s ograničenom odgovornošću za ugostiteljstvo i  trgovinu</izvorni_sadrzaj>
    <derivirana_varijabla naziv="DomainObject.Predmet.ProtustrankaIDrugi_1">JINX jednostavno društvo s ograničenom odgovornošću za ugostiteljstvo i 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JINX jednostavno društvo s ograničenom odgovornošću za ugostiteljstvo i  trgovinu, OIB 09332528302, Novi Đurđic 152, 48260 Novi Đurđic</izvorni_sadrzaj>
    <derivirana_varijabla naziv="DomainObject.Predmet.ProtustrankaIDrugiAdressOIB_1">JINX jednostavno društvo s ograničenom odgovornošću za ugostiteljstvo i  trgovinu, OIB 09332528302, Novi Đurđic 152, 48260 Novi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JINX jednostavno društvo s ograničenom odgovornošću za ugostiteljstvo i  trgovinu</item>
      <item>Sudski registar</item>
      <item>Jasminka Oremuš</item>
      <item>Županijsko državno odvjetništvo</item>
      <item>Zagrebačka banka d.d.</item>
    </izvorni_sadrzaj>
    <derivirana_varijabla naziv="DomainObject.Predmet.SudioniciListNaziv_1">
      <item>Financijska agencija</item>
      <item>JINX jednostavno društvo s ograničenom odgovornošću za ugostiteljstvo i  trgovinu</item>
      <item>Sudski registar</item>
      <item>Jasminka Oremuš</item>
      <item>Županijsko državno odvjetništvo</item>
      <item>Zagrebačka banka d.d.</item>
    </derivirana_varijabla>
  </DomainObject.Predmet.SudioniciListNaziv>
  <DomainObject.Predmet.SudioniciListAdressOIB>
    <izvorni_sadrzaj>
      <item>Financijska agencija, OIB 85821130368, A. Cesarca 2,42000 Varaždin</item>
      <item>JINX jednostavno društvo s ograničenom odgovornošću za ugostiteljstvo i  trgovinu, OIB 09332528302, Novi Đurđic 152,48260 Novi Đurđic</item>
      <item>Sudski registar</item>
      <item>Jasminka Oremuš, OIB 74790640598, Novi Đurđic 152,48260 Novi Đurđic</item>
      <item>Županijsko državno odvjetništvo</item>
      <item>Zagrebačka banka d.d., Trg bana J. Jelačića 10,10000 Zagreb</item>
    </izvorni_sadrzaj>
    <derivirana_varijabla naziv="DomainObject.Predmet.SudioniciListAdressOIB_1">
      <item>Financijska agencija, OIB 85821130368, A. Cesarca 2,42000 Varaždin</item>
      <item>JINX jednostavno društvo s ograničenom odgovornošću za ugostiteljstvo i  trgovinu, OIB 09332528302, Novi Đurđic 152,48260 Novi Đurđic</item>
      <item>Sudski registar</item>
      <item>Jasminka Oremuš, OIB 74790640598, Novi Đurđic 152,48260 Novi Đurđic</item>
      <item>Županijsko državno odvjetništvo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09332528302</item>
      <item>, OIB null</item>
      <item>, OIB 74790640598</item>
      <item>, OIB null</item>
      <item>, OIB null</item>
    </izvorni_sadrzaj>
    <derivirana_varijabla naziv="DomainObject.Predmet.SudioniciListNazivOIB_1">
      <item>, OIB 85821130368</item>
      <item>, OIB 09332528302</item>
      <item>, OIB null</item>
      <item>, OIB 74790640598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35D98-C490-4B38-833B-0F108D0FD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2205</properties:Characters>
  <properties:Lines>78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2018-12-31T09:39:00Z</dcterms:created>
  <dc:creator>Mirjana Mlinarić</dc:creator>
  <cp:lastModifiedBy>Nevenka Vuković</cp:lastModifiedBy>
  <cp:lastPrinted>2018-11-06T11:47:00Z</cp:lastPrinted>
  <dcterms:modified xmlns:xsi="http://www.w3.org/2001/XMLSchema-instance" xsi:type="dcterms:W3CDTF">2018-12-31T10:42:00Z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(St-472-18-4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