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323f" w14:paraId="d9b323f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E76B33">
        <w:t>5320</w:t>
      </w:r>
      <w:r>
        <w:t>/2015</w:t>
      </w:r>
      <w:r w:rsidR="000A4C6C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C43604" w:rsidRPr="00C43604">
        <w:t>Pulpa, d.o.o., Fraterščica 30/A, Zagreb, OIB: 03543657818</w:t>
      </w:r>
      <w:r>
        <w:t xml:space="preserve">, dana      </w:t>
      </w:r>
      <w:r w:rsidR="009A3032">
        <w:t>03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C43604" w:rsidRPr="00C43604">
        <w:t>Pulpa, d.o.o., Fraterščica 30/A, Zagreb, OIB: 03543657818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</w:t>
      </w:r>
      <w:r w:rsidR="009A3032">
        <w:t>ajni postupak otvoren je dana 03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F47FC2">
        <w:t>jnog upravitelja imenuje se MATEO ERCEG iz Zagreba, Radnička cesta 30, OIB:</w:t>
      </w:r>
      <w:r w:rsidR="00F47FC2" w:rsidRPr="004F1D10">
        <w:t xml:space="preserve"> 93602617826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C43604" w:rsidRPr="00C43604">
        <w:t>Pulpa, d.o.o., Fraterščica 30/A, Zagreb, OIB: 03543657818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9A3032" w:rsidP="00047C0E" w:rsidR="00047C0E">
      <w:pPr>
        <w:pStyle w:val="Bezproreda"/>
        <w:jc w:val="center"/>
      </w:pPr>
      <w:r>
        <w:t>U Zagrebu, 03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0A4C6C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0A4C6C" w:rsidP="000A4C6C" w:rsidR="000A4C6C">
      <w:pPr>
        <w:pStyle w:val="Bezproreda"/>
        <w:jc w:val="right"/>
      </w:pPr>
      <w:r>
        <w:t>Za točnost otpravka-ovlašteni službenik:</w:t>
      </w:r>
    </w:p>
    <w:p w:rsidRDefault="000A4C6C" w:rsidP="000A4C6C" w:rsidR="000A4C6C">
      <w:pPr>
        <w:pStyle w:val="Bezproreda"/>
        <w:jc w:val="right"/>
      </w:pPr>
      <w:r>
        <w:t xml:space="preserve">Tanja Štraubert </w:t>
      </w:r>
    </w:p>
    <w:sectPr w:rsidSect="00EF1FD3" w:rsidR="000A4C6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8E9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E76B33" w:rsidRPr="00E76B33">
          <w:t>5320/2015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A4C6C"/>
    <w:rsid w:val="001371FB"/>
    <w:rsid w:val="001B22F8"/>
    <w:rsid w:val="002A78E9"/>
    <w:rsid w:val="003A3366"/>
    <w:rsid w:val="004E266D"/>
    <w:rsid w:val="00677951"/>
    <w:rsid w:val="009A3032"/>
    <w:rsid w:val="00AA7B27"/>
    <w:rsid w:val="00AE11D4"/>
    <w:rsid w:val="00BA2A5A"/>
    <w:rsid w:val="00BC1874"/>
    <w:rsid w:val="00C136F3"/>
    <w:rsid w:val="00C43604"/>
    <w:rsid w:val="00D478E0"/>
    <w:rsid w:val="00DC0AA2"/>
    <w:rsid w:val="00DE059B"/>
    <w:rsid w:val="00DF1FFF"/>
    <w:rsid w:val="00E75E0F"/>
    <w:rsid w:val="00E76B33"/>
    <w:rsid w:val="00E84179"/>
    <w:rsid w:val="00EC4E35"/>
    <w:rsid w:val="00EC58B8"/>
    <w:rsid w:val="00EF1FD3"/>
    <w:rsid w:val="00F4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A4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C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C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C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C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A4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C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C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C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C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5320</izvorni_sadrzaj>
    <derivirana_varijabla naziv="DomainObject.Predmet.Broj_1">5320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St-5320/2015</izvorni_sadrzaj>
    <derivirana_varijabla naziv="DomainObject.Predmet.OznakaBroj_1">St-5320/2015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Pulpa, d.o.o. zastupanog po punomoćniku Zdenka Brkić</izvorni_sadrzaj>
    <derivirana_varijabla naziv="DomainObject.Predmet.ProtustrankaFormated_1">  Pulpa, d.o.o. zastupanog po punomoćniku Zdenka Brkić</derivirana_varijabla>
  </DomainObject.Predmet.ProtustrankaFormated>
  <DomainObject.Predmet.ProtustrankaFormatedOIB>
    <izvorni_sadrzaj>  Pulpa, d.o.o., OIB 03543657818 zastupanog po punomoćniku Zdenka Brkić</izvorni_sadrzaj>
    <derivirana_varijabla naziv="DomainObject.Predmet.ProtustrankaFormatedOIB_1">  Pulpa, d.o.o., OIB 03543657818 zastupanog po punomoćniku Zdenka Brkić</derivirana_varijabla>
  </DomainObject.Predmet.ProtustrankaFormatedOIB>
  <DomainObject.Predmet.ProtustrankaFormatedWithAdress>
    <izvorni_sadrzaj> Pulpa, d.o.o., Fraterščica 30/A, 10000 Zagreb zastupanog po punomoćniku Zdenka Brkić</izvorni_sadrzaj>
    <derivirana_varijabla naziv="DomainObject.Predmet.ProtustrankaFormatedWithAdress_1"> Pulpa, d.o.o., Fraterščica 30/A, 10000 Zagreb zastupanog po punomoćniku Zdenka Brkić</derivirana_varijabla>
  </DomainObject.Predmet.ProtustrankaFormatedWithAdress>
  <DomainObject.Predmet.ProtustrankaFormatedWithAdressOIB>
    <izvorni_sadrzaj> Pulpa, d.o.o., OIB 03543657818, Fraterščica 30/A, 10000 Zagreb zastupanog po punomoćniku Zdenka Brkić</izvorni_sadrzaj>
    <derivirana_varijabla naziv="DomainObject.Predmet.ProtustrankaFormatedWithAdressOIB_1"> Pulpa, d.o.o., OIB 03543657818, Fraterščica 30/A, 10000 Zagreb zastupanog po punomoćniku Zdenka Brkić</derivirana_varijabla>
  </DomainObject.Predmet.ProtustrankaFormatedWithAdressOIB>
  <DomainObject.Predmet.ProtustrankaWithAdress>
    <izvorni_sadrzaj>Pulpa, d.o.o. Fraterščica 30/A, 10000 Zagreb</izvorni_sadrzaj>
    <derivirana_varijabla naziv="DomainObject.Predmet.ProtustrankaWithAdress_1">Pulpa, d.o.o. Fraterščica 30/A, 10000 Zagreb</derivirana_varijabla>
  </DomainObject.Predmet.ProtustrankaWithAdress>
  <DomainObject.Predmet.ProtustrankaWithAdressOIB>
    <izvorni_sadrzaj>Pulpa, d.o.o., OIB 03543657818, Fraterščica 30/A, 10000 Zagreb</izvorni_sadrzaj>
    <derivirana_varijabla naziv="DomainObject.Predmet.ProtustrankaWithAdressOIB_1">Pulpa, d.o.o., OIB 03543657818, Fraterščica 30/A, 10000 Zagreb</derivirana_varijabla>
  </DomainObject.Predmet.ProtustrankaWithAdressOIB>
  <DomainObject.Predmet.ProtustrankaNazivFormated>
    <izvorni_sadrzaj>Pulpa, d.o.o.</izvorni_sadrzaj>
    <derivirana_varijabla naziv="DomainObject.Predmet.ProtustrankaNazivFormated_1">Pulpa, d.o.o.</derivirana_varijabla>
  </DomainObject.Predmet.ProtustrankaNazivFormated>
  <DomainObject.Predmet.ProtustrankaNazivFormatedOIB>
    <izvorni_sadrzaj>Pulpa, d.o.o., OIB 03543657818</izvorni_sadrzaj>
    <derivirana_varijabla naziv="DomainObject.Predmet.ProtustrankaNazivFormatedOIB_1">Pulpa, d.o.o., OIB 03543657818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Pulpa, d.o.o. zastupanog po punomoćniku Zdenka Brkić</item>
    </izvorni_sadrzaj>
    <derivirana_varijabla naziv="DomainObject.Predmet.ProtuStrankaListFormated_1">
      <item>Pulpa, d.o.o. zastupanog po punomoćniku Zdenka Brkić</item>
    </derivirana_varijabla>
  </DomainObject.Predmet.ProtuStrankaListFormated>
  <DomainObject.Predmet.ProtuStrankaListFormatedOIB>
    <izvorni_sadrzaj>
      <item>Pulpa, d.o.o., OIB 03543657818 zastupanog po punomoćniku Zdenka Brkić</item>
    </izvorni_sadrzaj>
    <derivirana_varijabla naziv="DomainObject.Predmet.ProtuStrankaListFormatedOIB_1">
      <item>Pulpa, d.o.o., OIB 03543657818 zastupanog po punomoćniku Zdenka Brkić</item>
    </derivirana_varijabla>
  </DomainObject.Predmet.ProtuStrankaListFormatedOIB>
  <DomainObject.Predmet.ProtuStrankaListFormatedWithAdress>
    <izvorni_sadrzaj>
      <item>Pulpa, d.o.o., Fraterščica 30/A, 10000 Zagreb zastupanog po punomoćniku Zdenka Brkić</item>
    </izvorni_sadrzaj>
    <derivirana_varijabla naziv="DomainObject.Predmet.ProtuStrankaListFormatedWithAdress_1">
      <item>Pulpa, d.o.o., Fraterščica 30/A, 10000 Zagreb zastupanog po punomoćniku Zdenka Brkić</item>
    </derivirana_varijabla>
  </DomainObject.Predmet.ProtuStrankaListFormatedWithAdress>
  <DomainObject.Predmet.ProtuStrankaListFormatedWithAdressOIB>
    <izvorni_sadrzaj>
      <item>Pulpa, d.o.o., OIB 03543657818, Fraterščica 30/A, 10000 Zagreb zastupanog po punomoćniku Zdenka Brkić</item>
    </izvorni_sadrzaj>
    <derivirana_varijabla naziv="DomainObject.Predmet.ProtuStrankaListFormatedWithAdressOIB_1">
      <item>Pulpa, d.o.o., OIB 03543657818, Fraterščica 30/A, 10000 Zagreb zastupanog po punomoćniku Zdenka Brkić</item>
    </derivirana_varijabla>
  </DomainObject.Predmet.ProtuStrankaListFormatedWithAdressOIB>
  <DomainObject.Predmet.ProtuStrankaListNazivFormated>
    <izvorni_sadrzaj>
      <item>Pulpa, d.o.o.</item>
    </izvorni_sadrzaj>
    <derivirana_varijabla naziv="DomainObject.Predmet.ProtuStrankaListNazivFormated_1">
      <item>Pulpa, d.o.o.</item>
    </derivirana_varijabla>
  </DomainObject.Predmet.ProtuStrankaListNazivFormated>
  <DomainObject.Predmet.ProtuStrankaListNazivFormatedOIB>
    <izvorni_sadrzaj>
      <item>Pulpa, d.o.o., OIB 03543657818</item>
    </izvorni_sadrzaj>
    <derivirana_varijabla naziv="DomainObject.Predmet.ProtuStrankaListNazivFormatedOIB_1">
      <item>Pulpa, d.o.o., OIB 03543657818</item>
    </derivirana_varijabla>
  </DomainObject.Predmet.ProtuStrankaListNazivFormatedOIB>
  <DomainObject.Predmet.OstaliListFormated>
    <izvorni_sadrzaj>
      <item>Mateo Erceg</item>
      <item>Zdenka Brkić punomoćnik sudionika u postupku Pulpa, d.o.o.</item>
    </izvorni_sadrzaj>
    <derivirana_varijabla naziv="DomainObject.Predmet.OstaliListFormated_1">
      <item>Mateo Erceg</item>
      <item>Zdenka Brkić punomoćnik sudionika u postupku Pulpa, d.o.o.</item>
    </derivirana_varijabla>
  </DomainObject.Predmet.OstaliListFormated>
  <DomainObject.Predmet.OstaliListFormatedOIB>
    <izvorni_sadrzaj>
      <item>Mateo Erceg, OIB 93602617826</item>
      <item>Zdenka Brkić, OIB 49309068430 punomoćnik sudionika u postupku Pulpa, d.o.o.</item>
    </izvorni_sadrzaj>
    <derivirana_varijabla naziv="DomainObject.Predmet.OstaliListFormatedOIB_1">
      <item>Mateo Erceg, OIB 93602617826</item>
      <item>Zdenka Brkić, OIB 49309068430 punomoćnik sudionika u postupku Pulpa, d.o.o.</item>
    </derivirana_varijabla>
  </DomainObject.Predmet.OstaliListFormatedOIB>
  <DomainObject.Predmet.OstaliListFormatedWithAdress>
    <izvorni_sadrzaj>
      <item>Mateo Erceg, Nehajska Ulica 62, 10000 Zagreb</item>
      <item>Zdenka Brkić, Novačica 10, 10360 Sesvete punomoćnik sudionika u postupku Pulpa, d.o.o.</item>
    </izvorni_sadrzaj>
    <derivirana_varijabla naziv="DomainObject.Predmet.OstaliListFormatedWithAdress_1">
      <item>Mateo Erceg, Nehajska Ulica 62, 10000 Zagreb</item>
      <item>Zdenka Brkić, Novačica 10, 10360 Sesvete punomoćnik sudionika u postupku Pulpa, d.o.o.</item>
    </derivirana_varijabla>
  </DomainObject.Predmet.OstaliListFormatedWithAdress>
  <DomainObject.Predmet.OstaliListFormatedWithAdressOIB>
    <izvorni_sadrzaj>
      <item>Mateo Erceg, OIB 93602617826, Nehajska Ulica 62, 10000 Zagreb</item>
      <item>Zdenka Brkić, OIB 49309068430, Novačica 10, 10360 Sesvete punomoćnik sudionika u postupku Pulpa, d.o.o.</item>
    </izvorni_sadrzaj>
    <derivirana_varijabla naziv="DomainObject.Predmet.OstaliListFormatedWithAdressOIB_1">
      <item>Mateo Erceg, OIB 93602617826, Nehajska Ulica 62, 10000 Zagreb</item>
      <item>Zdenka Brkić, OIB 49309068430, Novačica 10, 10360 Sesvete punomoćnik sudionika u postupku Pulpa, d.o.o.</item>
    </derivirana_varijabla>
  </DomainObject.Predmet.OstaliListFormatedWithAdressOIB>
  <DomainObject.Predmet.OstaliListNazivFormated>
    <izvorni_sadrzaj>
      <item>Mateo Erceg</item>
      <item>Zdenka Brkić</item>
    </izvorni_sadrzaj>
    <derivirana_varijabla naziv="DomainObject.Predmet.OstaliListNazivFormated_1">
      <item>Mateo Erceg</item>
      <item>Zdenka Brkić</item>
    </derivirana_varijabla>
  </DomainObject.Predmet.OstaliListNazivFormated>
  <DomainObject.Predmet.OstaliListNazivFormatedOIB>
    <izvorni_sadrzaj>
      <item>Mateo Erceg, OIB 93602617826</item>
      <item>Zdenka Brkić, OIB 49309068430</item>
    </izvorni_sadrzaj>
    <derivirana_varijabla naziv="DomainObject.Predmet.OstaliListNazivFormatedOIB_1">
      <item>Mateo Erceg, OIB 93602617826</item>
      <item>Zdenka Brkić, OIB 49309068430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Pulpa, d.o.o.</izvorni_sadrzaj>
    <derivirana_varijabla naziv="DomainObject.Predmet.ProtustrankaIDrugi_1">Pulpa,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Pulpa, d.o.o., OIB 03543657818, Fraterščica 30/A, 10000 Zagreb</izvorni_sadrzaj>
    <derivirana_varijabla naziv="DomainObject.Predmet.ProtustrankaIDrugiAdressOIB_1">Pulpa, d.o.o., OIB 03543657818, Fraterščica 30/A,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Pulpa, d.o.o.</item>
      <item>Mateo Erceg</item>
      <item>Zdenka Brkić</item>
    </izvorni_sadrzaj>
    <derivirana_varijabla naziv="DomainObject.Predmet.SudioniciListNaziv_1">
      <item>FINA Regionalni centar Zagreb</item>
      <item>Pulpa, d.o.o.</item>
      <item>Mateo Erceg</item>
      <item>Zdenka Brkić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Pulpa, d.o.o., OIB 03543657818, Fraterščica 30/A,10000 Zagreb</item>
      <item>Mateo Erceg, OIB 93602617826, Nehajska Ulica 62,10000 Zagreb</item>
      <item>Zdenka Brkić, OIB 49309068430, Novačica 10,10360 Sesvete</item>
    </izvorni_sadrzaj>
    <derivirana_varijabla naziv="DomainObject.Predmet.SudioniciListAdressOIB_1">
      <item>FINA Regionalni centar Zagreb, OIB 85821130368, Trg svibanjskih žrtava 1995. 1,10000 Zagreb</item>
      <item>Pulpa, d.o.o., OIB 03543657818, Fraterščica 30/A,10000 Zagreb</item>
      <item>Mateo Erceg, OIB 93602617826, Nehajska Ulica 62,10000 Zagreb</item>
      <item>Zdenka Brkić, OIB 49309068430, Novačica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03543657818</item>
      <item>, OIB 93602617826</item>
      <item>, OIB 49309068430</item>
    </izvorni_sadrzaj>
    <derivirana_varijabla naziv="DomainObject.Predmet.SudioniciListNazivOIB_1">
      <item>, OIB 85821130368</item>
      <item>, OIB 03543657818</item>
      <item>, OIB 93602617826</item>
      <item>, OIB 49309068430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1975</properties:Characters>
  <properties:Lines>71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2016-05-02T11:55:00Z</dcterms:created>
  <dc:creator>Sandra Rotar Vogrin</dc:creator>
  <cp:lastModifiedBy>Tanja Štraubert</cp:lastModifiedBy>
  <cp:lastPrinted>2016-05-03T09:38:00Z</cp:lastPrinted>
  <dcterms:modified xmlns:xsi="http://www.w3.org/2001/XMLSchema-instance" xsi:type="dcterms:W3CDTF">2016-05-03T09:38:00Z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