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ac8eb" w14:paraId="efac8eb" w:rsidRDefault="00661212" w:rsidP="00661212" w:rsidR="00661212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STALNA SLUŽBA U ŠIBENIKU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>9 St-</w:t>
      </w:r>
      <w:r w:rsidR="00AB65C4">
        <w:rPr>
          <w:rFonts w:cs="Times New Roman" w:hAnsi="Times New Roman" w:ascii="Times New Roman"/>
          <w:b/>
          <w:sz w:val="24"/>
          <w:szCs w:val="24"/>
        </w:rPr>
        <w:t>37</w:t>
      </w:r>
      <w:r w:rsidR="00711DB8">
        <w:rPr>
          <w:rFonts w:cs="Times New Roman" w:hAnsi="Times New Roman" w:ascii="Times New Roman"/>
          <w:b/>
          <w:sz w:val="24"/>
          <w:szCs w:val="24"/>
        </w:rPr>
        <w:t>/16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Tereziji Goreta, u stečajnom predmetu povodom zahtjeva Financijske agencije Regionalni centar Split, Podružnica Šibenik, 22000 Šibenik, Perivoj L. Maruna 1, za pokretanje skraćenog stečajnog postupka protiv dužnika </w:t>
      </w:r>
      <w:r w:rsidR="00AB65C4">
        <w:rPr>
          <w:rFonts w:cs="Times New Roman" w:hAnsi="Times New Roman" w:ascii="Times New Roman"/>
          <w:sz w:val="24"/>
          <w:szCs w:val="24"/>
        </w:rPr>
        <w:t xml:space="preserve">LIBERTAS PROJEKT j.d.o.o. za trgovinu, ugostiteljstvo i turizam, turistička agencija iz </w:t>
      </w:r>
      <w:proofErr w:type="spellStart"/>
      <w:r w:rsidR="00AB65C4">
        <w:rPr>
          <w:rFonts w:cs="Times New Roman" w:hAnsi="Times New Roman" w:ascii="Times New Roman"/>
          <w:sz w:val="24"/>
          <w:szCs w:val="24"/>
        </w:rPr>
        <w:t>Kaprija</w:t>
      </w:r>
      <w:proofErr w:type="spellEnd"/>
      <w:r w:rsidR="00AB65C4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AB65C4">
        <w:rPr>
          <w:rFonts w:cs="Times New Roman" w:hAnsi="Times New Roman" w:ascii="Times New Roman"/>
          <w:sz w:val="24"/>
          <w:szCs w:val="24"/>
        </w:rPr>
        <w:t>Polokva</w:t>
      </w:r>
      <w:proofErr w:type="spellEnd"/>
      <w:r w:rsidR="00AB65C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AB65C4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AB65C4">
        <w:rPr>
          <w:rFonts w:cs="Times New Roman" w:hAnsi="Times New Roman" w:ascii="Times New Roman"/>
          <w:sz w:val="24"/>
          <w:szCs w:val="24"/>
        </w:rPr>
        <w:t>, MBS:110036996, OIB:07607536040</w:t>
      </w:r>
      <w:r>
        <w:rPr>
          <w:rFonts w:cs="Times New Roman" w:hAnsi="Times New Roman" w:ascii="Times New Roman"/>
          <w:sz w:val="24"/>
          <w:szCs w:val="24"/>
        </w:rPr>
        <w:t xml:space="preserve">, dana 12. siječnja 2016. godine, temeljem članka 430. Stečajnog zakona ("Narodne novine" broj 71/15, u daljnjem tekstu SZ-a) objavljuje slijedeći: </w:t>
      </w: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iznos evidentiranog duga dužnika </w:t>
      </w:r>
      <w:r w:rsidR="00AB65C4">
        <w:rPr>
          <w:rFonts w:cs="Times New Roman" w:hAnsi="Times New Roman" w:ascii="Times New Roman"/>
          <w:sz w:val="24"/>
          <w:szCs w:val="24"/>
        </w:rPr>
        <w:t xml:space="preserve">LIBERTAS PROJEKT j.d.o.o. za trgovinu, ugostiteljstvo i turizam, turistička agencija iz </w:t>
      </w:r>
      <w:proofErr w:type="spellStart"/>
      <w:r w:rsidR="00AB65C4">
        <w:rPr>
          <w:rFonts w:cs="Times New Roman" w:hAnsi="Times New Roman" w:ascii="Times New Roman"/>
          <w:sz w:val="24"/>
          <w:szCs w:val="24"/>
        </w:rPr>
        <w:t>Kaprija</w:t>
      </w:r>
      <w:proofErr w:type="spellEnd"/>
      <w:r w:rsidR="00AB65C4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AB65C4">
        <w:rPr>
          <w:rFonts w:cs="Times New Roman" w:hAnsi="Times New Roman" w:ascii="Times New Roman"/>
          <w:sz w:val="24"/>
          <w:szCs w:val="24"/>
        </w:rPr>
        <w:t>Polokva</w:t>
      </w:r>
      <w:proofErr w:type="spellEnd"/>
      <w:r w:rsidR="00AB65C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AB65C4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AB65C4">
        <w:rPr>
          <w:rFonts w:cs="Times New Roman" w:hAnsi="Times New Roman" w:ascii="Times New Roman"/>
          <w:sz w:val="24"/>
          <w:szCs w:val="24"/>
        </w:rPr>
        <w:t>, MBS:110036996, OIB:07607536040</w:t>
      </w:r>
      <w:r>
        <w:rPr>
          <w:rFonts w:cs="Times New Roman" w:hAnsi="Times New Roman" w:ascii="Times New Roman"/>
          <w:sz w:val="24"/>
          <w:szCs w:val="24"/>
        </w:rPr>
        <w:t xml:space="preserve">, iznosi </w:t>
      </w:r>
      <w:r w:rsidR="00AB65C4">
        <w:rPr>
          <w:rFonts w:cs="Times New Roman" w:hAnsi="Times New Roman" w:ascii="Times New Roman"/>
          <w:sz w:val="24"/>
          <w:szCs w:val="24"/>
        </w:rPr>
        <w:t>74.594,95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 se zakonski za</w:t>
      </w:r>
      <w:r w:rsidR="00B82C19">
        <w:rPr>
          <w:rFonts w:cs="Times New Roman" w:hAnsi="Times New Roman" w:ascii="Times New Roman"/>
          <w:sz w:val="24"/>
          <w:szCs w:val="24"/>
        </w:rPr>
        <w:t>stupnik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AB65C4">
        <w:rPr>
          <w:rFonts w:cs="Times New Roman" w:hAnsi="Times New Roman" w:ascii="Times New Roman"/>
          <w:sz w:val="24"/>
          <w:szCs w:val="24"/>
        </w:rPr>
        <w:t>Nino Kardum iz Šibenika</w:t>
      </w:r>
      <w:r>
        <w:rPr>
          <w:rFonts w:cs="Times New Roman" w:hAnsi="Times New Roman" w:ascii="Times New Roman"/>
          <w:sz w:val="24"/>
          <w:szCs w:val="24"/>
        </w:rPr>
        <w:t xml:space="preserve">,  da u roku od 15 dana od dana objave ovog oglasa na e-oglasnoj ploči Trgovačkog suda u Zadru podnese ovom sudu, pozivom na gornji broj spisa, javnobilježnički ovjerovljeni popis imovine i obveza dužnika na propisanom obrascu. 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Upozorava</w:t>
      </w:r>
      <w:r w:rsidR="00711DB8">
        <w:rPr>
          <w:rFonts w:cs="Times New Roman" w:hAnsi="Times New Roman" w:ascii="Times New Roman"/>
          <w:sz w:val="24"/>
          <w:szCs w:val="24"/>
        </w:rPr>
        <w:t xml:space="preserve"> se za</w:t>
      </w:r>
      <w:r w:rsidR="00B82C19">
        <w:rPr>
          <w:rFonts w:cs="Times New Roman" w:hAnsi="Times New Roman" w:ascii="Times New Roman"/>
          <w:sz w:val="24"/>
          <w:szCs w:val="24"/>
        </w:rPr>
        <w:t>konski zastupnik</w:t>
      </w:r>
      <w:r>
        <w:rPr>
          <w:rFonts w:cs="Times New Roman" w:hAnsi="Times New Roman" w:ascii="Times New Roman"/>
          <w:sz w:val="24"/>
          <w:szCs w:val="24"/>
        </w:rPr>
        <w:t xml:space="preserve"> da će se smatrati da je dužnik nesposoban za plaćanje, a sud će po službenoj dužnosti donijeti rješenje o otvaranju i zaključenju stečajnog postupka uz primjenu odredbe čl. 132. i čl. 133., te članka 286.-292. SZ-a na odgovarajući način, ako u roku od 15 dana od dana objave ovog oglasa na e-oglasnoj ploči Trgovačkog suda u Zadru ne podnese popis imovine i obveza dužnika ili ako iz tog popisa proizlazi da dužnik ima imovinu koja ne bi bila dostatna ni za pokriće predvidljivih troškova stečajnog postupka.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Temeljem čl. 430. SZ-a pozivaju se vjerovnici dužnika da najkasnije u roku od 45 dana od dana objave ovog oglasa na e-oglasnoj ploči Trgovačkog suda u Zadru  predlože otvaranje stečajnog postupka nad dužnikom. 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Sukladno čl. 431. st. 1.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</w:t>
      </w:r>
      <w:r w:rsidR="00711DB8">
        <w:rPr>
          <w:rFonts w:cs="Times New Roman" w:hAnsi="Times New Roman" w:ascii="Times New Roman"/>
          <w:sz w:val="24"/>
          <w:szCs w:val="24"/>
        </w:rPr>
        <w:t>, model 05, poziv na b</w:t>
      </w:r>
      <w:r w:rsidR="00AB65C4">
        <w:rPr>
          <w:rFonts w:cs="Times New Roman" w:hAnsi="Times New Roman" w:ascii="Times New Roman"/>
          <w:sz w:val="24"/>
          <w:szCs w:val="24"/>
        </w:rPr>
        <w:t>roj 221-37</w:t>
      </w:r>
      <w:r w:rsidR="00711DB8">
        <w:rPr>
          <w:rFonts w:cs="Times New Roman" w:hAnsi="Times New Roman" w:ascii="Times New Roman"/>
          <w:sz w:val="24"/>
          <w:szCs w:val="24"/>
        </w:rPr>
        <w:t>-2016</w:t>
      </w:r>
      <w:r>
        <w:rPr>
          <w:rFonts w:cs="Times New Roman" w:hAnsi="Times New Roman" w:ascii="Times New Roman"/>
          <w:sz w:val="24"/>
          <w:szCs w:val="24"/>
        </w:rPr>
        <w:t xml:space="preserve"> otvoren kod Hrvatske poštanske banke. </w:t>
      </w: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12. siječnja 2016. godine </w:t>
      </w: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661212" w:rsidP="00661212" w:rsidR="0066121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- e-oglasna ploča suda</w:t>
      </w:r>
    </w:p>
    <w:p w:rsidRDefault="00B82C19" w:rsidP="00661212" w:rsidR="00D56DD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AB65C4">
        <w:rPr>
          <w:rFonts w:cs="Times New Roman" w:hAnsi="Times New Roman" w:ascii="Times New Roman"/>
          <w:sz w:val="24"/>
          <w:szCs w:val="24"/>
        </w:rPr>
        <w:t xml:space="preserve">Nino Kardum, </w:t>
      </w:r>
      <w:proofErr w:type="spellStart"/>
      <w:r w:rsidR="00AB65C4">
        <w:rPr>
          <w:rFonts w:cs="Times New Roman" w:hAnsi="Times New Roman" w:ascii="Times New Roman"/>
          <w:sz w:val="24"/>
          <w:szCs w:val="24"/>
        </w:rPr>
        <w:t>Miminac</w:t>
      </w:r>
      <w:proofErr w:type="spellEnd"/>
      <w:r w:rsidR="00AB65C4">
        <w:rPr>
          <w:rFonts w:cs="Times New Roman" w:hAnsi="Times New Roman" w:ascii="Times New Roman"/>
          <w:sz w:val="24"/>
          <w:szCs w:val="24"/>
        </w:rPr>
        <w:t xml:space="preserve"> 14, Šibenik</w:t>
      </w:r>
    </w:p>
    <w:p w:rsidRDefault="00661212" w:rsidP="00661212" w:rsidR="00661212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F53B2A" w:rsidP="00661212" w:rsidR="00C97E01" w:rsidRP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64642A" w:rsidR="00C97E01" w:rsidRPr="0066121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11B1" w:rsidP="0064642A" w:rsidR="000F11B1">
      <w:pPr>
        <w:spacing w:lineRule="auto" w:line="240" w:after="0"/>
      </w:pPr>
      <w:r>
        <w:separator/>
      </w:r>
    </w:p>
  </w:endnote>
  <w:endnote w:id="0" w:type="continuationSeparator">
    <w:p w:rsidRDefault="000F11B1" w:rsidP="0064642A" w:rsidR="000F11B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11B1" w:rsidP="0064642A" w:rsidR="000F11B1">
      <w:pPr>
        <w:spacing w:lineRule="auto" w:line="240" w:after="0"/>
      </w:pPr>
      <w:r>
        <w:separator/>
      </w:r>
    </w:p>
  </w:footnote>
  <w:footnote w:id="0" w:type="continuationSeparator">
    <w:p w:rsidRDefault="000F11B1" w:rsidP="0064642A" w:rsidR="000F11B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642A" w:rsidR="0064642A">
    <w:pPr>
      <w:pStyle w:val="Zaglavlje"/>
    </w:pPr>
    <w:r>
      <w:tab/>
      <w:t>2</w:t>
    </w:r>
    <w:r>
      <w:tab/>
      <w:t>9 St-</w:t>
    </w:r>
    <w:r w:rsidR="00AB65C4">
      <w:t>37</w:t>
    </w:r>
    <w:r w:rsidR="00711DB8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1212"/>
    <w:rsid w:val="000F11B1"/>
    <w:rsid w:val="00213889"/>
    <w:rsid w:val="0064642A"/>
    <w:rsid w:val="00661212"/>
    <w:rsid w:val="00711DB8"/>
    <w:rsid w:val="007F555B"/>
    <w:rsid w:val="00AB65C4"/>
    <w:rsid w:val="00B82C19"/>
    <w:rsid w:val="00D56DD5"/>
    <w:rsid w:val="00F5038D"/>
    <w:rsid w:val="00F53B2A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1212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64642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4642A"/>
  </w:style>
  <w:style w:styleId="Podnoje" w:type="paragraph">
    <w:name w:val="footer"/>
    <w:basedOn w:val="Normal"/>
    <w:link w:val="PodnojeChar"/>
    <w:uiPriority w:val="99"/>
    <w:unhideWhenUsed/>
    <w:rsid w:val="0064642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4642A"/>
  </w:style>
  <w:style w:styleId="Tekstrezerviranogmjesta" w:type="character">
    <w:name w:val="Placeholder Text"/>
    <w:basedOn w:val="Zadanifontodlomka"/>
    <w:uiPriority w:val="99"/>
    <w:semiHidden/>
    <w:rsid w:val="00F53B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3B2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3B2A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3B2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3B2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1212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64642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4642A"/>
  </w:style>
  <w:style w:styleId="Podnoje" w:type="paragraph">
    <w:name w:val="footer"/>
    <w:basedOn w:val="Normal"/>
    <w:link w:val="PodnojeChar"/>
    <w:uiPriority w:val="99"/>
    <w:unhideWhenUsed/>
    <w:rsid w:val="0064642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4642A"/>
  </w:style>
  <w:style w:styleId="Tekstrezerviranogmjesta" w:type="character">
    <w:name w:val="Placeholder Text"/>
    <w:basedOn w:val="Zadanifontodlomka"/>
    <w:uiPriority w:val="99"/>
    <w:semiHidden/>
    <w:rsid w:val="00F53B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3B2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3B2A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3B2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3B2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910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St-37/2016</izvorni_sadrzaj>
    <derivirana_varijabla naziv="DomainObject.Predmet.OznakaBroj_1">St-37/2016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LIBERTAS PROJEKT j.d.o.o. za trgovinu, ugostiteljstvo i turizam, turistička agencija</izvorni_sadrzaj>
    <derivirana_varijabla naziv="DomainObject.Predmet.ProtustrankaFormated_1">  LIBERTAS PROJEKT j.d.o.o. za trgovinu, ugostiteljstvo i turizam, turistička agencija</derivirana_varijabla>
  </DomainObject.Predmet.ProtustrankaFormated>
  <DomainObject.Predmet.ProtustrankaFormatedOIB>
    <izvorni_sadrzaj>  LIBERTAS PROJEKT j.d.o.o. za trgovinu, ugostiteljstvo i turizam, turistička agencija, OIB 07607536040</izvorni_sadrzaj>
    <derivirana_varijabla naziv="DomainObject.Predmet.ProtustrankaFormatedOIB_1">  LIBERTAS PROJEKT j.d.o.o. za trgovinu, ugostiteljstvo i turizam, turistička agencija, OIB 07607536040</derivirana_varijabla>
  </DomainObject.Predmet.ProtustrankaFormatedOIB>
  <DomainObject.Predmet.ProtustrankaFormatedWithAdress>
    <izvorni_sadrzaj> LIBERTAS PROJEKT j.d.o.o. za trgovinu, ugostiteljstvo i turizam, turistička agencija, Polokva bb , 22235 Kaprije</izvorni_sadrzaj>
    <derivirana_varijabla naziv="DomainObject.Predmet.ProtustrankaFormatedWithAdress_1"> LIBERTAS PROJEKT j.d.o.o. za trgovinu, ugostiteljstvo i turizam, turistička agencija, Polokva bb , 22235 Kaprije</derivirana_varijabla>
  </DomainObject.Predmet.ProtustrankaFormatedWithAdress>
  <DomainObject.Predmet.ProtustrankaFormatedWithAdressOIB>
    <izvorni_sadrzaj> LIBERTAS PROJEKT j.d.o.o. za trgovinu, ugostiteljstvo i turizam, turistička agencija, OIB 07607536040, Polokva bb , 22235 Kaprije</izvorni_sadrzaj>
    <derivirana_varijabla naziv="DomainObject.Predmet.ProtustrankaFormatedWithAdressOIB_1"> LIBERTAS PROJEKT j.d.o.o. za trgovinu, ugostiteljstvo i turizam, turistička agencija, OIB 07607536040, Polokva bb , 22235 Kaprije</derivirana_varijabla>
  </DomainObject.Predmet.ProtustrankaFormatedWithAdressOIB>
  <DomainObject.Predmet.ProtustrankaWithAdress>
    <izvorni_sadrzaj>LIBERTAS PROJEKT j.d.o.o. za trgovinu, ugostiteljstvo i turizam, turistička agencija Polokva bb , 22235 Kaprije</izvorni_sadrzaj>
    <derivirana_varijabla naziv="DomainObject.Predmet.ProtustrankaWithAdress_1">LIBERTAS PROJEKT j.d.o.o. za trgovinu, ugostiteljstvo i turizam, turistička agencija Polokva bb , 22235 Kaprije</derivirana_varijabla>
  </DomainObject.Predmet.ProtustrankaWithAdress>
  <DomainObject.Predmet.ProtustrankaWithAdressOIB>
    <izvorni_sadrzaj>LIBERTAS PROJEKT j.d.o.o. za trgovinu, ugostiteljstvo i turizam, turistička agencija, OIB 07607536040, Polokva bb , 22235 Kaprije</izvorni_sadrzaj>
    <derivirana_varijabla naziv="DomainObject.Predmet.ProtustrankaWithAdressOIB_1">LIBERTAS PROJEKT j.d.o.o. za trgovinu, ugostiteljstvo i turizam, turistička agencija, OIB 07607536040, Polokva bb , 22235 Kaprije</derivirana_varijabla>
  </DomainObject.Predmet.ProtustrankaWithAdressOIB>
  <DomainObject.Predmet.ProtustrankaNazivFormated>
    <izvorni_sadrzaj>LIBERTAS PROJEKT j.d.o.o. za trgovinu, ugostiteljstvo i turizam, turistička agencija</izvorni_sadrzaj>
    <derivirana_varijabla naziv="DomainObject.Predmet.ProtustrankaNazivFormated_1">LIBERTAS PROJEKT j.d.o.o. za trgovinu, ugostiteljstvo i turizam, turistička agencija</derivirana_varijabla>
  </DomainObject.Predmet.ProtustrankaNazivFormated>
  <DomainObject.Predmet.ProtustrankaNazivFormatedOIB>
    <izvorni_sadrzaj>LIBERTAS PROJEKT j.d.o.o. za trgovinu, ugostiteljstvo i turizam, turistička agencija, OIB 07607536040</izvorni_sadrzaj>
    <derivirana_varijabla naziv="DomainObject.Predmet.ProtustrankaNazivFormatedOIB_1">LIBERTAS PROJEKT j.d.o.o. za trgovinu, ugostiteljstvo i turizam, turistička agencija, OIB 07607536040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Tomić</izvorni_sadrzaj>
    <derivirana_varijabla naziv="DomainObject.Predmet.Zapisnicar_1">Ana Tomić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LIBERTAS PROJEKT j.d.o.o. za trgovinu, ugostiteljstvo i turizam, turistička agencija</item>
    </izvorni_sadrzaj>
    <derivirana_varijabla naziv="DomainObject.Predmet.ProtuStrankaListFormated_1">
      <item>LIBERTAS PROJEKT j.d.o.o. za trgovinu, ugostiteljstvo i turizam, turistička agencija</item>
    </derivirana_varijabla>
  </DomainObject.Predmet.ProtuStrankaListFormated>
  <DomainObject.Predmet.ProtuStrankaListFormatedOIB>
    <izvorni_sadrzaj>
      <item>LIBERTAS PROJEKT j.d.o.o. za trgovinu, ugostiteljstvo i turizam, turistička agencija, OIB 07607536040</item>
    </izvorni_sadrzaj>
    <derivirana_varijabla naziv="DomainObject.Predmet.ProtuStrankaListFormatedOIB_1">
      <item>LIBERTAS PROJEKT j.d.o.o. za trgovinu, ugostiteljstvo i turizam, turistička agencija, OIB 07607536040</item>
    </derivirana_varijabla>
  </DomainObject.Predmet.ProtuStrankaListFormatedOIB>
  <DomainObject.Predmet.ProtuStrankaListFormatedWithAdress>
    <izvorni_sadrzaj>
      <item>LIBERTAS PROJEKT j.d.o.o. za trgovinu, ugostiteljstvo i turizam, turistička agencija, Polokva bb , 22235 Kaprije</item>
    </izvorni_sadrzaj>
    <derivirana_varijabla naziv="DomainObject.Predmet.ProtuStrankaListFormatedWithAdress_1">
      <item>LIBERTAS PROJEKT j.d.o.o. za trgovinu, ugostiteljstvo i turizam, turistička agencija, Polokva bb , 22235 Kaprije</item>
    </derivirana_varijabla>
  </DomainObject.Predmet.ProtuStrankaListFormatedWithAdress>
  <DomainObject.Predmet.ProtuStrankaListFormatedWithAdressOIB>
    <izvorni_sadrzaj>
      <item>LIBERTAS PROJEKT j.d.o.o. za trgovinu, ugostiteljstvo i turizam, turistička agencija, OIB 07607536040, Polokva bb , 22235 Kaprije</item>
    </izvorni_sadrzaj>
    <derivirana_varijabla naziv="DomainObject.Predmet.ProtuStrankaListFormatedWithAdressOIB_1">
      <item>LIBERTAS PROJEKT j.d.o.o. za trgovinu, ugostiteljstvo i turizam, turistička agencija, OIB 07607536040, Polokva bb , 22235 Kaprije</item>
    </derivirana_varijabla>
  </DomainObject.Predmet.ProtuStrankaListFormatedWithAdressOIB>
  <DomainObject.Predmet.ProtuStrankaListNazivFormated>
    <izvorni_sadrzaj>
      <item>LIBERTAS PROJEKT j.d.o.o. za trgovinu, ugostiteljstvo i turizam, turistička agencija</item>
    </izvorni_sadrzaj>
    <derivirana_varijabla naziv="DomainObject.Predmet.ProtuStrankaListNazivFormated_1">
      <item>LIBERTAS PROJEKT j.d.o.o. za trgovinu, ugostiteljstvo i turizam, turistička agencija</item>
    </derivirana_varijabla>
  </DomainObject.Predmet.ProtuStrankaListNazivFormated>
  <DomainObject.Predmet.ProtuStrankaListNazivFormatedOIB>
    <izvorni_sadrzaj>
      <item>LIBERTAS PROJEKT j.d.o.o. za trgovinu, ugostiteljstvo i turizam, turistička agencija, OIB 07607536040</item>
    </izvorni_sadrzaj>
    <derivirana_varijabla naziv="DomainObject.Predmet.ProtuStrankaListNazivFormatedOIB_1">
      <item>LIBERTAS PROJEKT j.d.o.o. za trgovinu, ugostiteljstvo i turizam, turistička agencija, OIB 07607536040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LIBERTAS PROJEKT j.d.o.o. za trgovinu, ugostiteljstvo i turizam, turistička agencija</izvorni_sadrzaj>
    <derivirana_varijabla naziv="DomainObject.Predmet.ProtustrankaIDrugi_1">LIBERTAS PROJEKT j.d.o.o. za trgovinu, ugostiteljstvo i turizam, turistička agencija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LIBERTAS PROJEKT j.d.o.o. za trgovinu, ugostiteljstvo i turizam, turistička agencija, OIB 07607536040, Polokva bb , 22235 Kaprije</izvorni_sadrzaj>
    <derivirana_varijabla naziv="DomainObject.Predmet.ProtustrankaIDrugiAdressOIB_1">LIBERTAS PROJEKT j.d.o.o. za trgovinu, ugostiteljstvo i turizam, turistička agencija, OIB 07607536040, Polokva bb , 22235 Kaprije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LIBERTAS PROJEKT j.d.o.o. za trgovinu, ugostiteljstvo i turizam, turistička agencija</item>
    </izvorni_sadrzaj>
    <derivirana_varijabla naziv="DomainObject.Predmet.SudioniciListNaziv_1">
      <item>FINA - Podružnica Šibenik</item>
      <item>LIBERTAS PROJEKT j.d.o.o. za trgovinu, ugostiteljstvo i turizam, turistička agencija</item>
    </derivirana_varijabla>
  </DomainObject.Predmet.SudioniciListNaziv>
  <DomainObject.Predmet.SudioniciListAdressOIB>
    <izvorni_sadrzaj>
      <item>FINA - Podružnica Šibenik, OIB 85821130368, Perivoj L. Marune 1,22000 Šibenik</item>
      <item>LIBERTAS PROJEKT j.d.o.o. za trgovinu, ugostiteljstvo i turizam, turistička agencija, OIB 07607536040, Polokva bb ,22235 Kaprije</item>
    </izvorni_sadrzaj>
    <derivirana_varijabla naziv="DomainObject.Predmet.SudioniciListAdressOIB_1">
      <item>FINA - Podružnica Šibenik, OIB 85821130368, Perivoj L. Marune 1,22000 Šibenik</item>
      <item>LIBERTAS PROJEKT j.d.o.o. za trgovinu, ugostiteljstvo i turizam, turistička agencija, OIB 07607536040, Polokva bb ,22235 Kaprije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07607536040</item>
    </izvorni_sadrzaj>
    <derivirana_varijabla naziv="DomainObject.Predmet.SudioniciListNazivOIB_1">
      <item>, OIB 85821130368</item>
      <item>, OIB 07607536040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2289</properties:Characters>
  <properties:Lines>73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2016-01-12T10:07:00Z</dcterms:created>
  <dc:creator>Joško Livaković</dc:creator>
  <cp:lastModifiedBy>Joško Livaković</cp:lastModifiedBy>
  <dcterms:modified xmlns:xsi="http://www.w3.org/2001/XMLSchema-instance" xsi:type="dcterms:W3CDTF">2016-01-12T10:07:00Z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