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0786" w14:paraId="23e0786" w:rsidRDefault="008D3CF0" w:rsidP="0011785B" w:rsidR="0011785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lang w:val="hr-HR"/>
        </w:rPr>
        <w:t xml:space="preserve">   </w:t>
      </w:r>
      <w:r w:rsidR="00AD497D" w:rsidRPr="00DB2FB0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  <w:t xml:space="preserve">      </w:t>
      </w:r>
      <w:r w:rsidR="0011785B" w:rsidRPr="00DB2FB0">
        <w:rPr>
          <w:b/>
          <w:lang w:val="hr-HR"/>
        </w:rPr>
        <w:t>Posl. br. 12. St-</w:t>
      </w:r>
      <w:r w:rsidR="00F3424E">
        <w:rPr>
          <w:b/>
          <w:lang w:val="hr-HR"/>
        </w:rPr>
        <w:t>37/2008</w:t>
      </w:r>
    </w:p>
    <w:p w:rsidRDefault="00C131B9" w:rsidP="0011785B" w:rsidR="00C131B9" w:rsidRPr="00C131B9">
      <w:pPr>
        <w:ind w:firstLine="708"/>
        <w:rPr>
          <w:b/>
          <w:sz w:val="8"/>
          <w:szCs w:val="8"/>
          <w:lang w:val="hr-HR"/>
        </w:rPr>
      </w:pPr>
    </w:p>
    <w:p w:rsidRDefault="0011785B" w:rsidP="0011785B" w:rsidR="0011785B" w:rsidRPr="00E1675A">
      <w:pPr>
        <w:rPr>
          <w:b/>
          <w:lang w:val="hr-HR"/>
        </w:rPr>
      </w:pPr>
      <w:r w:rsidRPr="00E1675A">
        <w:rPr>
          <w:b/>
          <w:lang w:val="hr-HR"/>
        </w:rPr>
        <w:t>REPUBLIKA HRVATSKA</w:t>
      </w:r>
    </w:p>
    <w:p w:rsidRDefault="0011785B" w:rsidP="0011785B" w:rsidR="0011785B" w:rsidRPr="00E1675A">
      <w:pPr>
        <w:rPr>
          <w:b/>
          <w:lang w:val="hr-HR"/>
        </w:rPr>
      </w:pPr>
      <w:r w:rsidRPr="00E1675A">
        <w:rPr>
          <w:b/>
          <w:lang w:val="hr-HR"/>
        </w:rPr>
        <w:t>TRGOVAČKI SUD U SPLITU</w:t>
      </w:r>
    </w:p>
    <w:p w:rsidRDefault="0011785B" w:rsidP="0011785B" w:rsidR="0011785B" w:rsidRPr="00E1675A">
      <w:pPr>
        <w:rPr>
          <w:b/>
          <w:lang w:val="hr-HR"/>
        </w:rPr>
      </w:pPr>
      <w:r w:rsidRPr="00E1675A">
        <w:rPr>
          <w:b/>
          <w:lang w:val="hr-HR"/>
        </w:rPr>
        <w:t>Split, Sukoišanska br. 6</w:t>
      </w:r>
    </w:p>
    <w:p w:rsidRDefault="0011785B" w:rsidP="00A8609C" w:rsidR="0011785B" w:rsidRPr="00E1675A">
      <w:pPr>
        <w:pStyle w:val="Naslov1"/>
      </w:pPr>
    </w:p>
    <w:p w:rsidRDefault="00A8609C" w:rsidP="00A8609C" w:rsidR="00A8609C" w:rsidRPr="00E1675A">
      <w:pPr>
        <w:pStyle w:val="Naslov1"/>
      </w:pPr>
      <w:r w:rsidRPr="00E1675A">
        <w:t>R E P U B L I K A   H R V A T S K A</w:t>
      </w:r>
    </w:p>
    <w:p w:rsidRDefault="00A8609C" w:rsidP="00A8609C" w:rsidR="00A8609C" w:rsidRPr="00E1675A">
      <w:pPr>
        <w:rPr>
          <w:lang w:eastAsia="hr-HR" w:val="hr-HR"/>
        </w:rPr>
      </w:pPr>
    </w:p>
    <w:p w:rsidRDefault="00827CDB" w:rsidP="00964A7F" w:rsidR="00964A7F" w:rsidRPr="00E1675A">
      <w:pPr>
        <w:pStyle w:val="Naslov2"/>
        <w:rPr>
          <w:b/>
          <w:bCs/>
          <w:szCs w:val="24"/>
        </w:rPr>
      </w:pPr>
      <w:r w:rsidRPr="00E1675A">
        <w:rPr>
          <w:b/>
          <w:bCs/>
          <w:szCs w:val="24"/>
        </w:rPr>
        <w:t>R J E Š E N</w:t>
      </w:r>
      <w:r w:rsidR="00A8609C" w:rsidRPr="00E1675A">
        <w:rPr>
          <w:b/>
          <w:bCs/>
          <w:szCs w:val="24"/>
        </w:rPr>
        <w:t xml:space="preserve"> </w:t>
      </w:r>
      <w:r w:rsidRPr="00E1675A">
        <w:rPr>
          <w:b/>
          <w:bCs/>
          <w:szCs w:val="24"/>
        </w:rPr>
        <w:t>J E</w:t>
      </w:r>
    </w:p>
    <w:p w:rsidRDefault="00964A7F" w:rsidP="00964A7F" w:rsidR="00964A7F" w:rsidRPr="00E1675A">
      <w:pPr>
        <w:rPr>
          <w:lang w:val="hr-HR"/>
        </w:rPr>
      </w:pPr>
    </w:p>
    <w:p w:rsidRDefault="00964A7F" w:rsidP="007400E6" w:rsidR="00964A7F" w:rsidRPr="00E1675A">
      <w:pPr>
        <w:pStyle w:val="Tijeloteksta"/>
        <w:rPr>
          <w:szCs w:val="24"/>
          <w:lang w:val="hr-HR"/>
        </w:rPr>
      </w:pPr>
      <w:r w:rsidRPr="00E1675A">
        <w:rPr>
          <w:szCs w:val="24"/>
          <w:lang w:val="hr-HR"/>
        </w:rPr>
        <w:tab/>
      </w:r>
      <w:r w:rsidR="00DA1691" w:rsidRPr="00E1675A">
        <w:rPr>
          <w:szCs w:val="24"/>
          <w:lang w:val="hr-HR"/>
        </w:rPr>
        <w:t>Tr</w:t>
      </w:r>
      <w:r w:rsidR="007400E6" w:rsidRPr="00E1675A">
        <w:rPr>
          <w:szCs w:val="24"/>
          <w:lang w:val="hr-HR"/>
        </w:rPr>
        <w:t>govački sud u Splitu, po sucu t</w:t>
      </w:r>
      <w:r w:rsidR="00DA1691" w:rsidRPr="00E1675A">
        <w:rPr>
          <w:szCs w:val="24"/>
          <w:lang w:val="hr-HR"/>
        </w:rPr>
        <w:t>og suda Pa</w:t>
      </w:r>
      <w:r w:rsidR="00E54723" w:rsidRPr="00E1675A">
        <w:rPr>
          <w:szCs w:val="24"/>
          <w:lang w:val="hr-HR"/>
        </w:rPr>
        <w:t xml:space="preserve">šku Bačiću, kao stečajnom sucu, </w:t>
      </w:r>
      <w:r w:rsidR="00D82604" w:rsidRPr="00E1675A">
        <w:rPr>
          <w:szCs w:val="24"/>
          <w:lang w:val="hr-HR"/>
        </w:rPr>
        <w:t xml:space="preserve">u stečajnom postupku nad dužnikom </w:t>
      </w:r>
      <w:r w:rsidR="008D3CF0">
        <w:rPr>
          <w:szCs w:val="24"/>
        </w:rPr>
        <w:t xml:space="preserve">WONDER - </w:t>
      </w:r>
      <w:r w:rsidR="00F3424E" w:rsidRPr="00E1675A">
        <w:rPr>
          <w:szCs w:val="24"/>
        </w:rPr>
        <w:t xml:space="preserve">TRADE d.o.o. u stečaju Split, </w:t>
      </w:r>
      <w:r w:rsidR="008D3CF0">
        <w:rPr>
          <w:szCs w:val="24"/>
        </w:rPr>
        <w:t xml:space="preserve">Put Duilova 6 b, </w:t>
      </w:r>
      <w:r w:rsidR="00F3424E" w:rsidRPr="00E1675A">
        <w:rPr>
          <w:szCs w:val="24"/>
        </w:rPr>
        <w:t>OIB: 58209278145</w:t>
      </w:r>
      <w:r w:rsidR="00E54723" w:rsidRPr="00E1675A">
        <w:rPr>
          <w:szCs w:val="24"/>
          <w:lang w:val="hr-HR"/>
        </w:rPr>
        <w:t xml:space="preserve">, </w:t>
      </w:r>
      <w:r w:rsidR="006F5706" w:rsidRPr="00E1675A">
        <w:rPr>
          <w:szCs w:val="24"/>
          <w:lang w:val="hr-HR"/>
        </w:rPr>
        <w:t xml:space="preserve">dana </w:t>
      </w:r>
      <w:r w:rsidR="008D3CF0">
        <w:rPr>
          <w:szCs w:val="24"/>
          <w:lang w:val="hr-HR"/>
        </w:rPr>
        <w:t>26</w:t>
      </w:r>
      <w:r w:rsidR="00F3424E" w:rsidRPr="00E1675A">
        <w:rPr>
          <w:szCs w:val="24"/>
          <w:lang w:val="hr-HR"/>
        </w:rPr>
        <w:t>. srpnja</w:t>
      </w:r>
      <w:r w:rsidR="00035527" w:rsidRPr="00E1675A">
        <w:rPr>
          <w:szCs w:val="24"/>
          <w:lang w:val="hr-HR"/>
        </w:rPr>
        <w:t xml:space="preserve"> </w:t>
      </w:r>
      <w:r w:rsidR="004D48DB" w:rsidRPr="00E1675A">
        <w:rPr>
          <w:szCs w:val="24"/>
          <w:lang w:val="hr-HR"/>
        </w:rPr>
        <w:t>201</w:t>
      </w:r>
      <w:r w:rsidR="00035527" w:rsidRPr="00E1675A">
        <w:rPr>
          <w:szCs w:val="24"/>
          <w:lang w:val="hr-HR"/>
        </w:rPr>
        <w:t>7</w:t>
      </w:r>
      <w:r w:rsidR="00A50D9D" w:rsidRPr="00E1675A">
        <w:rPr>
          <w:szCs w:val="24"/>
          <w:lang w:val="hr-HR"/>
        </w:rPr>
        <w:t xml:space="preserve">. </w:t>
      </w:r>
      <w:r w:rsidR="001A7172" w:rsidRPr="00E1675A">
        <w:rPr>
          <w:szCs w:val="24"/>
          <w:lang w:val="hr-HR"/>
        </w:rPr>
        <w:t>godine</w:t>
      </w:r>
    </w:p>
    <w:p w:rsidRDefault="007400E6" w:rsidP="007400E6" w:rsidR="007400E6" w:rsidRPr="00E1675A">
      <w:pPr>
        <w:pStyle w:val="Tijeloteksta"/>
        <w:rPr>
          <w:szCs w:val="24"/>
          <w:lang w:val="hr-HR"/>
        </w:rPr>
      </w:pPr>
    </w:p>
    <w:p w:rsidRDefault="008D3CF0" w:rsidP="008D3CF0" w:rsidR="00AF48CD" w:rsidRPr="008D3CF0">
      <w:pPr>
        <w:tabs>
          <w:tab w:pos="3810" w:val="left"/>
        </w:tabs>
        <w:rPr>
          <w:sz w:val="20"/>
          <w:szCs w:val="20"/>
          <w:lang w:val="hr-HR"/>
        </w:rPr>
      </w:pPr>
      <w:r>
        <w:rPr>
          <w:lang w:val="hr-HR"/>
        </w:rPr>
        <w:tab/>
      </w:r>
    </w:p>
    <w:p w:rsidRDefault="00827CDB" w:rsidP="00964A7F" w:rsidR="00964A7F" w:rsidRPr="00E1675A">
      <w:pPr>
        <w:jc w:val="center"/>
        <w:rPr>
          <w:lang w:val="hr-HR"/>
        </w:rPr>
      </w:pPr>
      <w:r w:rsidRPr="00E1675A">
        <w:rPr>
          <w:lang w:val="hr-HR"/>
        </w:rPr>
        <w:t xml:space="preserve">r i j e š i o </w:t>
      </w:r>
      <w:r w:rsidR="00CD5119" w:rsidRPr="00E1675A">
        <w:rPr>
          <w:lang w:val="hr-HR"/>
        </w:rPr>
        <w:t xml:space="preserve">   </w:t>
      </w:r>
      <w:r w:rsidR="003F13DF" w:rsidRPr="00E1675A">
        <w:rPr>
          <w:lang w:val="hr-HR"/>
        </w:rPr>
        <w:t xml:space="preserve">j e </w:t>
      </w:r>
      <w:r w:rsidR="00964A7F" w:rsidRPr="00E1675A">
        <w:rPr>
          <w:lang w:val="hr-HR"/>
        </w:rPr>
        <w:t xml:space="preserve">                                              </w:t>
      </w:r>
    </w:p>
    <w:p w:rsidRDefault="00964A7F" w:rsidP="00964A7F" w:rsidR="00964A7F" w:rsidRPr="00E1675A">
      <w:pPr>
        <w:jc w:val="both"/>
        <w:rPr>
          <w:lang w:val="hr-HR"/>
        </w:rPr>
      </w:pPr>
    </w:p>
    <w:p w:rsidRDefault="00CD5119" w:rsidP="000B1BFA" w:rsidR="00EE55DD" w:rsidRPr="00E1675A">
      <w:pPr>
        <w:pStyle w:val="Naslov3"/>
        <w:ind w:left="720"/>
        <w:rPr>
          <w:b w:val="false"/>
          <w:szCs w:val="24"/>
        </w:rPr>
      </w:pPr>
      <w:r w:rsidRPr="00E1675A">
        <w:rPr>
          <w:b w:val="false"/>
          <w:szCs w:val="24"/>
        </w:rPr>
        <w:t xml:space="preserve">I. </w:t>
      </w:r>
      <w:r w:rsidR="00A9687A" w:rsidRPr="00E1675A">
        <w:rPr>
          <w:b w:val="false"/>
          <w:szCs w:val="24"/>
        </w:rPr>
        <w:t xml:space="preserve">Saziva se </w:t>
      </w:r>
      <w:r w:rsidR="00EE55DD" w:rsidRPr="00E1675A">
        <w:rPr>
          <w:b w:val="false"/>
          <w:szCs w:val="24"/>
        </w:rPr>
        <w:t xml:space="preserve">skupština vjerovnika </w:t>
      </w:r>
      <w:r w:rsidR="00A9687A" w:rsidRPr="00E1675A">
        <w:rPr>
          <w:b w:val="false"/>
          <w:szCs w:val="24"/>
        </w:rPr>
        <w:t xml:space="preserve">stečajnog dužnika </w:t>
      </w:r>
      <w:r w:rsidR="00F3424E" w:rsidRPr="00E1675A">
        <w:rPr>
          <w:b w:val="false"/>
          <w:szCs w:val="24"/>
        </w:rPr>
        <w:t xml:space="preserve">WONDER-TRADE d.o.o. u stečaju Split </w:t>
      </w:r>
      <w:r w:rsidR="00C131B9" w:rsidRPr="00E1675A">
        <w:rPr>
          <w:b w:val="false"/>
          <w:szCs w:val="24"/>
        </w:rPr>
        <w:t xml:space="preserve">i </w:t>
      </w:r>
      <w:r w:rsidR="00A9687A" w:rsidRPr="00E1675A">
        <w:rPr>
          <w:b w:val="false"/>
          <w:szCs w:val="24"/>
        </w:rPr>
        <w:t>to za dan</w:t>
      </w:r>
      <w:r w:rsidR="0035480C" w:rsidRPr="00E1675A">
        <w:rPr>
          <w:b w:val="false"/>
          <w:szCs w:val="24"/>
        </w:rPr>
        <w:t xml:space="preserve"> </w:t>
      </w:r>
      <w:r w:rsidR="008D3CF0">
        <w:rPr>
          <w:b w:val="false"/>
          <w:szCs w:val="24"/>
        </w:rPr>
        <w:t>14. rujna</w:t>
      </w:r>
      <w:r w:rsidR="006F5706" w:rsidRPr="00E1675A">
        <w:rPr>
          <w:b w:val="false"/>
          <w:szCs w:val="24"/>
        </w:rPr>
        <w:t xml:space="preserve"> 201</w:t>
      </w:r>
      <w:r w:rsidR="008A50CB" w:rsidRPr="00E1675A">
        <w:rPr>
          <w:b w:val="false"/>
          <w:szCs w:val="24"/>
        </w:rPr>
        <w:t>7</w:t>
      </w:r>
      <w:r w:rsidR="00A9687A" w:rsidRPr="00E1675A">
        <w:rPr>
          <w:b w:val="false"/>
          <w:szCs w:val="24"/>
        </w:rPr>
        <w:t xml:space="preserve">. </w:t>
      </w:r>
      <w:r w:rsidR="00CB46FB" w:rsidRPr="00E1675A">
        <w:rPr>
          <w:b w:val="false"/>
          <w:szCs w:val="24"/>
        </w:rPr>
        <w:t xml:space="preserve">god. s početkom u </w:t>
      </w:r>
      <w:r w:rsidR="008D3CF0">
        <w:rPr>
          <w:b w:val="false"/>
          <w:szCs w:val="24"/>
        </w:rPr>
        <w:t>12,15</w:t>
      </w:r>
      <w:r w:rsidR="00A9687A" w:rsidRPr="00E1675A">
        <w:rPr>
          <w:b w:val="false"/>
          <w:szCs w:val="24"/>
        </w:rPr>
        <w:t xml:space="preserve"> sati u</w:t>
      </w:r>
      <w:r w:rsidR="001C5825" w:rsidRPr="00E1675A">
        <w:rPr>
          <w:b w:val="false"/>
          <w:szCs w:val="24"/>
        </w:rPr>
        <w:t xml:space="preserve"> sobi broj 118/I (sudnica br. 4</w:t>
      </w:r>
      <w:r w:rsidR="009800F0" w:rsidRPr="00E1675A">
        <w:rPr>
          <w:b w:val="false"/>
          <w:szCs w:val="24"/>
        </w:rPr>
        <w:t>)</w:t>
      </w:r>
      <w:r w:rsidR="00A9687A" w:rsidRPr="00E1675A">
        <w:rPr>
          <w:b w:val="false"/>
          <w:szCs w:val="24"/>
        </w:rPr>
        <w:t xml:space="preserve"> Trgovačkog suda u Splitu, Sukoišanska </w:t>
      </w:r>
      <w:r w:rsidR="009800F0" w:rsidRPr="00E1675A">
        <w:rPr>
          <w:b w:val="false"/>
          <w:szCs w:val="24"/>
        </w:rPr>
        <w:t>6,</w:t>
      </w:r>
      <w:r w:rsidR="00A9687A" w:rsidRPr="00E1675A">
        <w:rPr>
          <w:b w:val="false"/>
          <w:szCs w:val="24"/>
        </w:rPr>
        <w:t xml:space="preserve"> </w:t>
      </w:r>
      <w:r w:rsidR="00EE55DD" w:rsidRPr="00E1675A">
        <w:rPr>
          <w:b w:val="false"/>
          <w:szCs w:val="24"/>
        </w:rPr>
        <w:t xml:space="preserve">sa slijedećim dnevnim redom: </w:t>
      </w:r>
    </w:p>
    <w:p w:rsidRDefault="00EE55DD" w:rsidP="006F5706" w:rsidR="00CB46FB" w:rsidRPr="00E1675A">
      <w:pPr>
        <w:ind w:left="720"/>
        <w:jc w:val="both"/>
        <w:rPr>
          <w:lang w:val="hr-HR"/>
        </w:rPr>
      </w:pPr>
      <w:r w:rsidRPr="00E1675A">
        <w:rPr>
          <w:lang w:val="hr-HR"/>
        </w:rPr>
        <w:t xml:space="preserve">1. </w:t>
      </w:r>
      <w:r w:rsidR="008230FF" w:rsidRPr="00E1675A">
        <w:rPr>
          <w:lang w:val="hr-HR"/>
        </w:rPr>
        <w:t>Izvješće</w:t>
      </w:r>
      <w:r w:rsidR="00162EEB" w:rsidRPr="00E1675A">
        <w:rPr>
          <w:lang w:val="hr-HR"/>
        </w:rPr>
        <w:t xml:space="preserve"> </w:t>
      </w:r>
      <w:r w:rsidR="006F5706" w:rsidRPr="00E1675A">
        <w:rPr>
          <w:lang w:val="hr-HR"/>
        </w:rPr>
        <w:t>stečajnog upravitelja o dosadašnjem tijeku stečajnog postupka i stanju stečajne mase.</w:t>
      </w:r>
    </w:p>
    <w:p w:rsidRDefault="00B67C9C" w:rsidP="00625CC9" w:rsidR="00EE55DD" w:rsidRPr="00E1675A">
      <w:pPr>
        <w:ind w:left="720"/>
        <w:jc w:val="both"/>
        <w:rPr>
          <w:lang w:val="hr-HR"/>
        </w:rPr>
      </w:pPr>
      <w:r w:rsidRPr="00E1675A">
        <w:rPr>
          <w:lang w:val="hr-HR"/>
        </w:rPr>
        <w:t xml:space="preserve">2. </w:t>
      </w:r>
      <w:r w:rsidR="00625CC9" w:rsidRPr="00E1675A">
        <w:rPr>
          <w:lang w:val="hr-HR"/>
        </w:rPr>
        <w:t xml:space="preserve">Donošenje </w:t>
      </w:r>
      <w:r w:rsidR="00E1675A" w:rsidRPr="00E1675A">
        <w:rPr>
          <w:lang w:val="hr-HR"/>
        </w:rPr>
        <w:t>odluke o prijedlogu podmirenja duga Jurice Rubića</w:t>
      </w:r>
      <w:r w:rsidR="008D3CF0">
        <w:rPr>
          <w:lang w:val="hr-HR"/>
        </w:rPr>
        <w:t xml:space="preserve"> iz Splita, kao i donošenje odluka</w:t>
      </w:r>
      <w:r w:rsidR="00E1675A" w:rsidRPr="00E1675A">
        <w:rPr>
          <w:lang w:val="hr-HR"/>
        </w:rPr>
        <w:t xml:space="preserve"> o daljnjem tijeku ovog stečajnog postupka. </w:t>
      </w:r>
    </w:p>
    <w:p w:rsidRDefault="00162EEB" w:rsidP="0011701A" w:rsidR="00CD5119" w:rsidRPr="00E1675A">
      <w:pPr>
        <w:pStyle w:val="Naslov3"/>
        <w:rPr>
          <w:b w:val="false"/>
          <w:szCs w:val="24"/>
        </w:rPr>
      </w:pPr>
      <w:r w:rsidRPr="00E1675A">
        <w:rPr>
          <w:b w:val="false"/>
          <w:szCs w:val="24"/>
        </w:rPr>
        <w:t xml:space="preserve">  </w:t>
      </w:r>
      <w:r w:rsidRPr="00E1675A">
        <w:rPr>
          <w:b w:val="false"/>
          <w:szCs w:val="24"/>
        </w:rPr>
        <w:tab/>
        <w:t xml:space="preserve">3. Razno. </w:t>
      </w:r>
    </w:p>
    <w:p w:rsidRDefault="00162EEB" w:rsidP="00162EEB" w:rsidR="00162EEB" w:rsidRPr="00E1675A">
      <w:pPr>
        <w:rPr>
          <w:lang w:val="hr-HR"/>
        </w:rPr>
      </w:pPr>
    </w:p>
    <w:p w:rsidRDefault="008230FF" w:rsidP="0011785B" w:rsidR="0011785B" w:rsidRPr="00E1675A">
      <w:pPr>
        <w:pStyle w:val="Naslov3"/>
        <w:ind w:left="720"/>
        <w:rPr>
          <w:b w:val="false"/>
          <w:szCs w:val="24"/>
        </w:rPr>
      </w:pPr>
      <w:r w:rsidRPr="00E1675A">
        <w:rPr>
          <w:b w:val="false"/>
          <w:szCs w:val="24"/>
        </w:rPr>
        <w:t>II.</w:t>
      </w:r>
      <w:r w:rsidRPr="00E1675A">
        <w:rPr>
          <w:szCs w:val="24"/>
        </w:rPr>
        <w:t xml:space="preserve"> </w:t>
      </w:r>
      <w:r w:rsidR="00E54723" w:rsidRPr="00E1675A">
        <w:rPr>
          <w:b w:val="false"/>
          <w:szCs w:val="24"/>
        </w:rPr>
        <w:t xml:space="preserve">Na </w:t>
      </w:r>
      <w:r w:rsidR="008458FD" w:rsidRPr="00E1675A">
        <w:rPr>
          <w:b w:val="false"/>
          <w:szCs w:val="24"/>
        </w:rPr>
        <w:t xml:space="preserve">sazvanu </w:t>
      </w:r>
      <w:r w:rsidR="00E54723" w:rsidRPr="00E1675A">
        <w:rPr>
          <w:b w:val="false"/>
          <w:szCs w:val="24"/>
        </w:rPr>
        <w:t>skupštinu vjerovnika</w:t>
      </w:r>
      <w:r w:rsidR="0011785B" w:rsidRPr="00E1675A">
        <w:rPr>
          <w:b w:val="false"/>
          <w:szCs w:val="24"/>
        </w:rPr>
        <w:t xml:space="preserve"> pozivaju</w:t>
      </w:r>
      <w:r w:rsidR="00E54723" w:rsidRPr="00E1675A">
        <w:rPr>
          <w:b w:val="false"/>
          <w:szCs w:val="24"/>
        </w:rPr>
        <w:t xml:space="preserve"> se</w:t>
      </w:r>
      <w:r w:rsidR="008458FD" w:rsidRPr="00E1675A">
        <w:rPr>
          <w:b w:val="false"/>
          <w:szCs w:val="24"/>
        </w:rPr>
        <w:t xml:space="preserve"> svi</w:t>
      </w:r>
      <w:r w:rsidR="0011785B" w:rsidRPr="00E1675A">
        <w:rPr>
          <w:b w:val="false"/>
          <w:szCs w:val="24"/>
        </w:rPr>
        <w:t xml:space="preserve"> vjerovnici</w:t>
      </w:r>
      <w:r w:rsidR="008458FD" w:rsidRPr="00E1675A">
        <w:rPr>
          <w:b w:val="false"/>
          <w:szCs w:val="24"/>
        </w:rPr>
        <w:t xml:space="preserve"> stečajnog dužnika te</w:t>
      </w:r>
      <w:r w:rsidR="0011785B" w:rsidRPr="00E1675A">
        <w:rPr>
          <w:b w:val="false"/>
          <w:szCs w:val="24"/>
        </w:rPr>
        <w:t xml:space="preserve"> stečajni upravitelj. </w:t>
      </w:r>
    </w:p>
    <w:p w:rsidRDefault="008230FF" w:rsidP="00CD5119" w:rsidR="008230FF" w:rsidRPr="00E1675A">
      <w:pPr>
        <w:rPr>
          <w:lang w:val="hr-HR"/>
        </w:rPr>
      </w:pPr>
    </w:p>
    <w:p w:rsidRDefault="0011785B" w:rsidP="00CB46FB" w:rsidR="00CB46FB" w:rsidRPr="00E1675A">
      <w:pPr>
        <w:ind w:left="720"/>
        <w:jc w:val="both"/>
        <w:rPr>
          <w:lang w:val="hr-HR"/>
        </w:rPr>
      </w:pPr>
      <w:r w:rsidRPr="00E1675A">
        <w:rPr>
          <w:lang w:val="hr-HR"/>
        </w:rPr>
        <w:t>I</w:t>
      </w:r>
      <w:r w:rsidR="008458FD" w:rsidRPr="00E1675A">
        <w:rPr>
          <w:lang w:val="hr-HR"/>
        </w:rPr>
        <w:t>II</w:t>
      </w:r>
      <w:r w:rsidR="00EE55DD" w:rsidRPr="00E1675A">
        <w:rPr>
          <w:lang w:val="hr-HR"/>
        </w:rPr>
        <w:t xml:space="preserve">. </w:t>
      </w:r>
      <w:r w:rsidR="00CB46FB" w:rsidRPr="00E1675A">
        <w:rPr>
          <w:lang w:val="hr-HR"/>
        </w:rPr>
        <w:t xml:space="preserve">Ovo rješenje će se </w:t>
      </w:r>
      <w:r w:rsidR="008230FF" w:rsidRPr="00E1675A">
        <w:rPr>
          <w:lang w:val="hr-HR"/>
        </w:rPr>
        <w:t xml:space="preserve">objaviti </w:t>
      </w:r>
      <w:r w:rsidR="00CB46FB" w:rsidRPr="00E1675A">
        <w:rPr>
          <w:lang w:val="hr-HR"/>
        </w:rPr>
        <w:t xml:space="preserve">na </w:t>
      </w:r>
      <w:r w:rsidR="005D6116" w:rsidRPr="00E1675A">
        <w:rPr>
          <w:lang w:val="hr-HR"/>
        </w:rPr>
        <w:t>e-</w:t>
      </w:r>
      <w:r w:rsidR="008458FD" w:rsidRPr="00E1675A">
        <w:rPr>
          <w:lang w:val="hr-HR"/>
        </w:rPr>
        <w:t xml:space="preserve">Oglasnoj </w:t>
      </w:r>
      <w:r w:rsidR="00CB46FB" w:rsidRPr="00E1675A">
        <w:rPr>
          <w:lang w:val="hr-HR"/>
        </w:rPr>
        <w:t xml:space="preserve">ploči </w:t>
      </w:r>
      <w:r w:rsidR="005D6116" w:rsidRPr="00E1675A">
        <w:rPr>
          <w:lang w:val="hr-HR"/>
        </w:rPr>
        <w:t>suda</w:t>
      </w:r>
      <w:r w:rsidR="00CB46FB" w:rsidRPr="00E1675A">
        <w:rPr>
          <w:lang w:val="hr-HR"/>
        </w:rPr>
        <w:t xml:space="preserve">, a što svim vjerovnicima služi kao poziv na </w:t>
      </w:r>
      <w:r w:rsidR="005D6116" w:rsidRPr="00E1675A">
        <w:rPr>
          <w:lang w:val="hr-HR"/>
        </w:rPr>
        <w:t xml:space="preserve">sazvanu </w:t>
      </w:r>
      <w:r w:rsidR="00CB46FB" w:rsidRPr="00E1675A">
        <w:rPr>
          <w:lang w:val="hr-HR"/>
        </w:rPr>
        <w:t>skupštinu vjerovnika</w:t>
      </w:r>
      <w:r w:rsidR="00481151" w:rsidRPr="00E1675A">
        <w:rPr>
          <w:lang w:val="hr-HR"/>
        </w:rPr>
        <w:t>.</w:t>
      </w:r>
    </w:p>
    <w:p w:rsidRDefault="0011785B" w:rsidP="00055BD5" w:rsidR="0011785B" w:rsidRPr="00E1675A">
      <w:pPr>
        <w:rPr>
          <w:lang w:val="hr-HR"/>
        </w:rPr>
      </w:pPr>
    </w:p>
    <w:p w:rsidRDefault="00C131B9" w:rsidP="00827CDB" w:rsidR="00C131B9" w:rsidRPr="00E1675A">
      <w:pPr>
        <w:jc w:val="center"/>
        <w:rPr>
          <w:lang w:val="hr-HR"/>
        </w:rPr>
      </w:pPr>
    </w:p>
    <w:p w:rsidRDefault="00827CDB" w:rsidP="00827CDB" w:rsidR="00827CDB" w:rsidRPr="00E1675A">
      <w:pPr>
        <w:jc w:val="center"/>
        <w:rPr>
          <w:lang w:val="hr-HR"/>
        </w:rPr>
      </w:pPr>
      <w:r w:rsidRPr="00E1675A">
        <w:rPr>
          <w:lang w:val="hr-HR"/>
        </w:rPr>
        <w:t>Obrazloženje</w:t>
      </w:r>
    </w:p>
    <w:p w:rsidRDefault="00827CDB" w:rsidP="00827CDB" w:rsidR="00827CDB" w:rsidRPr="00E1675A">
      <w:pPr>
        <w:jc w:val="center"/>
        <w:rPr>
          <w:lang w:val="hr-HR"/>
        </w:rPr>
      </w:pPr>
    </w:p>
    <w:p w:rsidRDefault="003F3993" w:rsidP="00D82604" w:rsidR="003F3993" w:rsidRPr="00E1675A">
      <w:pPr>
        <w:ind w:firstLine="720"/>
        <w:jc w:val="both"/>
      </w:pPr>
      <w:r w:rsidRPr="00E1675A">
        <w:rPr>
          <w:lang w:val="hr-HR"/>
        </w:rPr>
        <w:t xml:space="preserve">U stečajnom postupku koji se nad dužnikom </w:t>
      </w:r>
      <w:r w:rsidR="00F3424E" w:rsidRPr="00E1675A">
        <w:t xml:space="preserve">Wonder-Trade d.o.o. u stečaju Split </w:t>
      </w:r>
      <w:r w:rsidR="009B29D5" w:rsidRPr="00E1675A">
        <w:rPr>
          <w:lang w:val="hr-HR"/>
        </w:rPr>
        <w:t xml:space="preserve">vodi </w:t>
      </w:r>
      <w:r w:rsidRPr="00E1675A">
        <w:rPr>
          <w:lang w:val="hr-HR"/>
        </w:rPr>
        <w:t>kod ovog suda pod posl. br.</w:t>
      </w:r>
      <w:r w:rsidRPr="00E1675A">
        <w:rPr>
          <w:b/>
          <w:lang w:val="hr-HR"/>
        </w:rPr>
        <w:t xml:space="preserve"> </w:t>
      </w:r>
      <w:r w:rsidR="009B29D5" w:rsidRPr="00E1675A">
        <w:rPr>
          <w:lang w:val="hr-HR"/>
        </w:rPr>
        <w:t>St-</w:t>
      </w:r>
      <w:r w:rsidR="00F3424E" w:rsidRPr="00E1675A">
        <w:rPr>
          <w:lang w:val="hr-HR"/>
        </w:rPr>
        <w:t>37/2008</w:t>
      </w:r>
      <w:r w:rsidR="00E1675A" w:rsidRPr="00E1675A">
        <w:rPr>
          <w:lang w:val="hr-HR"/>
        </w:rPr>
        <w:t>, stečajni upravitelj Josip Hrga iz Splita</w:t>
      </w:r>
      <w:r w:rsidRPr="00E1675A">
        <w:t xml:space="preserve"> je predložio sazvati skupštinu vjerovnika stečajnog dužnika radi </w:t>
      </w:r>
      <w:r w:rsidR="009B29D5" w:rsidRPr="00E1675A">
        <w:t xml:space="preserve">podnošenja izvješća vjerovnicima o tijeku stečajnog postupka i stanju stečajne mase, </w:t>
      </w:r>
      <w:r w:rsidR="00D50DB1">
        <w:t xml:space="preserve">zatim radi donošenja odluke o pdmirenju duga kojeg Jurica Rubić iz Splita ima prema stečajnom dužniku, </w:t>
      </w:r>
      <w:r w:rsidR="009B29D5" w:rsidRPr="00E1675A">
        <w:t xml:space="preserve">kao i radi donošenja </w:t>
      </w:r>
      <w:r w:rsidR="00D50DB1">
        <w:t xml:space="preserve">drugih </w:t>
      </w:r>
      <w:r w:rsidRPr="00E1675A">
        <w:t xml:space="preserve">odluka </w:t>
      </w:r>
      <w:r w:rsidR="00D50DB1">
        <w:t>bitnih za daljnji tijek</w:t>
      </w:r>
      <w:r w:rsidRPr="00E1675A">
        <w:t xml:space="preserve"> ovog stečajnog postupka.</w:t>
      </w:r>
    </w:p>
    <w:p w:rsidRDefault="003F3993" w:rsidP="00D82604" w:rsidR="003F3993" w:rsidRPr="00E1675A">
      <w:pPr>
        <w:ind w:firstLine="720"/>
        <w:jc w:val="both"/>
      </w:pPr>
    </w:p>
    <w:p w:rsidRDefault="003F3993" w:rsidP="003F3993" w:rsidR="007372B7" w:rsidRPr="00E1675A">
      <w:pPr>
        <w:ind w:firstLine="720"/>
        <w:jc w:val="both"/>
        <w:rPr>
          <w:lang w:val="hr-HR"/>
        </w:rPr>
      </w:pPr>
      <w:r w:rsidRPr="00E1675A">
        <w:rPr>
          <w:lang w:val="hr-HR"/>
        </w:rPr>
        <w:t xml:space="preserve"> Radi izvještavanja vjerovnika o dosadašnjem tijeku stečajnog postupka i stanju stečajne mase te radi donošenja odluka bitnih za daljni tijek ovog stečajnog postupka, sukladno prijedlogu stečajnog upravitelja, valjalo je sazvati skupštinu vjerovnika pa je </w:t>
      </w:r>
      <w:r w:rsidRPr="00E1675A">
        <w:rPr>
          <w:lang w:val="hr-HR"/>
        </w:rPr>
        <w:lastRenderedPageBreak/>
        <w:t xml:space="preserve">stoga sud, </w:t>
      </w:r>
      <w:r w:rsidR="00386C35" w:rsidRPr="00E1675A">
        <w:rPr>
          <w:lang w:val="hr-HR"/>
        </w:rPr>
        <w:t>temeljem odredbi čl. 38.a i 38.b Stečajnog zakona (Narodne novine broj 44/96, 29/99, 129/00, 123/03, 82/06, 116/10, 25/12, 133/12 i 45/13), u</w:t>
      </w:r>
      <w:r w:rsidR="002605DB" w:rsidRPr="00E1675A">
        <w:rPr>
          <w:lang w:val="hr-HR"/>
        </w:rPr>
        <w:t xml:space="preserve"> vezi s odredbama čl. 12. st. 1. i 2.</w:t>
      </w:r>
      <w:r w:rsidR="00386C35" w:rsidRPr="00E1675A">
        <w:rPr>
          <w:lang w:val="hr-HR"/>
        </w:rPr>
        <w:t>, čl. 103. te čl. 441. st. 2. Stečajnog zakona (Naro</w:t>
      </w:r>
      <w:r w:rsidR="00055BD5" w:rsidRPr="00E1675A">
        <w:rPr>
          <w:lang w:val="hr-HR"/>
        </w:rPr>
        <w:t>dne novine broj 71/15), odlučio</w:t>
      </w:r>
      <w:r w:rsidR="00386C35" w:rsidRPr="00E1675A">
        <w:rPr>
          <w:lang w:val="hr-HR"/>
        </w:rPr>
        <w:t xml:space="preserve"> kao u točkama I. do III. izreke ovog rješenja.</w:t>
      </w:r>
      <w:r w:rsidR="007372B7" w:rsidRPr="00E1675A">
        <w:rPr>
          <w:lang w:val="hr-HR"/>
        </w:rPr>
        <w:t xml:space="preserve"> </w:t>
      </w:r>
    </w:p>
    <w:p w:rsidRDefault="00C1773F" w:rsidP="007372B7" w:rsidR="00C1773F" w:rsidRPr="00E1675A">
      <w:pPr>
        <w:ind w:firstLine="720"/>
        <w:jc w:val="both"/>
        <w:rPr>
          <w:lang w:val="hr-HR"/>
        </w:rPr>
      </w:pPr>
    </w:p>
    <w:p w:rsidRDefault="00481151" w:rsidP="00055BD5" w:rsidR="008307F9" w:rsidRPr="00E1675A">
      <w:pPr>
        <w:jc w:val="center"/>
        <w:rPr>
          <w:lang w:val="hr-HR"/>
        </w:rPr>
      </w:pPr>
      <w:r w:rsidRPr="00E1675A">
        <w:rPr>
          <w:lang w:val="hr-HR"/>
        </w:rPr>
        <w:t xml:space="preserve">U Splitu, </w:t>
      </w:r>
      <w:r w:rsidR="008D3CF0">
        <w:rPr>
          <w:lang w:val="hr-HR"/>
        </w:rPr>
        <w:t>26</w:t>
      </w:r>
      <w:r w:rsidR="00E1675A" w:rsidRPr="00E1675A">
        <w:rPr>
          <w:lang w:val="hr-HR"/>
        </w:rPr>
        <w:t>. srpnja</w:t>
      </w:r>
      <w:r w:rsidR="008307F9" w:rsidRPr="00E1675A">
        <w:rPr>
          <w:lang w:val="hr-HR"/>
        </w:rPr>
        <w:t xml:space="preserve"> 201</w:t>
      </w:r>
      <w:r w:rsidR="00035527" w:rsidRPr="00E1675A">
        <w:rPr>
          <w:lang w:val="hr-HR"/>
        </w:rPr>
        <w:t>7</w:t>
      </w:r>
      <w:r w:rsidR="008307F9" w:rsidRPr="00E1675A">
        <w:rPr>
          <w:lang w:val="hr-HR"/>
        </w:rPr>
        <w:t>. godine.</w:t>
      </w:r>
    </w:p>
    <w:p w:rsidRDefault="008307F9" w:rsidP="008307F9" w:rsidR="008307F9" w:rsidRPr="008D3CF0">
      <w:pPr>
        <w:jc w:val="both"/>
        <w:rPr>
          <w:sz w:val="16"/>
          <w:szCs w:val="16"/>
          <w:lang w:val="hr-HR"/>
        </w:rPr>
      </w:pPr>
      <w:r w:rsidRPr="00E1675A">
        <w:rPr>
          <w:lang w:val="hr-HR"/>
        </w:rPr>
        <w:t xml:space="preserve"> </w:t>
      </w:r>
    </w:p>
    <w:p w:rsidRDefault="008307F9" w:rsidP="008307F9" w:rsidR="008307F9" w:rsidRPr="00E1675A">
      <w:pPr>
        <w:ind w:firstLine="108" w:left="7092"/>
        <w:rPr>
          <w:lang w:val="hr-HR"/>
        </w:rPr>
      </w:pPr>
      <w:r w:rsidRPr="00E1675A">
        <w:rPr>
          <w:lang w:val="hr-HR"/>
        </w:rPr>
        <w:t xml:space="preserve">S U D A C </w:t>
      </w:r>
    </w:p>
    <w:p w:rsidRDefault="008307F9" w:rsidP="008307F9" w:rsidR="008307F9" w:rsidRPr="00E1675A">
      <w:pPr>
        <w:ind w:left="6372"/>
        <w:rPr>
          <w:sz w:val="28"/>
          <w:szCs w:val="28"/>
          <w:lang w:val="hr-HR"/>
        </w:rPr>
      </w:pPr>
    </w:p>
    <w:p w:rsidRDefault="008307F9" w:rsidP="008307F9" w:rsidR="008307F9" w:rsidRPr="00E1675A">
      <w:pPr>
        <w:ind w:firstLine="216" w:left="6984"/>
        <w:rPr>
          <w:lang w:val="hr-HR"/>
        </w:rPr>
      </w:pPr>
      <w:r w:rsidRPr="00E1675A">
        <w:rPr>
          <w:lang w:val="hr-HR"/>
        </w:rPr>
        <w:t>Paško Bačić</w:t>
      </w:r>
    </w:p>
    <w:p w:rsidRDefault="008307F9" w:rsidP="008307F9" w:rsidR="008307F9" w:rsidRPr="00E1675A">
      <w:pPr>
        <w:ind w:left="6372"/>
        <w:rPr>
          <w:lang w:val="hr-HR"/>
        </w:rPr>
      </w:pPr>
    </w:p>
    <w:p w:rsidRDefault="00E1675A" w:rsidP="008307F9" w:rsidR="00E1675A" w:rsidRPr="008D3CF0">
      <w:pPr>
        <w:jc w:val="both"/>
        <w:rPr>
          <w:sz w:val="16"/>
          <w:szCs w:val="16"/>
          <w:lang w:val="hr-HR"/>
        </w:rPr>
      </w:pPr>
    </w:p>
    <w:p w:rsidRDefault="00E1675A" w:rsidP="008307F9" w:rsidR="00E1675A" w:rsidRPr="008D3CF0">
      <w:pPr>
        <w:jc w:val="both"/>
        <w:rPr>
          <w:sz w:val="16"/>
          <w:szCs w:val="16"/>
          <w:vertAlign w:val="subscript"/>
          <w:lang w:val="hr-HR"/>
        </w:rPr>
      </w:pPr>
    </w:p>
    <w:p w:rsidRDefault="008307F9" w:rsidP="008307F9" w:rsidR="008307F9" w:rsidRPr="00E1675A">
      <w:pPr>
        <w:jc w:val="both"/>
        <w:rPr>
          <w:lang w:val="hr-HR"/>
        </w:rPr>
      </w:pPr>
      <w:r w:rsidRPr="00E1675A">
        <w:rPr>
          <w:lang w:val="hr-HR"/>
        </w:rPr>
        <w:t>POUKA O PRAVNOM LIJEKU:</w:t>
      </w:r>
    </w:p>
    <w:p w:rsidRDefault="008307F9" w:rsidP="008307F9" w:rsidR="008307F9" w:rsidRPr="00E1675A">
      <w:pPr>
        <w:jc w:val="both"/>
        <w:rPr>
          <w:lang w:val="hr-HR"/>
        </w:rPr>
      </w:pPr>
      <w:r w:rsidRPr="00E1675A">
        <w:rPr>
          <w:lang w:val="hr-HR"/>
        </w:rPr>
        <w:t>Protiv ovog rješenja je dopuštena žalba Visokom trgovačkom sudu RH u Zagrebu. Žalba se p</w:t>
      </w:r>
      <w:r w:rsidR="00162EEB" w:rsidRPr="00E1675A">
        <w:rPr>
          <w:lang w:val="hr-HR"/>
        </w:rPr>
        <w:t>odnosi putem ovog suda, pismeno</w:t>
      </w:r>
      <w:r w:rsidRPr="00E1675A">
        <w:rPr>
          <w:lang w:val="hr-HR"/>
        </w:rPr>
        <w:t xml:space="preserve"> u tri primjerka</w:t>
      </w:r>
      <w:r w:rsidR="00162EEB" w:rsidRPr="00E1675A">
        <w:rPr>
          <w:lang w:val="hr-HR"/>
        </w:rPr>
        <w:t>,</w:t>
      </w:r>
      <w:r w:rsidRPr="00E1675A">
        <w:rPr>
          <w:lang w:val="hr-HR"/>
        </w:rPr>
        <w:t xml:space="preserve"> u roku od 8 dana</w:t>
      </w:r>
      <w:r w:rsidR="00162EEB" w:rsidRPr="00E1675A">
        <w:rPr>
          <w:lang w:val="hr-HR"/>
        </w:rPr>
        <w:t xml:space="preserve"> od dostave rješenja</w:t>
      </w:r>
      <w:r w:rsidR="00055BD5" w:rsidRPr="00E1675A">
        <w:rPr>
          <w:lang w:val="hr-HR"/>
        </w:rPr>
        <w:t>, a dostava ovog rješenja smatra se obavljenom istekom osmog dana od dana njegove objave na mrežnoj stranici e-Oglasna ploča sudova</w:t>
      </w:r>
      <w:r w:rsidRPr="00E1675A">
        <w:rPr>
          <w:lang w:val="hr-HR"/>
        </w:rPr>
        <w:t xml:space="preserve">. </w:t>
      </w:r>
    </w:p>
    <w:p w:rsidRDefault="008C692C" w:rsidP="008307F9" w:rsidR="008C692C" w:rsidRPr="00E1675A">
      <w:pPr>
        <w:jc w:val="both"/>
        <w:rPr>
          <w:lang w:val="hr-HR"/>
        </w:rPr>
      </w:pPr>
    </w:p>
    <w:p w:rsidRDefault="000678D4" w:rsidP="008307F9" w:rsidR="000678D4" w:rsidRPr="00D50DB1">
      <w:pPr>
        <w:jc w:val="both"/>
        <w:rPr>
          <w:sz w:val="16"/>
          <w:szCs w:val="16"/>
          <w:lang w:val="hr-HR"/>
        </w:rPr>
      </w:pPr>
    </w:p>
    <w:p w:rsidRDefault="008307F9" w:rsidP="008307F9" w:rsidR="008307F9" w:rsidRPr="00E1675A">
      <w:pPr>
        <w:jc w:val="both"/>
        <w:rPr>
          <w:lang w:val="hr-HR"/>
        </w:rPr>
      </w:pPr>
      <w:r w:rsidRPr="00E1675A">
        <w:rPr>
          <w:lang w:val="hr-HR"/>
        </w:rPr>
        <w:t>DNA:</w:t>
      </w:r>
    </w:p>
    <w:p w:rsidRDefault="008307F9" w:rsidP="008307F9" w:rsidR="006F5706" w:rsidRPr="00E1675A">
      <w:pPr>
        <w:numPr>
          <w:ilvl w:val="0"/>
          <w:numId w:val="3"/>
        </w:numPr>
        <w:jc w:val="both"/>
        <w:rPr>
          <w:lang w:val="hr-HR"/>
        </w:rPr>
      </w:pPr>
      <w:r w:rsidRPr="00E1675A">
        <w:rPr>
          <w:lang w:val="hr-HR"/>
        </w:rPr>
        <w:t>stečajn</w:t>
      </w:r>
      <w:r w:rsidR="00035527" w:rsidRPr="00E1675A">
        <w:rPr>
          <w:lang w:val="hr-HR"/>
        </w:rPr>
        <w:t>om upravitelju</w:t>
      </w:r>
      <w:r w:rsidR="008C692C" w:rsidRPr="00E1675A">
        <w:rPr>
          <w:lang w:val="hr-HR"/>
        </w:rPr>
        <w:t xml:space="preserve"> </w:t>
      </w:r>
      <w:r w:rsidR="00A6037F">
        <w:rPr>
          <w:lang w:val="hr-HR"/>
        </w:rPr>
        <w:t>Josipu Hrgi</w:t>
      </w:r>
    </w:p>
    <w:p w:rsidRDefault="00162EEB" w:rsidP="008307F9" w:rsidR="00162EEB" w:rsidRPr="00E1675A">
      <w:pPr>
        <w:numPr>
          <w:ilvl w:val="0"/>
          <w:numId w:val="3"/>
        </w:numPr>
        <w:jc w:val="both"/>
        <w:rPr>
          <w:lang w:val="hr-HR"/>
        </w:rPr>
      </w:pPr>
      <w:r w:rsidRPr="00E1675A">
        <w:rPr>
          <w:lang w:val="hr-HR"/>
        </w:rPr>
        <w:t>e-</w:t>
      </w:r>
      <w:r w:rsidR="00555C7C" w:rsidRPr="00E1675A">
        <w:rPr>
          <w:lang w:val="hr-HR"/>
        </w:rPr>
        <w:t xml:space="preserve">Oglasna </w:t>
      </w:r>
      <w:r w:rsidR="008307F9" w:rsidRPr="00E1675A">
        <w:rPr>
          <w:lang w:val="hr-HR"/>
        </w:rPr>
        <w:t xml:space="preserve">ploča suda </w:t>
      </w:r>
    </w:p>
    <w:p w:rsidRDefault="008307F9" w:rsidP="008307F9" w:rsidR="008307F9" w:rsidRPr="00E1675A">
      <w:pPr>
        <w:numPr>
          <w:ilvl w:val="0"/>
          <w:numId w:val="3"/>
        </w:numPr>
        <w:jc w:val="both"/>
        <w:rPr>
          <w:lang w:val="hr-HR"/>
        </w:rPr>
      </w:pPr>
      <w:r w:rsidRPr="00E1675A">
        <w:rPr>
          <w:lang w:val="hr-HR"/>
        </w:rPr>
        <w:t>u spis</w:t>
      </w:r>
    </w:p>
    <w:sectPr w:rsidSect="008D3CF0" w:rsidR="008307F9" w:rsidRPr="00E1675A">
      <w:headerReference w:type="default" r:id="rId11"/>
      <w:pgSz w:h="15840" w:w="12240"/>
      <w:pgMar w:gutter="0" w:footer="708" w:header="708" w:left="1800" w:bottom="1560" w:right="1800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5F4" w:rsidP="003A6DA9" w:rsidR="005845F4">
      <w:r>
        <w:separator/>
      </w:r>
    </w:p>
  </w:endnote>
  <w:endnote w:id="0" w:type="continuationSeparator">
    <w:p w:rsidRDefault="005845F4" w:rsidP="003A6DA9" w:rsidR="0058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5F4" w:rsidP="003A6DA9" w:rsidR="005845F4">
      <w:r>
        <w:separator/>
      </w:r>
    </w:p>
  </w:footnote>
  <w:footnote w:id="0" w:type="continuationSeparator">
    <w:p w:rsidRDefault="005845F4" w:rsidP="003A6DA9" w:rsidR="00584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825" w:rsidP="001C5825" w:rsidR="00F3424E" w:rsidRPr="001C5825">
    <w:pPr>
      <w:pStyle w:val="Zaglavlje"/>
    </w:pPr>
    <w:r>
      <w:t xml:space="preserve">                                                                     - </w:t>
    </w:r>
    <w:r w:rsidR="00481151">
      <w:fldChar w:fldCharType="begin"/>
    </w:r>
    <w:r w:rsidR="00481151">
      <w:instrText>PAGE   \* MERGEFORMAT</w:instrText>
    </w:r>
    <w:r w:rsidR="00481151">
      <w:fldChar w:fldCharType="separate"/>
    </w:r>
    <w:r w:rsidR="00F26C8E" w:rsidRPr="00F26C8E">
      <w:rPr>
        <w:noProof/>
        <w:lang w:val="hr-HR"/>
      </w:rPr>
      <w:t>2</w:t>
    </w:r>
    <w:r w:rsidR="00481151">
      <w:fldChar w:fldCharType="end"/>
    </w:r>
    <w:r w:rsidR="00481151">
      <w:t xml:space="preserve"> -</w:t>
    </w:r>
    <w:r>
      <w:t xml:space="preserve">             </w:t>
    </w:r>
    <w:r w:rsidR="00E54723">
      <w:t xml:space="preserve">                            </w:t>
    </w:r>
    <w:r>
      <w:t xml:space="preserve"> </w:t>
    </w:r>
    <w:r w:rsidR="00DA1691">
      <w:rPr>
        <w:lang w:val="hr-HR"/>
      </w:rPr>
      <w:t>12. St-</w:t>
    </w:r>
    <w:r w:rsidR="00F3424E">
      <w:t>37/2008</w:t>
    </w:r>
  </w:p>
  <w:p w:rsidRDefault="001C5825" w:rsidP="001C5825" w:rsidR="001C5825">
    <w:pPr>
      <w:pStyle w:val="Zaglavlje"/>
      <w:rPr>
        <w:lang w:val="hr-HR"/>
      </w:rPr>
    </w:pPr>
  </w:p>
  <w:p w:rsidRDefault="00A6037F" w:rsidP="001C5825" w:rsidR="00A6037F">
    <w:pPr>
      <w:pStyle w:val="Zaglavlje"/>
      <w:rPr>
        <w:lang w:val="hr-HR"/>
      </w:rPr>
    </w:pPr>
  </w:p>
  <w:p w:rsidRDefault="001C5825" w:rsidP="001C5825" w:rsidR="001C5825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5527"/>
    <w:rsid w:val="00037DAA"/>
    <w:rsid w:val="00044E41"/>
    <w:rsid w:val="0004782B"/>
    <w:rsid w:val="0005061D"/>
    <w:rsid w:val="00055BD5"/>
    <w:rsid w:val="00066E35"/>
    <w:rsid w:val="000678D4"/>
    <w:rsid w:val="0007420F"/>
    <w:rsid w:val="000A0D85"/>
    <w:rsid w:val="000B0BFB"/>
    <w:rsid w:val="000B1BFA"/>
    <w:rsid w:val="00103E11"/>
    <w:rsid w:val="00116E67"/>
    <w:rsid w:val="0011701A"/>
    <w:rsid w:val="0011785B"/>
    <w:rsid w:val="0014639A"/>
    <w:rsid w:val="001472E9"/>
    <w:rsid w:val="0015249D"/>
    <w:rsid w:val="00161A95"/>
    <w:rsid w:val="00162EEB"/>
    <w:rsid w:val="001850B3"/>
    <w:rsid w:val="001948EE"/>
    <w:rsid w:val="001A149F"/>
    <w:rsid w:val="001A7172"/>
    <w:rsid w:val="001C5825"/>
    <w:rsid w:val="001D3A50"/>
    <w:rsid w:val="002014C3"/>
    <w:rsid w:val="0020468F"/>
    <w:rsid w:val="002165BE"/>
    <w:rsid w:val="002247A2"/>
    <w:rsid w:val="00243C65"/>
    <w:rsid w:val="00247D9D"/>
    <w:rsid w:val="002605DB"/>
    <w:rsid w:val="002820A8"/>
    <w:rsid w:val="00287744"/>
    <w:rsid w:val="002E04F5"/>
    <w:rsid w:val="002F4660"/>
    <w:rsid w:val="00304037"/>
    <w:rsid w:val="003109B7"/>
    <w:rsid w:val="00313AD8"/>
    <w:rsid w:val="0031650A"/>
    <w:rsid w:val="00333ABE"/>
    <w:rsid w:val="0035480C"/>
    <w:rsid w:val="00386C35"/>
    <w:rsid w:val="003A6DA9"/>
    <w:rsid w:val="003E7FAE"/>
    <w:rsid w:val="003F13DF"/>
    <w:rsid w:val="003F3993"/>
    <w:rsid w:val="003F4FF2"/>
    <w:rsid w:val="00405B05"/>
    <w:rsid w:val="004106FB"/>
    <w:rsid w:val="004272F8"/>
    <w:rsid w:val="0047098F"/>
    <w:rsid w:val="00474810"/>
    <w:rsid w:val="00477866"/>
    <w:rsid w:val="00481151"/>
    <w:rsid w:val="00492F65"/>
    <w:rsid w:val="004A2409"/>
    <w:rsid w:val="004D48DB"/>
    <w:rsid w:val="00521303"/>
    <w:rsid w:val="00546FE4"/>
    <w:rsid w:val="00555C7C"/>
    <w:rsid w:val="00560DA3"/>
    <w:rsid w:val="00560FDA"/>
    <w:rsid w:val="00572744"/>
    <w:rsid w:val="00582383"/>
    <w:rsid w:val="005845F4"/>
    <w:rsid w:val="005D6116"/>
    <w:rsid w:val="005E54C8"/>
    <w:rsid w:val="006233F9"/>
    <w:rsid w:val="00625CC9"/>
    <w:rsid w:val="00656DEE"/>
    <w:rsid w:val="00665CE0"/>
    <w:rsid w:val="00677163"/>
    <w:rsid w:val="006A3CD8"/>
    <w:rsid w:val="006D5F0A"/>
    <w:rsid w:val="006F5706"/>
    <w:rsid w:val="007301D9"/>
    <w:rsid w:val="007372B7"/>
    <w:rsid w:val="00737727"/>
    <w:rsid w:val="007400E6"/>
    <w:rsid w:val="00782CE6"/>
    <w:rsid w:val="00794011"/>
    <w:rsid w:val="007D4F11"/>
    <w:rsid w:val="007D6AEA"/>
    <w:rsid w:val="007F26EE"/>
    <w:rsid w:val="007F4B82"/>
    <w:rsid w:val="00801AF4"/>
    <w:rsid w:val="008230FF"/>
    <w:rsid w:val="00827CDB"/>
    <w:rsid w:val="008307F9"/>
    <w:rsid w:val="00834174"/>
    <w:rsid w:val="008440E5"/>
    <w:rsid w:val="008458FD"/>
    <w:rsid w:val="00853874"/>
    <w:rsid w:val="008A50CB"/>
    <w:rsid w:val="008B08C9"/>
    <w:rsid w:val="008B4783"/>
    <w:rsid w:val="008C692C"/>
    <w:rsid w:val="008D3CF0"/>
    <w:rsid w:val="00913E4E"/>
    <w:rsid w:val="0091491C"/>
    <w:rsid w:val="0094373F"/>
    <w:rsid w:val="00955058"/>
    <w:rsid w:val="00964A7F"/>
    <w:rsid w:val="00966EDF"/>
    <w:rsid w:val="009768A3"/>
    <w:rsid w:val="009800F0"/>
    <w:rsid w:val="00993327"/>
    <w:rsid w:val="009B29D5"/>
    <w:rsid w:val="009D1F7B"/>
    <w:rsid w:val="009D59A9"/>
    <w:rsid w:val="009E4287"/>
    <w:rsid w:val="00A20C27"/>
    <w:rsid w:val="00A50D9D"/>
    <w:rsid w:val="00A6037F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497D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131B9"/>
    <w:rsid w:val="00C1773F"/>
    <w:rsid w:val="00C23702"/>
    <w:rsid w:val="00C460A8"/>
    <w:rsid w:val="00C6412A"/>
    <w:rsid w:val="00CA2900"/>
    <w:rsid w:val="00CB46FB"/>
    <w:rsid w:val="00CC3B1A"/>
    <w:rsid w:val="00CD4524"/>
    <w:rsid w:val="00CD5119"/>
    <w:rsid w:val="00CD7859"/>
    <w:rsid w:val="00CE5EE5"/>
    <w:rsid w:val="00D050A8"/>
    <w:rsid w:val="00D075A6"/>
    <w:rsid w:val="00D10042"/>
    <w:rsid w:val="00D11830"/>
    <w:rsid w:val="00D25F27"/>
    <w:rsid w:val="00D268E7"/>
    <w:rsid w:val="00D50DB1"/>
    <w:rsid w:val="00D63F94"/>
    <w:rsid w:val="00D66C2F"/>
    <w:rsid w:val="00D73D4D"/>
    <w:rsid w:val="00D77C8A"/>
    <w:rsid w:val="00D82604"/>
    <w:rsid w:val="00DA1691"/>
    <w:rsid w:val="00DB2FB0"/>
    <w:rsid w:val="00E059E1"/>
    <w:rsid w:val="00E1675A"/>
    <w:rsid w:val="00E17A90"/>
    <w:rsid w:val="00E25A2D"/>
    <w:rsid w:val="00E32CB1"/>
    <w:rsid w:val="00E51344"/>
    <w:rsid w:val="00E53791"/>
    <w:rsid w:val="00E54723"/>
    <w:rsid w:val="00E6465F"/>
    <w:rsid w:val="00E76DE5"/>
    <w:rsid w:val="00E77705"/>
    <w:rsid w:val="00E96852"/>
    <w:rsid w:val="00ED2140"/>
    <w:rsid w:val="00EE55DD"/>
    <w:rsid w:val="00EF0F64"/>
    <w:rsid w:val="00F043B2"/>
    <w:rsid w:val="00F1530E"/>
    <w:rsid w:val="00F20827"/>
    <w:rsid w:val="00F26C8E"/>
    <w:rsid w:val="00F3424E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6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C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26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2008.</izvorni_sadrzaj>
    <derivirana_varijabla naziv="DomainObject.Predmet.DatumOsnivanja_1">30. rujna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St-37/2008</izvorni_sadrzaj>
    <derivirana_varijabla naziv="DomainObject.Predmet.OznakaBroj_1">St-37/2008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WONDER-TRADE d.o.o. za trgovinu "u stečaju"</izvorni_sadrzaj>
    <derivirana_varijabla naziv="DomainObject.Predmet.ProtustrankaFormated_1">  WONDER-TRADE d.o.o. za trgovinu "u stečaju"</derivirana_varijabla>
  </DomainObject.Predmet.ProtustrankaFormated>
  <DomainObject.Predmet.ProtustrankaFormatedOIB>
    <izvorni_sadrzaj>  WONDER-TRADE d.o.o. za trgovinu "u stečaju", OIB 58209278145</izvorni_sadrzaj>
    <derivirana_varijabla naziv="DomainObject.Predmet.ProtustrankaFormatedOIB_1">  WONDER-TRADE d.o.o. za trgovinu "u stečaju", OIB 58209278145</derivirana_varijabla>
  </DomainObject.Predmet.ProtustrankaFormatedOIB>
  <DomainObject.Predmet.ProtustrankaFormatedWithAdress>
    <izvorni_sadrzaj> WONDER-TRADE d.o.o. za trgovinu "u stečaju", Put Duilova 6/B, 21000 Split</izvorni_sadrzaj>
    <derivirana_varijabla naziv="DomainObject.Predmet.ProtustrankaFormatedWithAdress_1"> WONDER-TRADE d.o.o. za trgovinu "u stečaju", Put Duilova 6/B, 21000 Split</derivirana_varijabla>
  </DomainObject.Predmet.ProtustrankaFormatedWithAdress>
  <DomainObject.Predmet.ProtustrankaFormatedWithAdressOIB>
    <izvorni_sadrzaj> WONDER-TRADE d.o.o. za trgovinu "u stečaju", OIB 58209278145, Put Duilova 6/B, 21000 Split</izvorni_sadrzaj>
    <derivirana_varijabla naziv="DomainObject.Predmet.ProtustrankaFormatedWithAdressOIB_1"> WONDER-TRADE d.o.o. za trgovinu "u stečaju", OIB 58209278145, Put Duilova 6/B, 21000 Split</derivirana_varijabla>
  </DomainObject.Predmet.ProtustrankaFormatedWithAdressOIB>
  <DomainObject.Predmet.ProtustrankaWithAdress>
    <izvorni_sadrzaj>WONDER-TRADE d.o.o. za trgovinu "u stečaju" Put Duilova 6/B, 21000 Split</izvorni_sadrzaj>
    <derivirana_varijabla naziv="DomainObject.Predmet.ProtustrankaWithAdress_1">WONDER-TRADE d.o.o. za trgovinu "u stečaju" Put Duilova 6/B, 21000 Split</derivirana_varijabla>
  </DomainObject.Predmet.ProtustrankaWithAdress>
  <DomainObject.Predmet.ProtustrankaWithAdressOIB>
    <izvorni_sadrzaj>WONDER-TRADE d.o.o. za trgovinu "u stečaju", OIB 58209278145, Put Duilova 6/B, 21000 Split</izvorni_sadrzaj>
    <derivirana_varijabla naziv="DomainObject.Predmet.ProtustrankaWithAdressOIB_1">WONDER-TRADE d.o.o. za trgovinu "u stečaju", OIB 58209278145, Put Duilova 6/B, 21000 Split</derivirana_varijabla>
  </DomainObject.Predmet.ProtustrankaWithAdressOIB>
  <DomainObject.Predmet.ProtustrankaNazivFormated>
    <izvorni_sadrzaj>WONDER-TRADE d.o.o. za trgovinu "u stečaju"</izvorni_sadrzaj>
    <derivirana_varijabla naziv="DomainObject.Predmet.ProtustrankaNazivFormated_1">WONDER-TRADE d.o.o. za trgovinu "u stečaju"</derivirana_varijabla>
  </DomainObject.Predmet.ProtustrankaNazivFormated>
  <DomainObject.Predmet.ProtustrankaNazivFormatedOIB>
    <izvorni_sadrzaj>WONDER-TRADE d.o.o. za trgovinu "u stečaju", OIB 58209278145</izvorni_sadrzaj>
    <derivirana_varijabla naziv="DomainObject.Predmet.ProtustrankaNazivFormatedOIB_1">WONDER-TRADE d.o.o. za trgovinu "u stečaju", OIB 58209278145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WONDER-TRADE d.o.o. za trgovinu "u stečaju"; VIPnet, društvo s ograničenom odgovornošću za usluge javnih telekomunikacija; INTELKOM društvo s ograničenom odgovornošću za trgovinu telekomunikacijskim uređajima i usluge; JAN - SPLIT, društvo ograničene odgovornosti za trgovinu i usluge; SLOBODNA DALMACIJA izdavačka i tiskarska djelatnost, dioničko društvo; LOST, društvo s ograničenom odgovornošću za proizvodnju elektroničke opreme, trgovinu i usluge; HELIKOP d.o.o. za trgovinu i usluge; KERUM društvo s ograničenom odgovornošću, za unutarnju i vanjsku trgovinu, promet i usluge; Hrvatski Telekom d.d.; BLITZ film i video distribucija, društvo s ograničenom odgovornošću; EUROPATRADE,vanjska i unutarnja trgovina, proizvodnja i montaža tehničkih proizvoda, d.o.o.; SOLE-COMMERCE društvo s ograničenom odgovornošću za proizvodnju, trgovinu i usluge; ČISTOĆA društvo s ograničenom odgovornošću za obavljanje komunalnih djelatnosti održavanja čistoće i odlaganja komunaln; NOVI DANI, d.o.o., promet i upravljanje nekretninama; EUROTRADE d. o. o. za trgovinu i uvoz-izvoz; Hrvatske vode, pravna osoba za upravljanje vodama; Vanja Samac</izvorni_sadrzaj>
    <derivirana_varijabla naziv="DomainObject.Predmet.StrankaFormated_1">  WONDER-TRADE d.o.o. za trgovinu "u stečaju"; VIPnet, društvo s ograničenom odgovornošću za usluge javnih telekomunikacija; INTELKOM društvo s ograničenom odgovornošću za trgovinu telekomunikacijskim uređajima i usluge; JAN - SPLIT, društvo ograničene odgovornosti za trgovinu i usluge; SLOBODNA DALMACIJA izdavačka i tiskarska djelatnost, dioničko društvo; LOST, društvo s ograničenom odgovornošću za proizvodnju elektroničke opreme, trgovinu i usluge; HELIKOP d.o.o. za trgovinu i usluge; KERUM društvo s ograničenom odgovornošću, za unutarnju i vanjsku trgovinu, promet i usluge; Hrvatski Telekom d.d.; BLITZ film i video distribucija, društvo s ograničenom odgovornošću; EUROPATRADE,vanjska i unutarnja trgovina, proizvodnja i montaža tehničkih proizvoda, d.o.o.; SOLE-COMMERCE društvo s ograničenom odgovornošću za proizvodnju, trgovinu i usluge; ČISTOĆA društvo s ograničenom odgovornošću za obavljanje komunalnih djelatnosti održavanja čistoće i odlaganja komunaln; NOVI DANI, d.o.o., promet i upravljanje nekretninama; EUROTRADE d. o. o. za trgovinu i uvoz-izvoz; Hrvatske vode, pravna osoba za upravljanje vodama; Vanja Samac</derivirana_varijabla>
  </DomainObject.Predmet.StrankaFormated>
  <DomainObject.Predmet.StrankaFormatedOIB>
    <izvorni_sadrzaj>  WONDER-TRADE d.o.o. za trgovinu "u stečaju", OIB 58209278145; VIPnet, društvo s ograničenom odgovornošću za usluge javnih telekomunikacija, OIB 29524210204; INTELKOM društvo s ograničenom odgovornošću za trgovinu telekomunikacijskim uređajima i usluge, OIB 77619007295; JAN - SPLIT, društvo ograničene odgovornosti za trgovinu i usluge, OIB 10950518767; SLOBODNA DALMACIJA izdavačka i tiskarska djelatnost, dioničko društvo, OIB 35075764438; LOST, društvo s ograničenom odgovornošću za proizvodnju elektroničke opreme, trgovinu i usluge, OIB 89984971143; HELIKOP d.o.o. za trgovinu i usluge, OIB 43166077844; KERUM društvo s ograničenom odgovornošću, za unutarnju i vanjsku trgovinu, promet i usluge, OIB 66124057408; Hrvatski Telekom d.d., OIB 81793146560; BLITZ film i video distribucija, društvo s ograničenom odgovornošću, OIB 69856063967; EUROPATRADE,vanjska i unutarnja trgovina, proizvodnja i montaža tehničkih proizvoda, d.o.o., OIB 78180201034; SOLE-COMMERCE društvo s ograničenom odgovornošću za proizvodnju, trgovinu i usluge, OIB 83079231626; ČISTOĆA društvo s ograničenom odgovornošću za obavljanje komunalnih djelatnosti održavanja čistoće i odlaganja komunaln, OIB 38812451417; NOVI DANI, d.o.o., promet i upravljanje nekretninama, OIB 95077462370; EUROTRADE d. o. o. za trgovinu i uvoz-izvoz, OIB 31138585832; Hrvatske vode, pravna osoba za upravljanje vodama, OIB 28921383001; Vanja Samac, OIB 39061692977</izvorni_sadrzaj>
    <derivirana_varijabla naziv="DomainObject.Predmet.StrankaFormatedOIB_1">  WONDER-TRADE d.o.o. za trgovinu "u stečaju", OIB 58209278145; VIPnet, društvo s ograničenom odgovornošću za usluge javnih telekomunikacija, OIB 29524210204; INTELKOM društvo s ograničenom odgovornošću za trgovinu telekomunikacijskim uređajima i usluge, OIB 77619007295; JAN - SPLIT, društvo ograničene odgovornosti za trgovinu i usluge, OIB 10950518767; SLOBODNA DALMACIJA izdavačka i tiskarska djelatnost, dioničko društvo, OIB 35075764438; LOST, društvo s ograničenom odgovornošću za proizvodnju elektroničke opreme, trgovinu i usluge, OIB 89984971143; HELIKOP d.o.o. za trgovinu i usluge, OIB 43166077844; KERUM društvo s ograničenom odgovornošću, za unutarnju i vanjsku trgovinu, promet i usluge, OIB 66124057408; Hrvatski Telekom d.d., OIB 81793146560; BLITZ film i video distribucija, društvo s ograničenom odgovornošću, OIB 69856063967; EUROPATRADE,vanjska i unutarnja trgovina, proizvodnja i montaža tehničkih proizvoda, d.o.o., OIB 78180201034; SOLE-COMMERCE društvo s ograničenom odgovornošću za proizvodnju, trgovinu i usluge, OIB 83079231626; ČISTOĆA društvo s ograničenom odgovornošću za obavljanje komunalnih djelatnosti održavanja čistoće i odlaganja komunaln, OIB 38812451417; NOVI DANI, d.o.o., promet i upravljanje nekretninama, OIB 95077462370; EUROTRADE d. o. o. za trgovinu i uvoz-izvoz, OIB 31138585832; Hrvatske vode, pravna osoba za upravljanje vodama, OIB 28921383001; Vanja Samac, OIB 39061692977</derivirana_varijabla>
  </DomainObject.Predmet.StrankaFormatedOIB>
  <DomainObject.Predmet.StrankaFormatedWithAdress>
    <izvorni_sadrzaj> WONDER-TRADE d.o.o. za trgovinu "u stečaju", Put Duilova 6/B, Split; VIPnet, društvo s ograničenom odgovornošću za usluge javnih telekomunikacija, Vrtni put 1, 10000 Zagreb; INTELKOM društvo s ograničenom odgovornošću za trgovinu telekomunikacijskim uređajima i usluge, Zagrebačka Cesta 145/A, 10000 Zagreb; JAN - SPLIT, društvo ograničene odgovornosti za trgovinu i usluge, Kmanski Prilaz I 3, Split; SLOBODNA DALMACIJA izdavačka i tiskarska djelatnost, dioničko društvo, Ulica Hrvatske Mornarice 4, Split; LOST, društvo s ograničenom odgovornošću za proizvodnju elektroničke opreme, trgovinu i usluge, Stubička 75, 10000 Zagreb; HELIKOP d.o.o. za trgovinu i usluge, Donje Svetice 40, 10000 Zagreb; KERUM društvo s ograničenom odgovornošću, za unutarnju i vanjsku trgovinu, promet i usluge, Zrinjsko Frankopanska 68, Split; Hrvatski Telekom d.d., Savska cesta 32, 10000 Zagreb; BLITZ film i video distribucija, društvo s ograničenom odgovornošću, Kamenarka 1, 10000 Zagreb; EUROPATRADE,vanjska i unutarnja trgovina, proizvodnja i montaža tehničkih proizvoda, d.o.o., Slavonska avenija 65, Sesvete; SOLE-COMMERCE društvo s ograničenom odgovornošću za proizvodnju, trgovinu i usluge, Ante Topić Mimare 49, 10000 Zagreb; ČISTOĆA društvo s ograničenom odgovornošću za obavljanje komunalnih djelatnosti održavanja čistoće i odlaganja komunaln, Put Plokita 81, Split; NOVI DANI, d.o.o., promet i upravljanje nekretninama, Papandopulova 25, Split; EUROTRADE d. o. o. za trgovinu i uvoz-izvoz, Naselje Gripole 53/C, Rovinj; Hrvatske vode, pravna osoba za upravljanje vodama, Grada Vukovara 220, 10000 Zagreb; Vanja Samac, Ulica Slobode 44, 21000 Split</izvorni_sadrzaj>
    <derivirana_varijabla naziv="DomainObject.Predmet.StrankaFormatedWithAdress_1"> WONDER-TRADE d.o.o. za trgovinu "u stečaju", Put Duilova 6/B, Split; VIPnet, društvo s ograničenom odgovornošću za usluge javnih telekomunikacija, Vrtni put 1, 10000 Zagreb; INTELKOM društvo s ograničenom odgovornošću za trgovinu telekomunikacijskim uređajima i usluge, Zagrebačka Cesta 145/A, 10000 Zagreb; JAN - SPLIT, društvo ograničene odgovornosti za trgovinu i usluge, Kmanski Prilaz I 3, Split; SLOBODNA DALMACIJA izdavačka i tiskarska djelatnost, dioničko društvo, Ulica Hrvatske Mornarice 4, Split; LOST, društvo s ograničenom odgovornošću za proizvodnju elektroničke opreme, trgovinu i usluge, Stubička 75, 10000 Zagreb; HELIKOP d.o.o. za trgovinu i usluge, Donje Svetice 40, 10000 Zagreb; KERUM društvo s ograničenom odgovornošću, za unutarnju i vanjsku trgovinu, promet i usluge, Zrinjsko Frankopanska 68, Split; Hrvatski Telekom d.d., Savska cesta 32, 10000 Zagreb; BLITZ film i video distribucija, društvo s ograničenom odgovornošću, Kamenarka 1, 10000 Zagreb; EUROPATRADE,vanjska i unutarnja trgovina, proizvodnja i montaža tehničkih proizvoda, d.o.o., Slavonska avenija 65, Sesvete; SOLE-COMMERCE društvo s ograničenom odgovornošću za proizvodnju, trgovinu i usluge, Ante Topić Mimare 49, 10000 Zagreb; ČISTOĆA društvo s ograničenom odgovornošću za obavljanje komunalnih djelatnosti održavanja čistoće i odlaganja komunaln, Put Plokita 81, Split; NOVI DANI, d.o.o., promet i upravljanje nekretninama, Papandopulova 25, Split; EUROTRADE d. o. o. za trgovinu i uvoz-izvoz, Naselje Gripole 53/C, Rovinj; Hrvatske vode, pravna osoba za upravljanje vodama, Grada Vukovara 220, 10000 Zagreb; Vanja Samac, Ulica Slobode 44, 21000 Split</derivirana_varijabla>
  </DomainObject.Predmet.StrankaFormatedWithAdress>
  <DomainObject.Predmet.StrankaFormatedWithAdressOIB>
    <izvorni_sadrzaj> WONDER-TRADE d.o.o. za trgovinu "u stečaju", OIB 58209278145, Put Duilova 6/B, Split; VIPnet, društvo s ograničenom odgovornošću za usluge javnih telekomunikacija, OIB 29524210204, Vrtni put 1, 10000 Zagreb; INTELKOM društvo s ograničenom odgovornošću za trgovinu telekomunikacijskim uređajima i usluge, OIB 77619007295, Zagrebačka Cesta 145/A, 10000 Zagreb; JAN - SPLIT, društvo ograničene odgovornosti za trgovinu i usluge, OIB 10950518767, Kmanski Prilaz I 3, Split; SLOBODNA DALMACIJA izdavačka i tiskarska djelatnost, dioničko društvo, OIB 35075764438, Ulica Hrvatske Mornarice 4, Split; LOST, društvo s ograničenom odgovornošću za proizvodnju elektroničke opreme, trgovinu i usluge, OIB 89984971143, Stubička 75, 10000 Zagreb; HELIKOP d.o.o. za trgovinu i usluge, OIB 43166077844, Donje Svetice 40, 10000 Zagreb; KERUM društvo s ograničenom odgovornošću, za unutarnju i vanjsku trgovinu, promet i usluge, OIB 66124057408, Zrinjsko Frankopanska 68, Split; Hrvatski Telekom d.d., OIB 81793146560, Savska cesta 32, 10000 Zagreb; BLITZ film i video distribucija, društvo s ograničenom odgovornošću, OIB 69856063967, Kamenarka 1, 10000 Zagreb; EUROPATRADE,vanjska i unutarnja trgovina, proizvodnja i montaža tehničkih proizvoda, d.o.o., OIB 78180201034, Slavonska avenija 65, Sesvete; SOLE-COMMERCE društvo s ograničenom odgovornošću za proizvodnju, trgovinu i usluge, OIB 83079231626, Ante Topić Mimare 49, 10000 Zagreb; ČISTOĆA društvo s ograničenom odgovornošću za obavljanje komunalnih djelatnosti održavanja čistoće i odlaganja komunaln, OIB 38812451417, Put Plokita 81, Split; NOVI DANI, d.o.o., promet i upravljanje nekretninama, OIB 95077462370, Papandopulova 25, Split; EUROTRADE d. o. o. za trgovinu i uvoz-izvoz, OIB 31138585832, Naselje Gripole 53/C, Rovinj; Hrvatske vode, pravna osoba za upravljanje vodama, OIB 28921383001, Grada Vukovara 220, 10000 Zagreb; Vanja Samac, OIB 39061692977, Ulica Slobode 44, 21000 Split</izvorni_sadrzaj>
    <derivirana_varijabla naziv="DomainObject.Predmet.StrankaFormatedWithAdressOIB_1"> WONDER-TRADE d.o.o. za trgovinu "u stečaju", OIB 58209278145, Put Duilova 6/B, Split; VIPnet, društvo s ograničenom odgovornošću za usluge javnih telekomunikacija, OIB 29524210204, Vrtni put 1, 10000 Zagreb; INTELKOM društvo s ograničenom odgovornošću za trgovinu telekomunikacijskim uređajima i usluge, OIB 77619007295, Zagrebačka Cesta 145/A, 10000 Zagreb; JAN - SPLIT, društvo ograničene odgovornosti za trgovinu i usluge, OIB 10950518767, Kmanski Prilaz I 3, Split; SLOBODNA DALMACIJA izdavačka i tiskarska djelatnost, dioničko društvo, OIB 35075764438, Ulica Hrvatske Mornarice 4, Split; LOST, društvo s ograničenom odgovornošću za proizvodnju elektroničke opreme, trgovinu i usluge, OIB 89984971143, Stubička 75, 10000 Zagreb; HELIKOP d.o.o. za trgovinu i usluge, OIB 43166077844, Donje Svetice 40, 10000 Zagreb; KERUM društvo s ograničenom odgovornošću, za unutarnju i vanjsku trgovinu, promet i usluge, OIB 66124057408, Zrinjsko Frankopanska 68, Split; Hrvatski Telekom d.d., OIB 81793146560, Savska cesta 32, 10000 Zagreb; BLITZ film i video distribucija, društvo s ograničenom odgovornošću, OIB 69856063967, Kamenarka 1, 10000 Zagreb; EUROPATRADE,vanjska i unutarnja trgovina, proizvodnja i montaža tehničkih proizvoda, d.o.o., OIB 78180201034, Slavonska avenija 65, Sesvete; SOLE-COMMERCE društvo s ograničenom odgovornošću za proizvodnju, trgovinu i usluge, OIB 83079231626, Ante Topić Mimare 49, 10000 Zagreb; ČISTOĆA društvo s ograničenom odgovornošću za obavljanje komunalnih djelatnosti održavanja čistoće i odlaganja komunaln, OIB 38812451417, Put Plokita 81, Split; NOVI DANI, d.o.o., promet i upravljanje nekretninama, OIB 95077462370, Papandopulova 25, Split; EUROTRADE d. o. o. za trgovinu i uvoz-izvoz, OIB 31138585832, Naselje Gripole 53/C, Rovinj; Hrvatske vode, pravna osoba za upravljanje vodama, OIB 28921383001, Grada Vukovara 220, 10000 Zagreb; Vanja Samac, OIB 39061692977, Ulica Slobode 44, 21000 Split</derivirana_varijabla>
  </DomainObject.Predmet.StrankaFormatedWithAdressOIB>
  <DomainObject.Predmet.StrankaWithAdress>
    <izvorni_sadrzaj>WONDER-TRADE d.o.o. za trgovinu "u stečaju" Put Duilova 6/B,Split,VIPnet, društvo s ograničenom odgovornošću za usluge javnih telekomunikacija Vrtni put 1,10000 Zagreb,INTELKOM društvo s ograničenom odgovornošću za trgovinu telekomunikacijskim uređajima i usluge Zagrebačka Cesta 145/A,10000 Zagreb,JAN - SPLIT, društvo ograničene odgovornosti za trgovinu i usluge Kmanski Prilaz I 3,Split,SLOBODNA DALMACIJA izdavačka i tiskarska djelatnost, dioničko društvo Ulica Hrvatske Mornarice 4,Split,LOST, društvo s ograničenom odgovornošću za proizvodnju elektroničke opreme, trgovinu i usluge Stubička 75,10000 Zagreb,HELIKOP d.o.o. za trgovinu i usluge Donje Svetice 40,10000 Zagreb,KERUM društvo s ograničenom odgovornošću, za unutarnju i vanjsku trgovinu, promet i usluge Zrinjsko Frankopanska 68,Split,Hrvatski Telekom d.d. Savska cesta 32,10000 Zagreb,BLITZ film i video distribucija, društvo s ograničenom odgovornošću Kamenarka 1,10000 Zagreb,EUROPATRADE,vanjska i unutarnja trgovina, proizvodnja i montaža tehničkih proizvoda, d.o.o. Slavonska avenija 65,Sesvete,SOLE-COMMERCE društvo s ograničenom odgovornošću za proizvodnju, trgovinu i usluge Ante Topić Mimare 49,10000 Zagreb,ČISTOĆA društvo s ograničenom odgovornošću za obavljanje komunalnih djelatnosti održavanja čistoće i odlaganja komunaln Put Plokita 81,Split,NOVI DANI, d.o.o., promet i upravljanje nekretninama Papandopulova 25,Split,EUROTRADE d. o. o. za trgovinu i uvoz-izvoz Naselje Gripole 53/C,Rovinj,Hrvatske vode, pravna osoba za upravljanje vodama Grada Vukovara 220,10000 Zagreb,Vanja Samac Ulica Slobode 44,21000 Split</izvorni_sadrzaj>
    <derivirana_varijabla naziv="DomainObject.Predmet.StrankaWithAdress_1">WONDER-TRADE d.o.o. za trgovinu "u stečaju" Put Duilova 6/B,Split,VIPnet, društvo s ograničenom odgovornošću za usluge javnih telekomunikacija Vrtni put 1,10000 Zagreb,INTELKOM društvo s ograničenom odgovornošću za trgovinu telekomunikacijskim uređajima i usluge Zagrebačka Cesta 145/A,10000 Zagreb,JAN - SPLIT, društvo ograničene odgovornosti za trgovinu i usluge Kmanski Prilaz I 3,Split,SLOBODNA DALMACIJA izdavačka i tiskarska djelatnost, dioničko društvo Ulica Hrvatske Mornarice 4,Split,LOST, društvo s ograničenom odgovornošću za proizvodnju elektroničke opreme, trgovinu i usluge Stubička 75,10000 Zagreb,HELIKOP d.o.o. za trgovinu i usluge Donje Svetice 40,10000 Zagreb,KERUM društvo s ograničenom odgovornošću, za unutarnju i vanjsku trgovinu, promet i usluge Zrinjsko Frankopanska 68,Split,Hrvatski Telekom d.d. Savska cesta 32,10000 Zagreb,BLITZ film i video distribucija, društvo s ograničenom odgovornošću Kamenarka 1,10000 Zagreb,EUROPATRADE,vanjska i unutarnja trgovina, proizvodnja i montaža tehničkih proizvoda, d.o.o. Slavonska avenija 65,Sesvete,SOLE-COMMERCE društvo s ograničenom odgovornošću za proizvodnju, trgovinu i usluge Ante Topić Mimare 49,10000 Zagreb,ČISTOĆA društvo s ograničenom odgovornošću za obavljanje komunalnih djelatnosti održavanja čistoće i odlaganja komunaln Put Plokita 81,Split,NOVI DANI, d.o.o., promet i upravljanje nekretninama Papandopulova 25,Split,EUROTRADE d. o. o. za trgovinu i uvoz-izvoz Naselje Gripole 53/C,Rovinj,Hrvatske vode, pravna osoba za upravljanje vodama Grada Vukovara 220,10000 Zagreb,Vanja Samac Ulica Slobode 44,21000 Split</derivirana_varijabla>
  </DomainObject.Predmet.StrankaWithAdress>
  <DomainObject.Predmet.StrankaWithAdressOIB>
    <izvorni_sadrzaj>WONDER-TRADE d.o.o. za trgovinu "u stečaju", OIB 58209278145, Put Duilova 6/B,Split,VIPnet, društvo s ograničenom odgovornošću za usluge javnih telekomunikacija, OIB 29524210204, Vrtni put 1,10000 Zagreb,INTELKOM društvo s ograničenom odgovornošću za trgovinu telekomunikacijskim uređajima i usluge, OIB 77619007295, Zagrebačka Cesta 145/A,10000 Zagreb,JAN - SPLIT, društvo ograničene odgovornosti za trgovinu i usluge, OIB 10950518767, Kmanski Prilaz I 3,Split,SLOBODNA DALMACIJA izdavačka i tiskarska djelatnost, dioničko društvo, OIB 35075764438, Ulica Hrvatske Mornarice 4,Split,LOST, društvo s ograničenom odgovornošću za proizvodnju elektroničke opreme, trgovinu i usluge, OIB 89984971143, Stubička 75,10000 Zagreb,HELIKOP d.o.o. za trgovinu i usluge, OIB 43166077844, Donje Svetice 40,10000 Zagreb,KERUM društvo s ograničenom odgovornošću, za unutarnju i vanjsku trgovinu, promet i usluge, OIB 66124057408, Zrinjsko Frankopanska 68,Split,Hrvatski Telekom d.d., OIB 81793146560, Savska cesta 32,10000 Zagreb,BLITZ film i video distribucija, društvo s ograničenom odgovornošću, OIB 69856063967, Kamenarka 1,10000 Zagreb,EUROPATRADE,vanjska i unutarnja trgovina, proizvodnja i montaža tehničkih proizvoda, d.o.o., OIB 78180201034, Slavonska avenija 65,Sesvete,SOLE-COMMERCE društvo s ograničenom odgovornošću za proizvodnju, trgovinu i usluge, OIB 83079231626, Ante Topić Mimare 49,10000 Zagreb,ČISTOĆA društvo s ograničenom odgovornošću za obavljanje komunalnih djelatnosti održavanja čistoće i odlaganja komunaln, OIB 38812451417, Put Plokita 81,Split,NOVI DANI, d.o.o., promet i upravljanje nekretninama, OIB 95077462370, Papandopulova 25,Split,EUROTRADE d. o. o. za trgovinu i uvoz-izvoz, OIB 31138585832, Naselje Gripole 53/C,Rovinj,Hrvatske vode, pravna osoba za upravljanje vodama, OIB 28921383001, Grada Vukovara 220,10000 Zagreb,Vanja Samac, OIB 39061692977, Ulica Slobode 44,21000 Split</izvorni_sadrzaj>
    <derivirana_varijabla naziv="DomainObject.Predmet.StrankaWithAdressOIB_1">WONDER-TRADE d.o.o. za trgovinu "u stečaju", OIB 58209278145, Put Duilova 6/B,Split,VIPnet, društvo s ograničenom odgovornošću za usluge javnih telekomunikacija, OIB 29524210204, Vrtni put 1,10000 Zagreb,INTELKOM društvo s ograničenom odgovornošću za trgovinu telekomunikacijskim uređajima i usluge, OIB 77619007295, Zagrebačka Cesta 145/A,10000 Zagreb,JAN - SPLIT, društvo ograničene odgovornosti za trgovinu i usluge, OIB 10950518767, Kmanski Prilaz I 3,Split,SLOBODNA DALMACIJA izdavačka i tiskarska djelatnost, dioničko društvo, OIB 35075764438, Ulica Hrvatske Mornarice 4,Split,LOST, društvo s ograničenom odgovornošću za proizvodnju elektroničke opreme, trgovinu i usluge, OIB 89984971143, Stubička 75,10000 Zagreb,HELIKOP d.o.o. za trgovinu i usluge, OIB 43166077844, Donje Svetice 40,10000 Zagreb,KERUM društvo s ograničenom odgovornošću, za unutarnju i vanjsku trgovinu, promet i usluge, OIB 66124057408, Zrinjsko Frankopanska 68,Split,Hrvatski Telekom d.d., OIB 81793146560, Savska cesta 32,10000 Zagreb,BLITZ film i video distribucija, društvo s ograničenom odgovornošću, OIB 69856063967, Kamenarka 1,10000 Zagreb,EUROPATRADE,vanjska i unutarnja trgovina, proizvodnja i montaža tehničkih proizvoda, d.o.o., OIB 78180201034, Slavonska avenija 65,Sesvete,SOLE-COMMERCE društvo s ograničenom odgovornošću za proizvodnju, trgovinu i usluge, OIB 83079231626, Ante Topić Mimare 49,10000 Zagreb,ČISTOĆA društvo s ograničenom odgovornošću za obavljanje komunalnih djelatnosti održavanja čistoće i odlaganja komunaln, OIB 38812451417, Put Plokita 81,Split,NOVI DANI, d.o.o., promet i upravljanje nekretninama, OIB 95077462370, Papandopulova 25,Split,EUROTRADE d. o. o. za trgovinu i uvoz-izvoz, OIB 31138585832, Naselje Gripole 53/C,Rovinj,Hrvatske vode, pravna osoba za upravljanje vodama, OIB 28921383001, Grada Vukovara 220,10000 Zagreb,Vanja Samac, OIB 39061692977, Ulica Slobode 44,21000 Split</derivirana_varijabla>
  </DomainObject.Predmet.StrankaWithAdressOIB>
  <DomainObject.Predmet.StrankaNazivFormated>
    <izvorni_sadrzaj>WONDER-TRADE d.o.o. za trgovinu "u stečaju",VIPnet, društvo s ograničenom odgovornošću za usluge javnih telekomunikacija,INTELKOM društvo s ograničenom odgovornošću za trgovinu telekomunikacijskim uređajima i usluge,JAN - SPLIT, društvo ograničene odgovornosti za trgovinu i usluge,SLOBODNA DALMACIJA izdavačka i tiskarska djelatnost, dioničko društvo,LOST, društvo s ograničenom odgovornošću za proizvodnju elektroničke opreme, trgovinu i usluge,HELIKOP d.o.o. za trgovinu i usluge,KERUM društvo s ograničenom odgovornošću, za unutarnju i vanjsku trgovinu, promet i usluge,Hrvatski Telekom d.d.,BLITZ film i video distribucija, društvo s ograničenom odgovornošću,EUROPATRADE,vanjska i unutarnja trgovina, proizvodnja i montaža tehničkih proizvoda, d.o.o.,SOLE-COMMERCE društvo s ograničenom odgovornošću za proizvodnju, trgovinu i usluge,ČISTOĆA društvo s ograničenom odgovornošću za obavljanje komunalnih djelatnosti održavanja čistoće i odlaganja komunaln,NOVI DANI, d.o.o., promet i upravljanje nekretninama,EUROTRADE d. o. o. za trgovinu i uvoz-izvoz,Hrvatske vode, pravna osoba za upravljanje vodama,Vanja Samac</izvorni_sadrzaj>
    <derivirana_varijabla naziv="DomainObject.Predmet.StrankaNazivFormated_1">WONDER-TRADE d.o.o. za trgovinu "u stečaju",VIPnet, društvo s ograničenom odgovornošću za usluge javnih telekomunikacija,INTELKOM društvo s ograničenom odgovornošću za trgovinu telekomunikacijskim uređajima i usluge,JAN - SPLIT, društvo ograničene odgovornosti za trgovinu i usluge,SLOBODNA DALMACIJA izdavačka i tiskarska djelatnost, dioničko društvo,LOST, društvo s ograničenom odgovornošću za proizvodnju elektroničke opreme, trgovinu i usluge,HELIKOP d.o.o. za trgovinu i usluge,KERUM društvo s ograničenom odgovornošću, za unutarnju i vanjsku trgovinu, promet i usluge,Hrvatski Telekom d.d.,BLITZ film i video distribucija, društvo s ograničenom odgovornošću,EUROPATRADE,vanjska i unutarnja trgovina, proizvodnja i montaža tehničkih proizvoda, d.o.o.,SOLE-COMMERCE društvo s ograničenom odgovornošću za proizvodnju, trgovinu i usluge,ČISTOĆA društvo s ograničenom odgovornošću za obavljanje komunalnih djelatnosti održavanja čistoće i odlaganja komunaln,NOVI DANI, d.o.o., promet i upravljanje nekretninama,EUROTRADE d. o. o. za trgovinu i uvoz-izvoz,Hrvatske vode, pravna osoba za upravljanje vodama,Vanja Samac</derivirana_varijabla>
  </DomainObject.Predmet.StrankaNazivFormated>
  <DomainObject.Predmet.StrankaNazivFormatedOIB>
    <izvorni_sadrzaj>WONDER-TRADE d.o.o. za trgovinu "u stečaju", OIB 58209278145,VIPnet, društvo s ograničenom odgovornošću za usluge javnih telekomunikacija, OIB 29524210204,INTELKOM društvo s ograničenom odgovornošću za trgovinu telekomunikacijskim uređajima i usluge, OIB 77619007295,JAN - SPLIT, društvo ograničene odgovornosti za trgovinu i usluge, OIB 10950518767,SLOBODNA DALMACIJA izdavačka i tiskarska djelatnost, dioničko društvo, OIB 35075764438,LOST, društvo s ograničenom odgovornošću za proizvodnju elektroničke opreme, trgovinu i usluge, OIB 89984971143,HELIKOP d.o.o. za trgovinu i usluge, OIB 43166077844,KERUM društvo s ograničenom odgovornošću, za unutarnju i vanjsku trgovinu, promet i usluge, OIB 66124057408,Hrvatski Telekom d.d., OIB 81793146560,BLITZ film i video distribucija, društvo s ograničenom odgovornošću, OIB 69856063967,EUROPATRADE,vanjska i unutarnja trgovina, proizvodnja i montaža tehničkih proizvoda, d.o.o., OIB 78180201034,SOLE-COMMERCE društvo s ograničenom odgovornošću za proizvodnju, trgovinu i usluge, OIB 83079231626,ČISTOĆA društvo s ograničenom odgovornošću za obavljanje komunalnih djelatnosti održavanja čistoće i odlaganja komunaln, OIB 38812451417,NOVI DANI, d.o.o., promet i upravljanje nekretninama, OIB 95077462370,EUROTRADE d. o. o. za trgovinu i uvoz-izvoz, OIB 31138585832,Hrvatske vode, pravna osoba za upravljanje vodama, OIB 28921383001,Vanja Samac, OIB 39061692977</izvorni_sadrzaj>
    <derivirana_varijabla naziv="DomainObject.Predmet.StrankaNazivFormatedOIB_1">WONDER-TRADE d.o.o. za trgovinu "u stečaju", OIB 58209278145,VIPnet, društvo s ograničenom odgovornošću za usluge javnih telekomunikacija, OIB 29524210204,INTELKOM društvo s ograničenom odgovornošću za trgovinu telekomunikacijskim uređajima i usluge, OIB 77619007295,JAN - SPLIT, društvo ograničene odgovornosti za trgovinu i usluge, OIB 10950518767,SLOBODNA DALMACIJA izdavačka i tiskarska djelatnost, dioničko društvo, OIB 35075764438,LOST, društvo s ograničenom odgovornošću za proizvodnju elektroničke opreme, trgovinu i usluge, OIB 89984971143,HELIKOP d.o.o. za trgovinu i usluge, OIB 43166077844,KERUM društvo s ograničenom odgovornošću, za unutarnju i vanjsku trgovinu, promet i usluge, OIB 66124057408,Hrvatski Telekom d.d., OIB 81793146560,BLITZ film i video distribucija, društvo s ograničenom odgovornošću, OIB 69856063967,EUROPATRADE,vanjska i unutarnja trgovina, proizvodnja i montaža tehničkih proizvoda, d.o.o., OIB 78180201034,SOLE-COMMERCE društvo s ograničenom odgovornošću za proizvodnju, trgovinu i usluge, OIB 83079231626,ČISTOĆA društvo s ograničenom odgovornošću za obavljanje komunalnih djelatnosti održavanja čistoće i odlaganja komunaln, OIB 38812451417,NOVI DANI, d.o.o., promet i upravljanje nekretninama, OIB 95077462370,EUROTRADE d. o. o. za trgovinu i uvoz-izvoz, OIB 31138585832,Hrvatske vode, pravna osoba za upravljanje vodama, OIB 28921383001,Vanja Samac, OIB 39061692977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WONDER-TRADE d.o.o. za trgovinu "u stečaju"</item>
      <item>VIPnet, društvo s ograničenom odgovornošću za usluge javnih telekomunikacija</item>
      <item>INTELKOM društvo s ograničenom odgovornošću za trgovinu telekomunikacijskim uređajima i usluge</item>
      <item>JAN - SPLIT, društvo ograničene odgovornosti za trgovinu i usluge</item>
      <item>SLOBODNA DALMACIJA izdavačka i tiskarska djelatnost, dioničko društvo</item>
      <item>LOST, društvo s ograničenom odgovornošću za proizvodnju elektroničke opreme, trgovinu i usluge</item>
      <item>HELIKOP d.o.o. za trgovinu i usluge</item>
      <item>KERUM društvo s ograničenom odgovornošću, za unutarnju i vanjsku trgovinu, promet i usluge</item>
      <item>Hrvatski Telekom d.d.</item>
      <item>BLITZ film i video distribucija, društvo s ograničenom odgovornošću</item>
      <item>EUROPATRADE,vanjska i unutarnja trgovina, proizvodnja i montaža tehničkih proizvoda, d.o.o.</item>
      <item>SOLE-COMMERCE društvo s ograničenom odgovornošću za proizvodnju, trgovinu i usluge</item>
      <item>ČISTOĆA društvo s ograničenom odgovornošću za obavljanje komunalnih djelatnosti održavanja čistoće i odlaganja komunaln</item>
      <item>NOVI DANI, d.o.o., promet i upravljanje nekretninama</item>
      <item>EUROTRADE d. o. o. za trgovinu i uvoz-izvoz</item>
      <item>Hrvatske vode, pravna osoba za upravljanje vodama</item>
      <item>Vanja Samac</item>
    </izvorni_sadrzaj>
    <derivirana_varijabla naziv="DomainObject.Predmet.StrankaListFormated_1">
      <item>WONDER-TRADE d.o.o. za trgovinu "u stečaju"</item>
      <item>VIPnet, društvo s ograničenom odgovornošću za usluge javnih telekomunikacija</item>
      <item>INTELKOM društvo s ograničenom odgovornošću za trgovinu telekomunikacijskim uređajima i usluge</item>
      <item>JAN - SPLIT, društvo ograničene odgovornosti za trgovinu i usluge</item>
      <item>SLOBODNA DALMACIJA izdavačka i tiskarska djelatnost, dioničko društvo</item>
      <item>LOST, društvo s ograničenom odgovornošću za proizvodnju elektroničke opreme, trgovinu i usluge</item>
      <item>HELIKOP d.o.o. za trgovinu i usluge</item>
      <item>KERUM društvo s ograničenom odgovornošću, za unutarnju i vanjsku trgovinu, promet i usluge</item>
      <item>Hrvatski Telekom d.d.</item>
      <item>BLITZ film i video distribucija, društvo s ograničenom odgovornošću</item>
      <item>EUROPATRADE,vanjska i unutarnja trgovina, proizvodnja i montaža tehničkih proizvoda, d.o.o.</item>
      <item>SOLE-COMMERCE društvo s ograničenom odgovornošću za proizvodnju, trgovinu i usluge</item>
      <item>ČISTOĆA društvo s ograničenom odgovornošću za obavljanje komunalnih djelatnosti održavanja čistoće i odlaganja komunaln</item>
      <item>NOVI DANI, d.o.o., promet i upravljanje nekretninama</item>
      <item>EUROTRADE d. o. o. za trgovinu i uvoz-izvoz</item>
      <item>Hrvatske vode, pravna osoba za upravljanje vodama</item>
      <item>Vanja Samac</item>
    </derivirana_varijabla>
  </DomainObject.Predmet.StrankaListFormated>
  <DomainObject.Predmet.StrankaListFormatedOIB>
    <izvorni_sadrzaj>
      <item>WONDER-TRADE d.o.o. za trgovinu "u stečaju", OIB 58209278145</item>
      <item>VIPnet, društvo s ograničenom odgovornošću za usluge javnih telekomunikacija, OIB 29524210204</item>
      <item>INTELKOM društvo s ograničenom odgovornošću za trgovinu telekomunikacijskim uređajima i usluge, OIB 77619007295</item>
      <item>JAN - SPLIT, društvo ograničene odgovornosti za trgovinu i usluge, OIB 10950518767</item>
      <item>SLOBODNA DALMACIJA izdavačka i tiskarska djelatnost, dioničko društvo, OIB 35075764438</item>
      <item>LOST, društvo s ograničenom odgovornošću za proizvodnju elektroničke opreme, trgovinu i usluge, OIB 89984971143</item>
      <item>HELIKOP d.o.o. za trgovinu i usluge, OIB 43166077844</item>
      <item>KERUM društvo s ograničenom odgovornošću, za unutarnju i vanjsku trgovinu, promet i usluge, OIB 66124057408</item>
      <item>Hrvatski Telekom d.d., OIB 81793146560</item>
      <item>BLITZ film i video distribucija, društvo s ograničenom odgovornošću, OIB 69856063967</item>
      <item>EUROPATRADE,vanjska i unutarnja trgovina, proizvodnja i montaža tehničkih proizvoda, d.o.o., OIB 78180201034</item>
      <item>SOLE-COMMERCE društvo s ograničenom odgovornošću za proizvodnju, trgovinu i usluge, OIB 83079231626</item>
      <item>ČISTOĆA društvo s ograničenom odgovornošću za obavljanje komunalnih djelatnosti održavanja čistoće i odlaganja komunaln, OIB 38812451417</item>
      <item>NOVI DANI, d.o.o., promet i upravljanje nekretninama, OIB 95077462370</item>
      <item>EUROTRADE d. o. o. za trgovinu i uvoz-izvoz, OIB 31138585832</item>
      <item>Hrvatske vode, pravna osoba za upravljanje vodama, OIB 28921383001</item>
      <item>Vanja Samac, OIB 39061692977</item>
    </izvorni_sadrzaj>
    <derivirana_varijabla naziv="DomainObject.Predmet.StrankaListFormatedOIB_1">
      <item>WONDER-TRADE d.o.o. za trgovinu "u stečaju", OIB 58209278145</item>
      <item>VIPnet, društvo s ograničenom odgovornošću za usluge javnih telekomunikacija, OIB 29524210204</item>
      <item>INTELKOM društvo s ograničenom odgovornošću za trgovinu telekomunikacijskim uređajima i usluge, OIB 77619007295</item>
      <item>JAN - SPLIT, društvo ograničene odgovornosti za trgovinu i usluge, OIB 10950518767</item>
      <item>SLOBODNA DALMACIJA izdavačka i tiskarska djelatnost, dioničko društvo, OIB 35075764438</item>
      <item>LOST, društvo s ograničenom odgovornošću za proizvodnju elektroničke opreme, trgovinu i usluge, OIB 89984971143</item>
      <item>HELIKOP d.o.o. za trgovinu i usluge, OIB 43166077844</item>
      <item>KERUM društvo s ograničenom odgovornošću, za unutarnju i vanjsku trgovinu, promet i usluge, OIB 66124057408</item>
      <item>Hrvatski Telekom d.d., OIB 81793146560</item>
      <item>BLITZ film i video distribucija, društvo s ograničenom odgovornošću, OIB 69856063967</item>
      <item>EUROPATRADE,vanjska i unutarnja trgovina, proizvodnja i montaža tehničkih proizvoda, d.o.o., OIB 78180201034</item>
      <item>SOLE-COMMERCE društvo s ograničenom odgovornošću za proizvodnju, trgovinu i usluge, OIB 83079231626</item>
      <item>ČISTOĆA društvo s ograničenom odgovornošću za obavljanje komunalnih djelatnosti održavanja čistoće i odlaganja komunaln, OIB 38812451417</item>
      <item>NOVI DANI, d.o.o., promet i upravljanje nekretninama, OIB 95077462370</item>
      <item>EUROTRADE d. o. o. za trgovinu i uvoz-izvoz, OIB 31138585832</item>
      <item>Hrvatske vode, pravna osoba za upravljanje vodama, OIB 28921383001</item>
      <item>Vanja Samac, OIB 39061692977</item>
    </derivirana_varijabla>
  </DomainObject.Predmet.StrankaListFormatedOIB>
  <DomainObject.Predmet.StrankaListFormatedWithAdress>
    <izvorni_sadrzaj>
      <item>WONDER-TRADE d.o.o. za trgovinu "u stečaju", Put Duilova 6/B, Split</item>
      <item>VIPnet, društvo s ograničenom odgovornošću za usluge javnih telekomunikacija, Vrtni put 1, 10000 Zagreb</item>
      <item>INTELKOM društvo s ograničenom odgovornošću za trgovinu telekomunikacijskim uređajima i usluge, Zagrebačka Cesta 145/A, 10000 Zagreb</item>
      <item>JAN - SPLIT, društvo ograničene odgovornosti za trgovinu i usluge, Kmanski Prilaz I 3, Split</item>
      <item>SLOBODNA DALMACIJA izdavačka i tiskarska djelatnost, dioničko društvo, Ulica Hrvatske Mornarice 4, Split</item>
      <item>LOST, društvo s ograničenom odgovornošću za proizvodnju elektroničke opreme, trgovinu i usluge, Stubička 75, 10000 Zagreb</item>
      <item>HELIKOP d.o.o. za trgovinu i usluge, Donje Svetice 40, 10000 Zagreb</item>
      <item>KERUM društvo s ograničenom odgovornošću, za unutarnju i vanjsku trgovinu, promet i usluge, Zrinjsko Frankopanska 68, Split</item>
      <item>Hrvatski Telekom d.d., Savska cesta 32, 10000 Zagreb</item>
      <item>BLITZ film i video distribucija, društvo s ograničenom odgovornošću, Kamenarka 1, 10000 Zagreb</item>
      <item>EUROPATRADE,vanjska i unutarnja trgovina, proizvodnja i montaža tehničkih proizvoda, d.o.o., Slavonska avenija 65, Sesvete</item>
      <item>SOLE-COMMERCE društvo s ograničenom odgovornošću za proizvodnju, trgovinu i usluge, Ante Topić Mimare 49, 10000 Zagreb</item>
      <item>ČISTOĆA društvo s ograničenom odgovornošću za obavljanje komunalnih djelatnosti održavanja čistoće i odlaganja komunaln, Put Plokita 81, Split</item>
      <item>NOVI DANI, d.o.o., promet i upravljanje nekretninama, Papandopulova 25, Split</item>
      <item>EUROTRADE d. o. o. za trgovinu i uvoz-izvoz, Naselje Gripole 53/C, Rovinj</item>
      <item>Hrvatske vode, pravna osoba za upravljanje vodama, Grada Vukovara 220, 10000 Zagreb</item>
      <item>Vanja Samac, Ulica Slobode 44, 21000 Split</item>
    </izvorni_sadrzaj>
    <derivirana_varijabla naziv="DomainObject.Predmet.StrankaListFormatedWithAdress_1">
      <item>WONDER-TRADE d.o.o. za trgovinu "u stečaju", Put Duilova 6/B, Split</item>
      <item>VIPnet, društvo s ograničenom odgovornošću za usluge javnih telekomunikacija, Vrtni put 1, 10000 Zagreb</item>
      <item>INTELKOM društvo s ograničenom odgovornošću za trgovinu telekomunikacijskim uređajima i usluge, Zagrebačka Cesta 145/A, 10000 Zagreb</item>
      <item>JAN - SPLIT, društvo ograničene odgovornosti za trgovinu i usluge, Kmanski Prilaz I 3, Split</item>
      <item>SLOBODNA DALMACIJA izdavačka i tiskarska djelatnost, dioničko društvo, Ulica Hrvatske Mornarice 4, Split</item>
      <item>LOST, društvo s ograničenom odgovornošću za proizvodnju elektroničke opreme, trgovinu i usluge, Stubička 75, 10000 Zagreb</item>
      <item>HELIKOP d.o.o. za trgovinu i usluge, Donje Svetice 40, 10000 Zagreb</item>
      <item>KERUM društvo s ograničenom odgovornošću, za unutarnju i vanjsku trgovinu, promet i usluge, Zrinjsko Frankopanska 68, Split</item>
      <item>Hrvatski Telekom d.d., Savska cesta 32, 10000 Zagreb</item>
      <item>BLITZ film i video distribucija, društvo s ograničenom odgovornošću, Kamenarka 1, 10000 Zagreb</item>
      <item>EUROPATRADE,vanjska i unutarnja trgovina, proizvodnja i montaža tehničkih proizvoda, d.o.o., Slavonska avenija 65, Sesvete</item>
      <item>SOLE-COMMERCE društvo s ograničenom odgovornošću za proizvodnju, trgovinu i usluge, Ante Topić Mimare 49, 10000 Zagreb</item>
      <item>ČISTOĆA društvo s ograničenom odgovornošću za obavljanje komunalnih djelatnosti održavanja čistoće i odlaganja komunaln, Put Plokita 81, Split</item>
      <item>NOVI DANI, d.o.o., promet i upravljanje nekretninama, Papandopulova 25, Split</item>
      <item>EUROTRADE d. o. o. za trgovinu i uvoz-izvoz, Naselje Gripole 53/C, Rovinj</item>
      <item>Hrvatske vode, pravna osoba za upravljanje vodama, Grada Vukovara 220, 10000 Zagreb</item>
      <item>Vanja Samac, Ulica Slobode 44, 21000 Split</item>
    </derivirana_varijabla>
  </DomainObject.Predmet.StrankaListFormatedWithAdress>
  <DomainObject.Predmet.StrankaListFormatedWithAdressOIB>
    <izvorni_sadrzaj>
      <item>WONDER-TRADE d.o.o. za trgovinu "u stečaju", OIB 58209278145, Put Duilova 6/B, Split</item>
      <item>VIPnet, društvo s ograničenom odgovornošću za usluge javnih telekomunikacija, OIB 29524210204, Vrtni put 1, 10000 Zagreb</item>
      <item>INTELKOM društvo s ograničenom odgovornošću za trgovinu telekomunikacijskim uređajima i usluge, OIB 77619007295, Zagrebačka Cesta 145/A, 10000 Zagreb</item>
      <item>JAN - SPLIT, društvo ograničene odgovornosti za trgovinu i usluge, OIB 10950518767, Kmanski Prilaz I 3, Split</item>
      <item>SLOBODNA DALMACIJA izdavačka i tiskarska djelatnost, dioničko društvo, OIB 35075764438, Ulica Hrvatske Mornarice 4, Split</item>
      <item>LOST, društvo s ograničenom odgovornošću za proizvodnju elektroničke opreme, trgovinu i usluge, OIB 89984971143, Stubička 75, 10000 Zagreb</item>
      <item>HELIKOP d.o.o. za trgovinu i usluge, OIB 43166077844, Donje Svetice 40, 10000 Zagreb</item>
      <item>KERUM društvo s ograničenom odgovornošću, za unutarnju i vanjsku trgovinu, promet i usluge, OIB 66124057408, Zrinjsko Frankopanska 68, Split</item>
      <item>Hrvatski Telekom d.d., OIB 81793146560, Savska cesta 32, 10000 Zagreb</item>
      <item>BLITZ film i video distribucija, društvo s ograničenom odgovornošću, OIB 69856063967, Kamenarka 1, 10000 Zagreb</item>
      <item>EUROPATRADE,vanjska i unutarnja trgovina, proizvodnja i montaža tehničkih proizvoda, d.o.o., OIB 78180201034, Slavonska avenija 65, Sesvete</item>
      <item>SOLE-COMMERCE društvo s ograničenom odgovornošću za proizvodnju, trgovinu i usluge, OIB 83079231626, Ante Topić Mimare 49, 10000 Zagreb</item>
      <item>ČISTOĆA društvo s ograničenom odgovornošću za obavljanje komunalnih djelatnosti održavanja čistoće i odlaganja komunaln, OIB 38812451417, Put Plokita 81, Split</item>
      <item>NOVI DANI, d.o.o., promet i upravljanje nekretninama, OIB 95077462370, Papandopulova 25, Split</item>
      <item>EUROTRADE d. o. o. za trgovinu i uvoz-izvoz, OIB 31138585832, Naselje Gripole 53/C, Rovinj</item>
      <item>Hrvatske vode, pravna osoba za upravljanje vodama, OIB 28921383001, Grada Vukovara 220, 10000 Zagreb</item>
      <item>Vanja Samac, OIB 39061692977, Ulica Slobode 44, 21000 Split</item>
    </izvorni_sadrzaj>
    <derivirana_varijabla naziv="DomainObject.Predmet.StrankaListFormatedWithAdressOIB_1">
      <item>WONDER-TRADE d.o.o. za trgovinu "u stečaju", OIB 58209278145, Put Duilova 6/B, Split</item>
      <item>VIPnet, društvo s ograničenom odgovornošću za usluge javnih telekomunikacija, OIB 29524210204, Vrtni put 1, 10000 Zagreb</item>
      <item>INTELKOM društvo s ograničenom odgovornošću za trgovinu telekomunikacijskim uređajima i usluge, OIB 77619007295, Zagrebačka Cesta 145/A, 10000 Zagreb</item>
      <item>JAN - SPLIT, društvo ograničene odgovornosti za trgovinu i usluge, OIB 10950518767, Kmanski Prilaz I 3, Split</item>
      <item>SLOBODNA DALMACIJA izdavačka i tiskarska djelatnost, dioničko društvo, OIB 35075764438, Ulica Hrvatske Mornarice 4, Split</item>
      <item>LOST, društvo s ograničenom odgovornošću za proizvodnju elektroničke opreme, trgovinu i usluge, OIB 89984971143, Stubička 75, 10000 Zagreb</item>
      <item>HELIKOP d.o.o. za trgovinu i usluge, OIB 43166077844, Donje Svetice 40, 10000 Zagreb</item>
      <item>KERUM društvo s ograničenom odgovornošću, za unutarnju i vanjsku trgovinu, promet i usluge, OIB 66124057408, Zrinjsko Frankopanska 68, Split</item>
      <item>Hrvatski Telekom d.d., OIB 81793146560, Savska cesta 32, 10000 Zagreb</item>
      <item>BLITZ film i video distribucija, društvo s ograničenom odgovornošću, OIB 69856063967, Kamenarka 1, 10000 Zagreb</item>
      <item>EUROPATRADE,vanjska i unutarnja trgovina, proizvodnja i montaža tehničkih proizvoda, d.o.o., OIB 78180201034, Slavonska avenija 65, Sesvete</item>
      <item>SOLE-COMMERCE društvo s ograničenom odgovornošću za proizvodnju, trgovinu i usluge, OIB 83079231626, Ante Topić Mimare 49, 10000 Zagreb</item>
      <item>ČISTOĆA društvo s ograničenom odgovornošću za obavljanje komunalnih djelatnosti održavanja čistoće i odlaganja komunaln, OIB 38812451417, Put Plokita 81, Split</item>
      <item>NOVI DANI, d.o.o., promet i upravljanje nekretninama, OIB 95077462370, Papandopulova 25, Split</item>
      <item>EUROTRADE d. o. o. za trgovinu i uvoz-izvoz, OIB 31138585832, Naselje Gripole 53/C, Rovinj</item>
      <item>Hrvatske vode, pravna osoba za upravljanje vodama, OIB 28921383001, Grada Vukovara 220, 10000 Zagreb</item>
      <item>Vanja Samac, OIB 39061692977, Ulica Slobode 44, 21000 Split</item>
    </derivirana_varijabla>
  </DomainObject.Predmet.StrankaListFormatedWithAdressOIB>
  <DomainObject.Predmet.StrankaListNazivFormated>
    <izvorni_sadrzaj>
      <item>WONDER-TRADE d.o.o. za trgovinu "u stečaju"</item>
      <item>VIPnet, društvo s ograničenom odgovornošću za usluge javnih telekomunikacija</item>
      <item>INTELKOM društvo s ograničenom odgovornošću za trgovinu telekomunikacijskim uređajima i usluge</item>
      <item>JAN - SPLIT, društvo ograničene odgovornosti za trgovinu i usluge</item>
      <item>SLOBODNA DALMACIJA izdavačka i tiskarska djelatnost, dioničko društvo</item>
      <item>LOST, društvo s ograničenom odgovornošću za proizvodnju elektroničke opreme, trgovinu i usluge</item>
      <item>HELIKOP d.o.o. za trgovinu i usluge</item>
      <item>KERUM društvo s ograničenom odgovornošću, za unutarnju i vanjsku trgovinu, promet i usluge</item>
      <item>Hrvatski Telekom d.d.</item>
      <item>BLITZ film i video distribucija, društvo s ograničenom odgovornošću</item>
      <item>EUROPATRADE,vanjska i unutarnja trgovina, proizvodnja i montaža tehničkih proizvoda, d.o.o.</item>
      <item>SOLE-COMMERCE društvo s ograničenom odgovornošću za proizvodnju, trgovinu i usluge</item>
      <item>ČISTOĆA društvo s ograničenom odgovornošću za obavljanje komunalnih djelatnosti održavanja čistoće i odlaganja komunaln</item>
      <item>NOVI DANI, d.o.o., promet i upravljanje nekretninama</item>
      <item>EUROTRADE d. o. o. za trgovinu i uvoz-izvoz</item>
      <item>Hrvatske vode, pravna osoba za upravljanje vodama</item>
      <item>Vanja Samac</item>
    </izvorni_sadrzaj>
    <derivirana_varijabla naziv="DomainObject.Predmet.StrankaListNazivFormated_1">
      <item>WONDER-TRADE d.o.o. za trgovinu "u stečaju"</item>
      <item>VIPnet, društvo s ograničenom odgovornošću za usluge javnih telekomunikacija</item>
      <item>INTELKOM društvo s ograničenom odgovornošću za trgovinu telekomunikacijskim uređajima i usluge</item>
      <item>JAN - SPLIT, društvo ograničene odgovornosti za trgovinu i usluge</item>
      <item>SLOBODNA DALMACIJA izdavačka i tiskarska djelatnost, dioničko društvo</item>
      <item>LOST, društvo s ograničenom odgovornošću za proizvodnju elektroničke opreme, trgovinu i usluge</item>
      <item>HELIKOP d.o.o. za trgovinu i usluge</item>
      <item>KERUM društvo s ograničenom odgovornošću, za unutarnju i vanjsku trgovinu, promet i usluge</item>
      <item>Hrvatski Telekom d.d.</item>
      <item>BLITZ film i video distribucija, društvo s ograničenom odgovornošću</item>
      <item>EUROPATRADE,vanjska i unutarnja trgovina, proizvodnja i montaža tehničkih proizvoda, d.o.o.</item>
      <item>SOLE-COMMERCE društvo s ograničenom odgovornošću za proizvodnju, trgovinu i usluge</item>
      <item>ČISTOĆA društvo s ograničenom odgovornošću za obavljanje komunalnih djelatnosti održavanja čistoće i odlaganja komunaln</item>
      <item>NOVI DANI, d.o.o., promet i upravljanje nekretninama</item>
      <item>EUROTRADE d. o. o. za trgovinu i uvoz-izvoz</item>
      <item>Hrvatske vode, pravna osoba za upravljanje vodama</item>
      <item>Vanja Samac</item>
    </derivirana_varijabla>
  </DomainObject.Predmet.StrankaListNazivFormated>
  <DomainObject.Predmet.StrankaListNazivFormatedOIB>
    <izvorni_sadrzaj>
      <item>WONDER-TRADE d.o.o. za trgovinu "u stečaju", OIB 58209278145</item>
      <item>VIPnet, društvo s ograničenom odgovornošću za usluge javnih telekomunikacija, OIB 29524210204</item>
      <item>INTELKOM društvo s ograničenom odgovornošću za trgovinu telekomunikacijskim uređajima i usluge, OIB 77619007295</item>
      <item>JAN - SPLIT, društvo ograničene odgovornosti za trgovinu i usluge, OIB 10950518767</item>
      <item>SLOBODNA DALMACIJA izdavačka i tiskarska djelatnost, dioničko društvo, OIB 35075764438</item>
      <item>LOST, društvo s ograničenom odgovornošću za proizvodnju elektroničke opreme, trgovinu i usluge, OIB 89984971143</item>
      <item>HELIKOP d.o.o. za trgovinu i usluge, OIB 43166077844</item>
      <item>KERUM društvo s ograničenom odgovornošću, za unutarnju i vanjsku trgovinu, promet i usluge, OIB 66124057408</item>
      <item>Hrvatski Telekom d.d., OIB 81793146560</item>
      <item>BLITZ film i video distribucija, društvo s ograničenom odgovornošću, OIB 69856063967</item>
      <item>EUROPATRADE,vanjska i unutarnja trgovina, proizvodnja i montaža tehničkih proizvoda, d.o.o., OIB 78180201034</item>
      <item>SOLE-COMMERCE društvo s ograničenom odgovornošću za proizvodnju, trgovinu i usluge, OIB 83079231626</item>
      <item>ČISTOĆA društvo s ograničenom odgovornošću za obavljanje komunalnih djelatnosti održavanja čistoće i odlaganja komunaln, OIB 38812451417</item>
      <item>NOVI DANI, d.o.o., promet i upravljanje nekretninama, OIB 95077462370</item>
      <item>EUROTRADE d. o. o. za trgovinu i uvoz-izvoz, OIB 31138585832</item>
      <item>Hrvatske vode, pravna osoba za upravljanje vodama, OIB 28921383001</item>
      <item>Vanja Samac, OIB 39061692977</item>
    </izvorni_sadrzaj>
    <derivirana_varijabla naziv="DomainObject.Predmet.StrankaListNazivFormatedOIB_1">
      <item>WONDER-TRADE d.o.o. za trgovinu "u stečaju", OIB 58209278145</item>
      <item>VIPnet, društvo s ograničenom odgovornošću za usluge javnih telekomunikacija, OIB 29524210204</item>
      <item>INTELKOM društvo s ograničenom odgovornošću za trgovinu telekomunikacijskim uređajima i usluge, OIB 77619007295</item>
      <item>JAN - SPLIT, društvo ograničene odgovornosti za trgovinu i usluge, OIB 10950518767</item>
      <item>SLOBODNA DALMACIJA izdavačka i tiskarska djelatnost, dioničko društvo, OIB 35075764438</item>
      <item>LOST, društvo s ograničenom odgovornošću za proizvodnju elektroničke opreme, trgovinu i usluge, OIB 89984971143</item>
      <item>HELIKOP d.o.o. za trgovinu i usluge, OIB 43166077844</item>
      <item>KERUM društvo s ograničenom odgovornošću, za unutarnju i vanjsku trgovinu, promet i usluge, OIB 66124057408</item>
      <item>Hrvatski Telekom d.d., OIB 81793146560</item>
      <item>BLITZ film i video distribucija, društvo s ograničenom odgovornošću, OIB 69856063967</item>
      <item>EUROPATRADE,vanjska i unutarnja trgovina, proizvodnja i montaža tehničkih proizvoda, d.o.o., OIB 78180201034</item>
      <item>SOLE-COMMERCE društvo s ograničenom odgovornošću za proizvodnju, trgovinu i usluge, OIB 83079231626</item>
      <item>ČISTOĆA društvo s ograničenom odgovornošću za obavljanje komunalnih djelatnosti održavanja čistoće i odlaganja komunaln, OIB 38812451417</item>
      <item>NOVI DANI, d.o.o., promet i upravljanje nekretninama, OIB 95077462370</item>
      <item>EUROTRADE d. o. o. za trgovinu i uvoz-izvoz, OIB 31138585832</item>
      <item>Hrvatske vode, pravna osoba za upravljanje vodama, OIB 28921383001</item>
      <item>Vanja Samac, OIB 39061692977</item>
    </derivirana_varijabla>
  </DomainObject.Predmet.StrankaListNazivFormatedOIB>
  <DomainObject.Predmet.ProtuStrankaListFormated>
    <izvorni_sadrzaj>
      <item>WONDER-TRADE d.o.o. za trgovinu "u stečaju"</item>
    </izvorni_sadrzaj>
    <derivirana_varijabla naziv="DomainObject.Predmet.ProtuStrankaListFormated_1">
      <item>WONDER-TRADE d.o.o. za trgovinu "u stečaju"</item>
    </derivirana_varijabla>
  </DomainObject.Predmet.ProtuStrankaListFormated>
  <DomainObject.Predmet.ProtuStrankaListFormatedOIB>
    <izvorni_sadrzaj>
      <item>WONDER-TRADE d.o.o. za trgovinu "u stečaju", OIB 58209278145</item>
    </izvorni_sadrzaj>
    <derivirana_varijabla naziv="DomainObject.Predmet.ProtuStrankaListFormatedOIB_1">
      <item>WONDER-TRADE d.o.o. za trgovinu "u stečaju", OIB 58209278145</item>
    </derivirana_varijabla>
  </DomainObject.Predmet.ProtuStrankaListFormatedOIB>
  <DomainObject.Predmet.ProtuStrankaListFormatedWithAdress>
    <izvorni_sadrzaj>
      <item>WONDER-TRADE d.o.o. za trgovinu "u stečaju", Put Duilova 6/B, 21000 Split</item>
    </izvorni_sadrzaj>
    <derivirana_varijabla naziv="DomainObject.Predmet.ProtuStrankaListFormatedWithAdress_1">
      <item>WONDER-TRADE d.o.o. za trgovinu "u stečaju", Put Duilova 6/B, 21000 Split</item>
    </derivirana_varijabla>
  </DomainObject.Predmet.ProtuStrankaListFormatedWithAdress>
  <DomainObject.Predmet.ProtuStrankaListFormatedWithAdressOIB>
    <izvorni_sadrzaj>
      <item>WONDER-TRADE d.o.o. za trgovinu "u stečaju", OIB 58209278145, Put Duilova 6/B, 21000 Split</item>
    </izvorni_sadrzaj>
    <derivirana_varijabla naziv="DomainObject.Predmet.ProtuStrankaListFormatedWithAdressOIB_1">
      <item>WONDER-TRADE d.o.o. za trgovinu "u stečaju", OIB 58209278145, Put Duilova 6/B, 21000 Split</item>
    </derivirana_varijabla>
  </DomainObject.Predmet.ProtuStrankaListFormatedWithAdressOIB>
  <DomainObject.Predmet.ProtuStrankaListNazivFormated>
    <izvorni_sadrzaj>
      <item>WONDER-TRADE d.o.o. za trgovinu "u stečaju"</item>
    </izvorni_sadrzaj>
    <derivirana_varijabla naziv="DomainObject.Predmet.ProtuStrankaListNazivFormated_1">
      <item>WONDER-TRADE d.o.o. za trgovinu "u stečaju"</item>
    </derivirana_varijabla>
  </DomainObject.Predmet.ProtuStrankaListNazivFormated>
  <DomainObject.Predmet.ProtuStrankaListNazivFormatedOIB>
    <izvorni_sadrzaj>
      <item>WONDER-TRADE d.o.o. za trgovinu "u stečaju", OIB 58209278145</item>
    </izvorni_sadrzaj>
    <derivirana_varijabla naziv="DomainObject.Predmet.ProtuStrankaListNazivFormatedOIB_1">
      <item>WONDER-TRADE d.o.o. za trgovinu "u stečaju", OIB 58209278145</item>
    </derivirana_varijabla>
  </DomainObject.Predmet.ProtuStrankaListNazivFormatedOIB>
  <DomainObject.Predmet.OstaliListFormated>
    <izvorni_sadrzaj>
      <item>PRIVREDNA BANKA ZAGREB - DIONIČKO DRUŠTVO</item>
      <item>JOSIP HRGA</item>
      <item>GRAD ZAGREB</item>
      <item>NOVI DANI, d.o.o., promet i upravljanje nekretninama</item>
      <item>SOLE-COMMERCE društvo s ograničenom odgovornošću za proizvodnju, trgovinu i usluge</item>
      <item>KERUM društvo s ograničenom odgovornošću, za unutarnju i vanjsku trgovinu, promet i usluge</item>
      <item>Ingres Bošnjak trade d.o.o. Osijek</item>
      <item>EUROPATRADE-CENTRALNI SERVIS d.o.o. za usluge i trgovinu</item>
      <item>Republika Hrvatska, Ministarstvo financija, Porezna uprava</item>
      <item>HRVATSKA POŠTANSKA BANKA, dioničko društvo</item>
      <item>INTELKOM društvo s ograničenom odgovornošću za trgovinu telekomunikacijskim uređajima i usluge</item>
      <item>Manuela Špoljarić, odvjetnica</item>
      <item>Trgovački sud Split Registarski odjel</item>
      <item>Trgovački sud Split Oglasna ploča suda</item>
      <item>Trgovački sud Split Pisarnica</item>
      <item>Trgovački sud Split Računovodstvena služba</item>
      <item>Miroslav Leko</item>
      <item>Sandra Janković</item>
      <item>Ured predsjednika Trgovačkog suda</item>
      <item>Visoki trgovački sud Republike Hrvatske u Zagrebu</item>
      <item>Vera Mirošević</item>
      <item>VISOKI TRGOVAČKI SUD RH</item>
      <item>VRHOVNI SUD REPUBLIKE HRVATSKE</item>
    </izvorni_sadrzaj>
    <derivirana_varijabla naziv="DomainObject.Predmet.OstaliListFormated_1">
      <item>PRIVREDNA BANKA ZAGREB - DIONIČKO DRUŠTVO</item>
      <item>JOSIP HRGA</item>
      <item>GRAD ZAGREB</item>
      <item>NOVI DANI, d.o.o., promet i upravljanje nekretninama</item>
      <item>SOLE-COMMERCE društvo s ograničenom odgovornošću za proizvodnju, trgovinu i usluge</item>
      <item>KERUM društvo s ograničenom odgovornošću, za unutarnju i vanjsku trgovinu, promet i usluge</item>
      <item>Ingres Bošnjak trade d.o.o. Osijek</item>
      <item>EUROPATRADE-CENTRALNI SERVIS d.o.o. za usluge i trgovinu</item>
      <item>Republika Hrvatska, Ministarstvo financija, Porezna uprava</item>
      <item>HRVATSKA POŠTANSKA BANKA, dioničko društvo</item>
      <item>INTELKOM društvo s ograničenom odgovornošću za trgovinu telekomunikacijskim uređajima i usluge</item>
      <item>Manuela Špoljarić, odvjetnica</item>
      <item>Trgovački sud Split Registarski odjel</item>
      <item>Trgovački sud Split Oglasna ploča suda</item>
      <item>Trgovački sud Split Pisarnica</item>
      <item>Trgovački sud Split Računovodstvena služba</item>
      <item>Miroslav Leko</item>
      <item>Sandra Janković</item>
      <item>Ured predsjednika Trgovačkog suda</item>
      <item>Visoki trgovački sud Republike Hrvatske u Zagrebu</item>
      <item>Vera Mirošević</item>
      <item>VISOKI TRGOVAČKI SUD RH</item>
      <item>VRHOVNI SUD REPUBLIKE HRVATSKE</item>
    </derivirana_varijabla>
  </DomainObject.Predmet.OstaliListFormated>
  <DomainObject.Predmet.OstaliListFormatedOIB>
    <izvorni_sadrzaj>
      <item>PRIVREDNA BANKA ZAGREB - DIONIČKO DRUŠTVO, OIB 02535697732</item>
      <item>JOSIP HRGA, OIB 15662494844</item>
      <item>GRAD ZAGREB</item>
      <item>NOVI DANI, d.o.o., promet i upravljanje nekretninama, OIB 95077462370</item>
      <item>SOLE-COMMERCE društvo s ograničenom odgovornošću za proizvodnju, trgovinu i usluge, OIB 83079231626</item>
      <item>KERUM društvo s ograničenom odgovornošću, za unutarnju i vanjsku trgovinu, promet i usluge, OIB 66124057408</item>
      <item>Ingres Bošnjak trade d.o.o. Osijek</item>
      <item>EUROPATRADE-CENTRALNI SERVIS d.o.o. za usluge i trgovinu, OIB 45613785734</item>
      <item>Republika Hrvatska, Ministarstvo financija, Porezna uprava, OIB 18683136487</item>
      <item>HRVATSKA POŠTANSKA BANKA, dioničko društvo, OIB 87939104217</item>
      <item>INTELKOM društvo s ograničenom odgovornošću za trgovinu telekomunikacijskim uređajima i usluge, OIB 77619007295</item>
      <item>Manuela Špoljarić, odvjetnica</item>
      <item>Trgovački sud Split Registarski odjel, OIB 30842297926</item>
      <item>Trgovački sud Split Oglasna ploča suda, OIB 30842297926</item>
      <item>Trgovački sud Split Pisarnica, OIB 30842297926</item>
      <item>Trgovački sud Split Računovodstvena služba, OIB 30842297926</item>
      <item>Miroslav Leko</item>
      <item>Sandra Janković, OIB 62217423872</item>
      <item>Ured predsjednika Trgovačkog suda, OIB 30842297926</item>
      <item>Visoki trgovački sud Republike Hrvatske u Zagrebu, OIB 97349366519</item>
      <item>Vera Mirošević, OIB 45322369136</item>
      <item>VISOKI TRGOVAČKI SUD RH, OIB 97349366519</item>
      <item>VRHOVNI SUD REPUBLIKE HRVATSKE, OIB 20599635268</item>
    </izvorni_sadrzaj>
    <derivirana_varijabla naziv="DomainObject.Predmet.OstaliListFormatedOIB_1">
      <item>PRIVREDNA BANKA ZAGREB - DIONIČKO DRUŠTVO, OIB 02535697732</item>
      <item>JOSIP HRGA, OIB 15662494844</item>
      <item>GRAD ZAGREB</item>
      <item>NOVI DANI, d.o.o., promet i upravljanje nekretninama, OIB 95077462370</item>
      <item>SOLE-COMMERCE društvo s ograničenom odgovornošću za proizvodnju, trgovinu i usluge, OIB 83079231626</item>
      <item>KERUM društvo s ograničenom odgovornošću, za unutarnju i vanjsku trgovinu, promet i usluge, OIB 66124057408</item>
      <item>Ingres Bošnjak trade d.o.o. Osijek</item>
      <item>EUROPATRADE-CENTRALNI SERVIS d.o.o. za usluge i trgovinu, OIB 45613785734</item>
      <item>Republika Hrvatska, Ministarstvo financija, Porezna uprava, OIB 18683136487</item>
      <item>HRVATSKA POŠTANSKA BANKA, dioničko društvo, OIB 87939104217</item>
      <item>INTELKOM društvo s ograničenom odgovornošću za trgovinu telekomunikacijskim uređajima i usluge, OIB 77619007295</item>
      <item>Manuela Špoljarić, odvjetnica</item>
      <item>Trgovački sud Split Registarski odjel, OIB 30842297926</item>
      <item>Trgovački sud Split Oglasna ploča suda, OIB 30842297926</item>
      <item>Trgovački sud Split Pisarnica, OIB 30842297926</item>
      <item>Trgovački sud Split Računovodstvena služba, OIB 30842297926</item>
      <item>Miroslav Leko</item>
      <item>Sandra Janković, OIB 62217423872</item>
      <item>Ured predsjednika Trgovačkog suda, OIB 30842297926</item>
      <item>Visoki trgovački sud Republike Hrvatske u Zagrebu, OIB 97349366519</item>
      <item>Vera Mirošević, OIB 45322369136</item>
      <item>VISOKI TRGOVAČKI SUD RH, OIB 97349366519</item>
      <item>VRHOVNI SUD REPUBLIKE HRVATSKE, OIB 20599635268</item>
    </derivirana_varijabla>
  </DomainObject.Predmet.OstaliListFormatedOIB>
  <DomainObject.Predmet.OstaliListFormatedWithAdress>
    <izvorni_sadrzaj>
      <item>PRIVREDNA BANKA ZAGREB - DIONIČKO DRUŠTVO, Račkoga 6, 10000 Zagreb</item>
      <item>JOSIP HRGA, Dobrilina 15, 21000 Split</item>
      <item>GRAD ZAGREB, 10000 Zagreb</item>
      <item>NOVI DANI, d.o.o., promet i upravljanje nekretninama, Papandopulova 25, Split</item>
      <item>SOLE-COMMERCE društvo s ograničenom odgovornošću za proizvodnju, trgovinu i usluge, Ante Topić Mimare 49, 10000 Zagreb</item>
      <item>KERUM društvo s ograničenom odgovornošću, za unutarnju i vanjsku trgovinu, promet i usluge, Zrinjsko Frankopanska 68, Split</item>
      <item>Ingres Bošnjak trade d.o.o. Osijek</item>
      <item>EUROPATRADE-CENTRALNI SERVIS d.o.o. za usluge i trgovinu, Rimski put/bb, Sesvete</item>
      <item>Republika Hrvatska, Ministarstvo financija, Porezna uprava, Trg Franje Tuđmana 4, 21000 Split</item>
      <item>HRVATSKA POŠTANSKA BANKA, dioničko društvo, Jurišićeva 4, 10000 Zagreb</item>
      <item>INTELKOM društvo s ograničenom odgovornošću za trgovinu telekomunikacijskim uređajima i usluge, Zagrebačka Cesta 145/A, 10000 Zagreb</item>
      <item>Manuela Špoljarić, odvjetnica, Mihanovićeva 14, 10000 Zagreb</item>
      <item>Trgovački sud Split Registarski odjel, Sukoišanska 6, 21000 Split</item>
      <item>Trgovački sud Split Oglasna ploča suda, Sukoišanska 6, 21000 Split</item>
      <item>Trgovački sud Split Pisarnica, Sukoišanska 6, 21000 Split</item>
      <item>Trgovački sud Split Računovodstvena služba</item>
      <item>Miroslav Leko, Domagojeva 18, 10000 Zagreb</item>
      <item>Sandra Janković, Ulica Slobode 44, 21000 Split</item>
      <item>Ured predsjednika Trgovačkog suda, Sukoišanska 6, 21000 Split</item>
      <item>Visoki trgovački sud Republike Hrvatske u Zagrebu, Berislavićeva 11, 10000 Zagreb</item>
      <item>Vera Mirošević, Kukuljevićeva 7, 21000 Split</item>
      <item>VISOKI TRGOVAČKI SUD RH, Berislavićeva 11, 10000 Zagreb</item>
      <item>VRHOVNI SUD REPUBLIKE HRVATSKE, Trg N. Š Zrinskog 3, 10000 Zagreb</item>
    </izvorni_sadrzaj>
    <derivirana_varijabla naziv="DomainObject.Predmet.OstaliListFormatedWithAdress_1">
      <item>PRIVREDNA BANKA ZAGREB - DIONIČKO DRUŠTVO, Račkoga 6, 10000 Zagreb</item>
      <item>JOSIP HRGA, Dobrilina 15, 21000 Split</item>
      <item>GRAD ZAGREB, 10000 Zagreb</item>
      <item>NOVI DANI, d.o.o., promet i upravljanje nekretninama, Papandopulova 25, Split</item>
      <item>SOLE-COMMERCE društvo s ograničenom odgovornošću za proizvodnju, trgovinu i usluge, Ante Topić Mimare 49, 10000 Zagreb</item>
      <item>KERUM društvo s ograničenom odgovornošću, za unutarnju i vanjsku trgovinu, promet i usluge, Zrinjsko Frankopanska 68, Split</item>
      <item>Ingres Bošnjak trade d.o.o. Osijek</item>
      <item>EUROPATRADE-CENTRALNI SERVIS d.o.o. za usluge i trgovinu, Rimski put/bb, Sesvete</item>
      <item>Republika Hrvatska, Ministarstvo financija, Porezna uprava, Trg Franje Tuđmana 4, 21000 Split</item>
      <item>HRVATSKA POŠTANSKA BANKA, dioničko društvo, Jurišićeva 4, 10000 Zagreb</item>
      <item>INTELKOM društvo s ograničenom odgovornošću za trgovinu telekomunikacijskim uređajima i usluge, Zagrebačka Cesta 145/A, 10000 Zagreb</item>
      <item>Manuela Špoljarić, odvjetnica, Mihanovićeva 14, 10000 Zagreb</item>
      <item>Trgovački sud Split Registarski odjel, Sukoišanska 6, 21000 Split</item>
      <item>Trgovački sud Split Oglasna ploča suda, Sukoišanska 6, 21000 Split</item>
      <item>Trgovački sud Split Pisarnica, Sukoišanska 6, 21000 Split</item>
      <item>Trgovački sud Split Računovodstvena služba</item>
      <item>Miroslav Leko, Domagojeva 18, 10000 Zagreb</item>
      <item>Sandra Janković, Ulica Slobode 44, 21000 Split</item>
      <item>Ured predsjednika Trgovačkog suda, Sukoišanska 6, 21000 Split</item>
      <item>Visoki trgovački sud Republike Hrvatske u Zagrebu, Berislavićeva 11, 10000 Zagreb</item>
      <item>Vera Mirošević, Kukuljevićeva 7, 21000 Split</item>
      <item>VISOKI TRGOVAČKI SUD RH, Berislavićeva 11, 10000 Zagreb</item>
      <item>VRHOVNI SUD REPUBLIKE HRVATSKE, Trg N. Š Zrinskog 3, 10000 Zagreb</item>
    </derivirana_varijabla>
  </DomainObject.Predmet.OstaliListFormatedWithAdress>
  <DomainObject.Predmet.OstaliListFormatedWithAdressOIB>
    <izvorni_sadrzaj>
      <item>PRIVREDNA BANKA ZAGREB - DIONIČKO DRUŠTVO, OIB 02535697732, Račkoga 6, 10000 Zagreb</item>
      <item>JOSIP HRGA, OIB 15662494844, Dobrilina 15, 21000 Split</item>
      <item>GRAD ZAGREB, 10000 Zagreb</item>
      <item>NOVI DANI, d.o.o., promet i upravljanje nekretninama, OIB 95077462370, Papandopulova 25, Split</item>
      <item>SOLE-COMMERCE društvo s ograničenom odgovornošću za proizvodnju, trgovinu i usluge, OIB 83079231626, Ante Topić Mimare 49, 10000 Zagreb</item>
      <item>KERUM društvo s ograničenom odgovornošću, za unutarnju i vanjsku trgovinu, promet i usluge, OIB 66124057408, Zrinjsko Frankopanska 68, Split</item>
      <item>Ingres Bošnjak trade d.o.o. Osijek</item>
      <item>EUROPATRADE-CENTRALNI SERVIS d.o.o. za usluge i trgovinu, OIB 45613785734, Rimski put/bb, Sesvete</item>
      <item>Republika Hrvatska, Ministarstvo financija, Porezna uprava, OIB 18683136487, Trg Franje Tuđmana 4, 21000 Split</item>
      <item>HRVATSKA POŠTANSKA BANKA, dioničko društvo, OIB 87939104217, Jurišićeva 4, 10000 Zagreb</item>
      <item>INTELKOM društvo s ograničenom odgovornošću za trgovinu telekomunikacijskim uređajima i usluge, OIB 77619007295, Zagrebačka Cesta 145/A, 10000 Zagreb</item>
      <item>Manuela Špoljarić, odvjetnica, Mihanovićeva 14, 10000 Zagreb</item>
      <item>Trgovački sud Split Registarski odjel, OIB 30842297926, Sukoišanska 6, 21000 Split</item>
      <item>Trgovački sud Split Oglasna ploča suda, OIB 30842297926, Sukoišanska 6, 21000 Split</item>
      <item>Trgovački sud Split Pisarnica, OIB 30842297926, Sukoišanska 6, 21000 Split</item>
      <item>Trgovački sud Split Računovodstvena služba, OIB 30842297926</item>
      <item>Miroslav Leko, Domagojeva 18, 10000 Zagreb</item>
      <item>Sandra Janković, OIB 62217423872, Ulica Slobode 44, 21000 Split</item>
      <item>Ured predsjednika Trgovačkog suda, OIB 30842297926, Sukoišanska 6, 21000 Split</item>
      <item>Visoki trgovački sud Republike Hrvatske u Zagrebu, OIB 97349366519, Berislavićeva 11, 10000 Zagreb</item>
      <item>Vera Mirošević, OIB 45322369136, Kukuljevićeva 7, 21000 Split</item>
      <item>VISOKI TRGOVAČKI SUD RH, OIB 97349366519, Berislavićeva 11, 10000 Zagreb</item>
      <item>VRHOVNI SUD REPUBLIKE HRVATSKE, OIB 20599635268, Trg N. Š Zrinskog 3, 10000 Zagreb</item>
    </izvorni_sadrzaj>
    <derivirana_varijabla naziv="DomainObject.Predmet.OstaliListFormatedWithAdressOIB_1">
      <item>PRIVREDNA BANKA ZAGREB - DIONIČKO DRUŠTVO, OIB 02535697732, Račkoga 6, 10000 Zagreb</item>
      <item>JOSIP HRGA, OIB 15662494844, Dobrilina 15, 21000 Split</item>
      <item>GRAD ZAGREB, 10000 Zagreb</item>
      <item>NOVI DANI, d.o.o., promet i upravljanje nekretninama, OIB 95077462370, Papandopulova 25, Split</item>
      <item>SOLE-COMMERCE društvo s ograničenom odgovornošću za proizvodnju, trgovinu i usluge, OIB 83079231626, Ante Topić Mimare 49, 10000 Zagreb</item>
      <item>KERUM društvo s ograničenom odgovornošću, za unutarnju i vanjsku trgovinu, promet i usluge, OIB 66124057408, Zrinjsko Frankopanska 68, Split</item>
      <item>Ingres Bošnjak trade d.o.o. Osijek</item>
      <item>EUROPATRADE-CENTRALNI SERVIS d.o.o. za usluge i trgovinu, OIB 45613785734, Rimski put/bb, Sesvete</item>
      <item>Republika Hrvatska, Ministarstvo financija, Porezna uprava, OIB 18683136487, Trg Franje Tuđmana 4, 21000 Split</item>
      <item>HRVATSKA POŠTANSKA BANKA, dioničko društvo, OIB 87939104217, Jurišićeva 4, 10000 Zagreb</item>
      <item>INTELKOM društvo s ograničenom odgovornošću za trgovinu telekomunikacijskim uređajima i usluge, OIB 77619007295, Zagrebačka Cesta 145/A, 10000 Zagreb</item>
      <item>Manuela Špoljarić, odvjetnica, Mihanovićeva 14, 10000 Zagreb</item>
      <item>Trgovački sud Split Registarski odjel, OIB 30842297926, Sukoišanska 6, 21000 Split</item>
      <item>Trgovački sud Split Oglasna ploča suda, OIB 30842297926, Sukoišanska 6, 21000 Split</item>
      <item>Trgovački sud Split Pisarnica, OIB 30842297926, Sukoišanska 6, 21000 Split</item>
      <item>Trgovački sud Split Računovodstvena služba, OIB 30842297926</item>
      <item>Miroslav Leko, Domagojeva 18, 10000 Zagreb</item>
      <item>Sandra Janković, OIB 62217423872, Ulica Slobode 44, 21000 Split</item>
      <item>Ured predsjednika Trgovačkog suda, OIB 30842297926, Sukoišanska 6, 21000 Split</item>
      <item>Visoki trgovački sud Republike Hrvatske u Zagrebu, OIB 97349366519, Berislavićeva 11, 10000 Zagreb</item>
      <item>Vera Mirošević, OIB 45322369136, Kukuljevićeva 7, 21000 Split</item>
      <item>VISOKI TRGOVAČKI SUD RH, OIB 97349366519, Berislavićeva 11, 10000 Zagreb</item>
      <item>VRHOVNI SUD REPUBLIKE HRVATSKE, OIB 20599635268, Trg N. Š Zrinskog 3, 10000 Zagreb</item>
    </derivirana_varijabla>
  </DomainObject.Predmet.OstaliListFormatedWithAdressOIB>
  <DomainObject.Predmet.OstaliListNazivFormated>
    <izvorni_sadrzaj>
      <item>PRIVREDNA BANKA ZAGREB - DIONIČKO DRUŠTVO</item>
      <item>JOSIP HRGA</item>
      <item>GRAD ZAGREB</item>
      <item>NOVI DANI, d.o.o., promet i upravljanje nekretninama</item>
      <item>SOLE-COMMERCE društvo s ograničenom odgovornošću za proizvodnju, trgovinu i usluge</item>
      <item>KERUM društvo s ograničenom odgovornošću, za unutarnju i vanjsku trgovinu, promet i usluge</item>
      <item>Ingres Bošnjak trade d.o.o. Osijek</item>
      <item>EUROPATRADE-CENTRALNI SERVIS d.o.o. za usluge i trgovinu</item>
      <item>Republika Hrvatska, Ministarstvo financija, Porezna uprava</item>
      <item>HRVATSKA POŠTANSKA BANKA, dioničko društvo</item>
      <item>INTELKOM društvo s ograničenom odgovornošću za trgovinu telekomunikacijskim uređajima i usluge</item>
      <item>Manuela Špoljarić, odvjetnica</item>
      <item>Trgovački sud Split Registarski odjel</item>
      <item>Trgovački sud Split Oglasna ploča suda</item>
      <item>Trgovački sud Split Pisarnica</item>
      <item>Trgovački sud Split Računovodstvena služba</item>
      <item>Miroslav Leko</item>
      <item>Sandra Janković</item>
      <item>Ured predsjednika Trgovačkog suda</item>
      <item>Visoki trgovački sud Republike Hrvatske u Zagrebu</item>
      <item>Vera Mirošević</item>
      <item>VISOKI TRGOVAČKI SUD RH</item>
      <item>VRHOVNI SUD REPUBLIKE HRVATSKE</item>
    </izvorni_sadrzaj>
    <derivirana_varijabla naziv="DomainObject.Predmet.OstaliListNazivFormated_1">
      <item>PRIVREDNA BANKA ZAGREB - DIONIČKO DRUŠTVO</item>
      <item>JOSIP HRGA</item>
      <item>GRAD ZAGREB</item>
      <item>NOVI DANI, d.o.o., promet i upravljanje nekretninama</item>
      <item>SOLE-COMMERCE društvo s ograničenom odgovornošću za proizvodnju, trgovinu i usluge</item>
      <item>KERUM društvo s ograničenom odgovornošću, za unutarnju i vanjsku trgovinu, promet i usluge</item>
      <item>Ingres Bošnjak trade d.o.o. Osijek</item>
      <item>EUROPATRADE-CENTRALNI SERVIS d.o.o. za usluge i trgovinu</item>
      <item>Republika Hrvatska, Ministarstvo financija, Porezna uprava</item>
      <item>HRVATSKA POŠTANSKA BANKA, dioničko društvo</item>
      <item>INTELKOM društvo s ograničenom odgovornošću za trgovinu telekomunikacijskim uređajima i usluge</item>
      <item>Manuela Špoljarić, odvjetnica</item>
      <item>Trgovački sud Split Registarski odjel</item>
      <item>Trgovački sud Split Oglasna ploča suda</item>
      <item>Trgovački sud Split Pisarnica</item>
      <item>Trgovački sud Split Računovodstvena služba</item>
      <item>Miroslav Leko</item>
      <item>Sandra Janković</item>
      <item>Ured predsjednika Trgovačkog suda</item>
      <item>Visoki trgovački sud Republike Hrvatske u Zagrebu</item>
      <item>Vera Mirošević</item>
      <item>VISOKI TRGOVAČKI SUD RH</item>
      <item>VRHOVNI SUD REPUBLIKE HRVATSKE</item>
    </derivirana_varijabla>
  </DomainObject.Predmet.OstaliListNazivFormated>
  <DomainObject.Predmet.OstaliListNazivFormatedOIB>
    <izvorni_sadrzaj>
      <item>PRIVREDNA BANKA ZAGREB - DIONIČKO DRUŠTVO, OIB 02535697732</item>
      <item>JOSIP HRGA, OIB 15662494844</item>
      <item>GRAD ZAGREB</item>
      <item>NOVI DANI, d.o.o., promet i upravljanje nekretninama, OIB 95077462370</item>
      <item>SOLE-COMMERCE društvo s ograničenom odgovornošću za proizvodnju, trgovinu i usluge, OIB 83079231626</item>
      <item>KERUM društvo s ograničenom odgovornošću, za unutarnju i vanjsku trgovinu, promet i usluge, OIB 66124057408</item>
      <item>Ingres Bošnjak trade d.o.o. Osijek</item>
      <item>EUROPATRADE-CENTRALNI SERVIS d.o.o. za usluge i trgovinu, OIB 45613785734</item>
      <item>Republika Hrvatska, Ministarstvo financija, Porezna uprava, OIB 18683136487</item>
      <item>HRVATSKA POŠTANSKA BANKA, dioničko društvo, OIB 87939104217</item>
      <item>INTELKOM društvo s ograničenom odgovornošću za trgovinu telekomunikacijskim uređajima i usluge, OIB 77619007295</item>
      <item>Manuela Špoljarić, odvjetnica</item>
      <item>Trgovački sud Split Registarski odjel, OIB 30842297926</item>
      <item>Trgovački sud Split Oglasna ploča suda, OIB 30842297926</item>
      <item>Trgovački sud Split Pisarnica, OIB 30842297926</item>
      <item>Trgovački sud Split Računovodstvena služba, OIB 30842297926</item>
      <item>Miroslav Leko</item>
      <item>Sandra Janković, OIB 62217423872</item>
      <item>Ured predsjednika Trgovačkog suda, OIB 30842297926</item>
      <item>Visoki trgovački sud Republike Hrvatske u Zagrebu, OIB 97349366519</item>
      <item>Vera Mirošević, OIB 45322369136</item>
      <item>VISOKI TRGOVAČKI SUD RH, OIB 97349366519</item>
      <item>VRHOVNI SUD REPUBLIKE HRVATSKE, OIB 20599635268</item>
    </izvorni_sadrzaj>
    <derivirana_varijabla naziv="DomainObject.Predmet.OstaliListNazivFormatedOIB_1">
      <item>PRIVREDNA BANKA ZAGREB - DIONIČKO DRUŠTVO, OIB 02535697732</item>
      <item>JOSIP HRGA, OIB 15662494844</item>
      <item>GRAD ZAGREB</item>
      <item>NOVI DANI, d.o.o., promet i upravljanje nekretninama, OIB 95077462370</item>
      <item>SOLE-COMMERCE društvo s ograničenom odgovornošću za proizvodnju, trgovinu i usluge, OIB 83079231626</item>
      <item>KERUM društvo s ograničenom odgovornošću, za unutarnju i vanjsku trgovinu, promet i usluge, OIB 66124057408</item>
      <item>Ingres Bošnjak trade d.o.o. Osijek</item>
      <item>EUROPATRADE-CENTRALNI SERVIS d.o.o. za usluge i trgovinu, OIB 45613785734</item>
      <item>Republika Hrvatska, Ministarstvo financija, Porezna uprava, OIB 18683136487</item>
      <item>HRVATSKA POŠTANSKA BANKA, dioničko društvo, OIB 87939104217</item>
      <item>INTELKOM društvo s ograničenom odgovornošću za trgovinu telekomunikacijskim uređajima i usluge, OIB 77619007295</item>
      <item>Manuela Špoljarić, odvjetnica</item>
      <item>Trgovački sud Split Registarski odjel, OIB 30842297926</item>
      <item>Trgovački sud Split Oglasna ploča suda, OIB 30842297926</item>
      <item>Trgovački sud Split Pisarnica, OIB 30842297926</item>
      <item>Trgovački sud Split Računovodstvena služba, OIB 30842297926</item>
      <item>Miroslav Leko</item>
      <item>Sandra Janković, OIB 62217423872</item>
      <item>Ured predsjednika Trgovačkog suda, OIB 30842297926</item>
      <item>Visoki trgovački sud Republike Hrvatske u Zagrebu, OIB 97349366519</item>
      <item>Vera Mirošević, OIB 45322369136</item>
      <item>VISOKI TRGOVAČKI SUD RH, OIB 97349366519</item>
      <item>VRHOVNI SUD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WONDER-TRADE d.o.o. za trgovinu "u stečaju" i dr.</izvorni_sadrzaj>
    <derivirana_varijabla naziv="DomainObject.Predmet.StrankaIDrugi_1">WONDER-TRADE d.o.o. za trgovinu "u stečaju" i dr.</derivirana_varijabla>
  </DomainObject.Predmet.StrankaIDrugi>
  <DomainObject.Predmet.ProtustrankaIDrugi>
    <izvorni_sadrzaj>WONDER-TRADE d.o.o. za trgovinu "u stečaju"</izvorni_sadrzaj>
    <derivirana_varijabla naziv="DomainObject.Predmet.ProtustrankaIDrugi_1">WONDER-TRADE d.o.o. za trgovinu "u stečaju"</derivirana_varijabla>
  </DomainObject.Predmet.ProtustrankaIDrugi>
  <DomainObject.Predmet.StrankaIDrugiAdressOIB>
    <izvorni_sadrzaj>WONDER-TRADE d.o.o. za trgovinu "u stečaju", OIB 58209278145, Put Duilova 6/B, Split i dr.</izvorni_sadrzaj>
    <derivirana_varijabla naziv="DomainObject.Predmet.StrankaIDrugiAdressOIB_1">WONDER-TRADE d.o.o. za trgovinu "u stečaju", OIB 58209278145, Put Duilova 6/B, Split i dr.</derivirana_varijabla>
  </DomainObject.Predmet.StrankaIDrugiAdressOIB>
  <DomainObject.Predmet.ProtustrankaIDrugiAdressOIB>
    <izvorni_sadrzaj>WONDER-TRADE d.o.o. za trgovinu "u stečaju", OIB 58209278145, Put Duilova 6/B, 21000 Split</izvorni_sadrzaj>
    <derivirana_varijabla naziv="DomainObject.Predmet.ProtustrankaIDrugiAdressOIB_1">WONDER-TRADE d.o.o. za trgovinu "u stečaju", OIB 58209278145, Put Duilova 6/B,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WONDER-TRADE d.o.o. za trgovinu "u stečaju"</item>
      <item>WONDER-TRADE d.o.o. za trgovinu "u stečaju"</item>
      <item>PRIVREDNA BANKA ZAGREB - DIONIČKO DRUŠTVO</item>
      <item>JOSIP HRGA</item>
      <item>GRAD ZAGREB</item>
      <item>NOVI DANI, d.o.o., promet i upravljanje nekretninama</item>
      <item>SOLE-COMMERCE društvo s ograničenom odgovornošću za proizvodnju, trgovinu i usluge</item>
      <item>KERUM društvo s ograničenom odgovornošću, za unutarnju i vanjsku trgovinu, promet i usluge</item>
      <item>Ingres Bošnjak trade d.o.o. Osijek</item>
      <item>EUROPATRADE-CENTRALNI SERVIS d.o.o. za usluge i trgovinu</item>
      <item>Republika Hrvatska, Ministarstvo financija, Porezna uprava</item>
      <item>HRVATSKA POŠTANSKA BANKA, dioničko društvo</item>
      <item>INTELKOM društvo s ograničenom odgovornošću za trgovinu telekomunikacijskim uređajima i usluge</item>
      <item>Manuela Špoljarić, odvjetnica</item>
      <item>Trgovački sud Split Registarski odjel</item>
      <item>Trgovački sud Split Oglasna ploča suda</item>
      <item>Trgovački sud Split Pisarnica</item>
      <item>Trgovački sud Split Računovodstvena služba</item>
      <item>VIPnet, društvo s ograničenom odgovornošću za usluge javnih telekomunikacija</item>
      <item>INTELKOM društvo s ograničenom odgovornošću za trgovinu telekomunikacijskim uređajima i usluge</item>
      <item>JAN - SPLIT, društvo ograničene odgovornosti za trgovinu i usluge</item>
      <item>SLOBODNA DALMACIJA izdavačka i tiskarska djelatnost, dioničko društvo</item>
      <item>LOST, društvo s ograničenom odgovornošću za proizvodnju elektroničke opreme, trgovinu i usluge</item>
      <item>HELIKOP d.o.o. za trgovinu i usluge</item>
      <item>KERUM društvo s ograničenom odgovornošću, za unutarnju i vanjsku trgovinu, promet i usluge</item>
      <item>Hrvatski Telekom d.d.</item>
      <item>BLITZ film i video distribucija, društvo s ograničenom odgovornošću</item>
      <item>EUROPATRADE,vanjska i unutarnja trgovina, proizvodnja i montaža tehničkih proizvoda, d.o.o.</item>
      <item>SOLE-COMMERCE društvo s ograničenom odgovornošću za proizvodnju, trgovinu i usluge</item>
      <item>ČISTOĆA društvo s ograničenom odgovornošću za obavljanje komunalnih djelatnosti održavanja čistoće i odlaganja komunaln</item>
      <item>NOVI DANI, d.o.o., promet i upravljanje nekretninama</item>
      <item>EUROTRADE d. o. o. za trgovinu i uvoz-izvoz</item>
      <item>Hrvatske vode, pravna osoba za upravljanje vodama</item>
      <item>Miroslav Leko</item>
      <item>Vanja Samac</item>
      <item>Sandra Janković</item>
      <item>Ured predsjednika Trgovačkog suda</item>
      <item>Visoki trgovački sud Republike Hrvatske u Zagrebu</item>
      <item>Vera Mirošević</item>
      <item>VISOKI TRGOVAČKI SUD RH</item>
      <item>VRHOVNI SUD REPUBLIKE HRVATSKE</item>
    </izvorni_sadrzaj>
    <derivirana_varijabla naziv="DomainObject.Predmet.SudioniciListNaziv_1">
      <item>WONDER-TRADE d.o.o. za trgovinu "u stečaju"</item>
      <item>WONDER-TRADE d.o.o. za trgovinu "u stečaju"</item>
      <item>PRIVREDNA BANKA ZAGREB - DIONIČKO DRUŠTVO</item>
      <item>JOSIP HRGA</item>
      <item>GRAD ZAGREB</item>
      <item>NOVI DANI, d.o.o., promet i upravljanje nekretninama</item>
      <item>SOLE-COMMERCE društvo s ograničenom odgovornošću za proizvodnju, trgovinu i usluge</item>
      <item>KERUM društvo s ograničenom odgovornošću, za unutarnju i vanjsku trgovinu, promet i usluge</item>
      <item>Ingres Bošnjak trade d.o.o. Osijek</item>
      <item>EUROPATRADE-CENTRALNI SERVIS d.o.o. za usluge i trgovinu</item>
      <item>Republika Hrvatska, Ministarstvo financija, Porezna uprava</item>
      <item>HRVATSKA POŠTANSKA BANKA, dioničko društvo</item>
      <item>INTELKOM društvo s ograničenom odgovornošću za trgovinu telekomunikacijskim uređajima i usluge</item>
      <item>Manuela Špoljarić, odvjetnica</item>
      <item>Trgovački sud Split Registarski odjel</item>
      <item>Trgovački sud Split Oglasna ploča suda</item>
      <item>Trgovački sud Split Pisarnica</item>
      <item>Trgovački sud Split Računovodstvena služba</item>
      <item>VIPnet, društvo s ograničenom odgovornošću za usluge javnih telekomunikacija</item>
      <item>INTELKOM društvo s ograničenom odgovornošću za trgovinu telekomunikacijskim uređajima i usluge</item>
      <item>JAN - SPLIT, društvo ograničene odgovornosti za trgovinu i usluge</item>
      <item>SLOBODNA DALMACIJA izdavačka i tiskarska djelatnost, dioničko društvo</item>
      <item>LOST, društvo s ograničenom odgovornošću za proizvodnju elektroničke opreme, trgovinu i usluge</item>
      <item>HELIKOP d.o.o. za trgovinu i usluge</item>
      <item>KERUM društvo s ograničenom odgovornošću, za unutarnju i vanjsku trgovinu, promet i usluge</item>
      <item>Hrvatski Telekom d.d.</item>
      <item>BLITZ film i video distribucija, društvo s ograničenom odgovornošću</item>
      <item>EUROPATRADE,vanjska i unutarnja trgovina, proizvodnja i montaža tehničkih proizvoda, d.o.o.</item>
      <item>SOLE-COMMERCE društvo s ograničenom odgovornošću za proizvodnju, trgovinu i usluge</item>
      <item>ČISTOĆA društvo s ograničenom odgovornošću za obavljanje komunalnih djelatnosti održavanja čistoće i odlaganja komunaln</item>
      <item>NOVI DANI, d.o.o., promet i upravljanje nekretninama</item>
      <item>EUROTRADE d. o. o. za trgovinu i uvoz-izvoz</item>
      <item>Hrvatske vode, pravna osoba za upravljanje vodama</item>
      <item>Miroslav Leko</item>
      <item>Vanja Samac</item>
      <item>Sandra Janković</item>
      <item>Ured predsjednika Trgovačkog suda</item>
      <item>Visoki trgovački sud Republike Hrvatske u Zagrebu</item>
      <item>Vera Mirošević</item>
      <item>VISOKI TRGOVAČKI SUD RH</item>
      <item>VRHOVNI SUD REPUBLIKE HRVATSKE</item>
    </derivirana_varijabla>
  </DomainObject.Predmet.SudioniciListNaziv>
  <DomainObject.Predmet.SudioniciListAdressOIB>
    <izvorni_sadrzaj>
      <item>WONDER-TRADE d.o.o. za trgovinu "u stečaju", OIB 58209278145, Put Duilova 6/B,21000 Split</item>
      <item>WONDER-TRADE d.o.o. za trgovinu "u stečaju", OIB 58209278145, Put Duilova 6/B,Split</item>
      <item>PRIVREDNA BANKA ZAGREB - DIONIČKO DRUŠTVO, OIB 02535697732, Račkoga 6,10000 Zagreb</item>
      <item>JOSIP HRGA, OIB 15662494844, Dobrilina 15,21000 Split</item>
      <item>GRAD ZAGREB, 10000 Zagreb</item>
      <item>NOVI DANI, d.o.o., promet i upravljanje nekretninama, OIB 95077462370, Papandopulova 25,Split</item>
      <item>SOLE-COMMERCE društvo s ograničenom odgovornošću za proizvodnju, trgovinu i usluge, OIB 83079231626, Ante Topić Mimare 49,10000 Zagreb</item>
      <item>KERUM društvo s ograničenom odgovornošću, za unutarnju i vanjsku trgovinu, promet i usluge, OIB 66124057408, Zrinjsko Frankopanska 68,Split</item>
      <item>Ingres Bošnjak trade d.o.o. Osijek</item>
      <item>EUROPATRADE-CENTRALNI SERVIS d.o.o. za usluge i trgovinu, OIB 45613785734, Rimski put/bb,Sesvete</item>
      <item>Republika Hrvatska, Ministarstvo financija, Porezna uprava, OIB 18683136487, Trg Franje Tuđmana 4,21000 Split</item>
      <item>HRVATSKA POŠTANSKA BANKA, dioničko društvo, OIB 87939104217, Jurišićeva 4,10000 Zagreb</item>
      <item>INTELKOM društvo s ograničenom odgovornošću za trgovinu telekomunikacijskim uređajima i usluge, OIB 77619007295, Zagrebačka Cesta 145/A,10000 Zagreb</item>
      <item>Manuela Špoljarić, odvjetnica, Mihanovićeva 14,10000 Zagreb</item>
      <item>Trgovački sud Split Registarski odjel, OIB 30842297926, Sukoišanska 6,21000 Split</item>
      <item>Trgovački sud Split Oglasna ploča suda, OIB 30842297926, Sukoišanska 6,21000 Split</item>
      <item>Trgovački sud Split Pisarnica, OIB 30842297926, Sukoišanska 6,21000 Split</item>
      <item>Trgovački sud Split Računovodstvena služba, OIB 30842297926</item>
      <item>VIPnet, društvo s ograničenom odgovornošću za usluge javnih telekomunikacija, OIB 29524210204, Vrtni put 1,10000 Zagreb</item>
      <item>INTELKOM društvo s ograničenom odgovornošću za trgovinu telekomunikacijskim uređajima i usluge, OIB 77619007295, Zagrebačka Cesta 145/A,10000 Zagreb</item>
      <item>JAN - SPLIT, društvo ograničene odgovornosti za trgovinu i usluge, OIB 10950518767, Kmanski Prilaz I 3,Split</item>
      <item>SLOBODNA DALMACIJA izdavačka i tiskarska djelatnost, dioničko društvo, OIB 35075764438, Ulica Hrvatske Mornarice 4,Split</item>
      <item>LOST, društvo s ograničenom odgovornošću za proizvodnju elektroničke opreme, trgovinu i usluge, OIB 89984971143, Stubička 75,10000 Zagreb</item>
      <item>HELIKOP d.o.o. za trgovinu i usluge, OIB 43166077844, Donje Svetice 40,10000 Zagreb</item>
      <item>KERUM društvo s ograničenom odgovornošću, za unutarnju i vanjsku trgovinu, promet i usluge, OIB 66124057408, Zrinjsko Frankopanska 68,Split</item>
      <item>Hrvatski Telekom d.d., OIB 81793146560, Savska cesta 32,10000 Zagreb</item>
      <item>BLITZ film i video distribucija, društvo s ograničenom odgovornošću, OIB 69856063967, Kamenarka 1,10000 Zagreb</item>
      <item>EUROPATRADE,vanjska i unutarnja trgovina, proizvodnja i montaža tehničkih proizvoda, d.o.o., OIB 78180201034, Slavonska avenija 65,Sesvete</item>
      <item>SOLE-COMMERCE društvo s ograničenom odgovornošću za proizvodnju, trgovinu i usluge, OIB 83079231626, Ante Topić Mimare 49,10000 Zagreb</item>
      <item>ČISTOĆA društvo s ograničenom odgovornošću za obavljanje komunalnih djelatnosti održavanja čistoće i odlaganja komunaln, OIB 38812451417, Put Plokita 81,Split</item>
      <item>NOVI DANI, d.o.o., promet i upravljanje nekretninama, OIB 95077462370, Papandopulova 25,Split</item>
      <item>EUROTRADE d. o. o. za trgovinu i uvoz-izvoz, OIB 31138585832, Naselje Gripole 53/C,Rovinj</item>
      <item>Hrvatske vode, pravna osoba za upravljanje vodama, OIB 28921383001, Grada Vukovara 220,10000 Zagreb</item>
      <item>Miroslav Leko, Domagojeva 18,10000 Zagreb</item>
      <item>Vanja Samac, OIB 39061692977, Ulica Slobode 44,21000 Split</item>
      <item>Sandra Janković, OIB 62217423872, Ulica Slobode 44,21000 Split</item>
      <item>Ured predsjednika Trgovačkog suda, OIB 30842297926, Sukoišanska 6,21000 Split</item>
      <item>Visoki trgovački sud Republike Hrvatske u Zagrebu, OIB 97349366519, Berislavićeva 11,10000 Zagreb</item>
      <item>Vera Mirošević, OIB 45322369136, Kukuljevićeva 7,21000 Split</item>
      <item>VISOKI TRGOVAČKI SUD RH, OIB 97349366519, Berislavićeva 11,10000 Zagreb</item>
      <item>VRHOVNI SUD REPUBLIKE HRVATSKE, OIB 20599635268, Trg N. Š Zrinskog 3,10000 Zagreb</item>
    </izvorni_sadrzaj>
    <derivirana_varijabla naziv="DomainObject.Predmet.SudioniciListAdressOIB_1">
      <item>WONDER-TRADE d.o.o. za trgovinu "u stečaju", OIB 58209278145, Put Duilova 6/B,21000 Split</item>
      <item>WONDER-TRADE d.o.o. za trgovinu "u stečaju", OIB 58209278145, Put Duilova 6/B,Split</item>
      <item>PRIVREDNA BANKA ZAGREB - DIONIČKO DRUŠTVO, OIB 02535697732, Račkoga 6,10000 Zagreb</item>
      <item>JOSIP HRGA, OIB 15662494844, Dobrilina 15,21000 Split</item>
      <item>GRAD ZAGREB, 10000 Zagreb</item>
      <item>NOVI DANI, d.o.o., promet i upravljanje nekretninama, OIB 95077462370, Papandopulova 25,Split</item>
      <item>SOLE-COMMERCE društvo s ograničenom odgovornošću za proizvodnju, trgovinu i usluge, OIB 83079231626, Ante Topić Mimare 49,10000 Zagreb</item>
      <item>KERUM društvo s ograničenom odgovornošću, za unutarnju i vanjsku trgovinu, promet i usluge, OIB 66124057408, Zrinjsko Frankopanska 68,Split</item>
      <item>Ingres Bošnjak trade d.o.o. Osijek</item>
      <item>EUROPATRADE-CENTRALNI SERVIS d.o.o. za usluge i trgovinu, OIB 45613785734, Rimski put/bb,Sesvete</item>
      <item>Republika Hrvatska, Ministarstvo financija, Porezna uprava, OIB 18683136487, Trg Franje Tuđmana 4,21000 Split</item>
      <item>HRVATSKA POŠTANSKA BANKA, dioničko društvo, OIB 87939104217, Jurišićeva 4,10000 Zagreb</item>
      <item>INTELKOM društvo s ograničenom odgovornošću za trgovinu telekomunikacijskim uređajima i usluge, OIB 77619007295, Zagrebačka Cesta 145/A,10000 Zagreb</item>
      <item>Manuela Špoljarić, odvjetnica, Mihanovićeva 14,10000 Zagreb</item>
      <item>Trgovački sud Split Registarski odjel, OIB 30842297926, Sukoišanska 6,21000 Split</item>
      <item>Trgovački sud Split Oglasna ploča suda, OIB 30842297926, Sukoišanska 6,21000 Split</item>
      <item>Trgovački sud Split Pisarnica, OIB 30842297926, Sukoišanska 6,21000 Split</item>
      <item>Trgovački sud Split Računovodstvena služba, OIB 30842297926</item>
      <item>VIPnet, društvo s ograničenom odgovornošću za usluge javnih telekomunikacija, OIB 29524210204, Vrtni put 1,10000 Zagreb</item>
      <item>INTELKOM društvo s ograničenom odgovornošću za trgovinu telekomunikacijskim uređajima i usluge, OIB 77619007295, Zagrebačka Cesta 145/A,10000 Zagreb</item>
      <item>JAN - SPLIT, društvo ograničene odgovornosti za trgovinu i usluge, OIB 10950518767, Kmanski Prilaz I 3,Split</item>
      <item>SLOBODNA DALMACIJA izdavačka i tiskarska djelatnost, dioničko društvo, OIB 35075764438, Ulica Hrvatske Mornarice 4,Split</item>
      <item>LOST, društvo s ograničenom odgovornošću za proizvodnju elektroničke opreme, trgovinu i usluge, OIB 89984971143, Stubička 75,10000 Zagreb</item>
      <item>HELIKOP d.o.o. za trgovinu i usluge, OIB 43166077844, Donje Svetice 40,10000 Zagreb</item>
      <item>KERUM društvo s ograničenom odgovornošću, za unutarnju i vanjsku trgovinu, promet i usluge, OIB 66124057408, Zrinjsko Frankopanska 68,Split</item>
      <item>Hrvatski Telekom d.d., OIB 81793146560, Savska cesta 32,10000 Zagreb</item>
      <item>BLITZ film i video distribucija, društvo s ograničenom odgovornošću, OIB 69856063967, Kamenarka 1,10000 Zagreb</item>
      <item>EUROPATRADE,vanjska i unutarnja trgovina, proizvodnja i montaža tehničkih proizvoda, d.o.o., OIB 78180201034, Slavonska avenija 65,Sesvete</item>
      <item>SOLE-COMMERCE društvo s ograničenom odgovornošću za proizvodnju, trgovinu i usluge, OIB 83079231626, Ante Topić Mimare 49,10000 Zagreb</item>
      <item>ČISTOĆA društvo s ograničenom odgovornošću za obavljanje komunalnih djelatnosti održavanja čistoće i odlaganja komunaln, OIB 38812451417, Put Plokita 81,Split</item>
      <item>NOVI DANI, d.o.o., promet i upravljanje nekretninama, OIB 95077462370, Papandopulova 25,Split</item>
      <item>EUROTRADE d. o. o. za trgovinu i uvoz-izvoz, OIB 31138585832, Naselje Gripole 53/C,Rovinj</item>
      <item>Hrvatske vode, pravna osoba za upravljanje vodama, OIB 28921383001, Grada Vukovara 220,10000 Zagreb</item>
      <item>Miroslav Leko, Domagojeva 18,10000 Zagreb</item>
      <item>Vanja Samac, OIB 39061692977, Ulica Slobode 44,21000 Split</item>
      <item>Sandra Janković, OIB 62217423872, Ulica Slobode 44,21000 Split</item>
      <item>Ured predsjednika Trgovačkog suda, OIB 30842297926, Sukoišanska 6,21000 Split</item>
      <item>Visoki trgovački sud Republike Hrvatske u Zagrebu, OIB 97349366519, Berislavićeva 11,10000 Zagreb</item>
      <item>Vera Mirošević, OIB 45322369136, Kukuljevićeva 7,21000 Split</item>
      <item>VISOKI TRGOVAČKI SUD RH, OIB 97349366519, Berislavićeva 11,10000 Zagreb</item>
      <item>VRHOVNI SUD REPUBLIKE HRVATSKE, OIB 20599635268, Trg N. Š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58209278145</item>
      <item>, OIB 58209278145</item>
      <item>, OIB 02535697732</item>
      <item>, OIB 15662494844</item>
      <item>, OIB null</item>
      <item>, OIB 95077462370</item>
      <item>, OIB 83079231626</item>
      <item>, OIB 66124057408</item>
      <item>, OIB null</item>
      <item>, OIB 45613785734</item>
      <item>, OIB 18683136487</item>
      <item>, OIB 87939104217</item>
      <item>, OIB 77619007295</item>
      <item>, OIB null</item>
      <item>, OIB 30842297926</item>
      <item>, OIB 30842297926</item>
      <item>, OIB 30842297926</item>
      <item>, OIB 30842297926</item>
      <item>, OIB 29524210204</item>
      <item>, OIB 77619007295</item>
      <item>, OIB 10950518767</item>
      <item>, OIB 35075764438</item>
      <item>, OIB 89984971143</item>
      <item>, OIB 43166077844</item>
      <item>, OIB 66124057408</item>
      <item>, OIB 81793146560</item>
      <item>, OIB 69856063967</item>
      <item>, OIB 78180201034</item>
      <item>, OIB 83079231626</item>
      <item>, OIB 38812451417</item>
      <item>, OIB 95077462370</item>
      <item>, OIB 31138585832</item>
      <item>, OIB 28921383001</item>
      <item>, OIB null</item>
      <item>, OIB 39061692977</item>
      <item>, OIB 62217423872</item>
      <item>, OIB 30842297926</item>
      <item>, OIB 97349366519</item>
      <item>, OIB 45322369136</item>
      <item>, OIB 97349366519</item>
      <item>, OIB 20599635268</item>
    </izvorni_sadrzaj>
    <derivirana_varijabla naziv="DomainObject.Predmet.SudioniciListNazivOIB_1">
      <item>, OIB 58209278145</item>
      <item>, OIB 58209278145</item>
      <item>, OIB 02535697732</item>
      <item>, OIB 15662494844</item>
      <item>, OIB null</item>
      <item>, OIB 95077462370</item>
      <item>, OIB 83079231626</item>
      <item>, OIB 66124057408</item>
      <item>, OIB null</item>
      <item>, OIB 45613785734</item>
      <item>, OIB 18683136487</item>
      <item>, OIB 87939104217</item>
      <item>, OIB 77619007295</item>
      <item>, OIB null</item>
      <item>, OIB 30842297926</item>
      <item>, OIB 30842297926</item>
      <item>, OIB 30842297926</item>
      <item>, OIB 30842297926</item>
      <item>, OIB 29524210204</item>
      <item>, OIB 77619007295</item>
      <item>, OIB 10950518767</item>
      <item>, OIB 35075764438</item>
      <item>, OIB 89984971143</item>
      <item>, OIB 43166077844</item>
      <item>, OIB 66124057408</item>
      <item>, OIB 81793146560</item>
      <item>, OIB 69856063967</item>
      <item>, OIB 78180201034</item>
      <item>, OIB 83079231626</item>
      <item>, OIB 38812451417</item>
      <item>, OIB 95077462370</item>
      <item>, OIB 31138585832</item>
      <item>, OIB 28921383001</item>
      <item>, OIB null</item>
      <item>, OIB 39061692977</item>
      <item>, OIB 62217423872</item>
      <item>, OIB 30842297926</item>
      <item>, OIB 97349366519</item>
      <item>, OIB 45322369136</item>
      <item>, OIB 97349366519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E64F22-0C5E-4888-AE9B-F1EF0E4D29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442</properties:Words>
  <properties:Characters>2213</properties:Characters>
  <properties:Lines>70</properties:Lines>
  <properties:Paragraphs>26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2016-11-16T13:01:00Z</dcterms:created>
  <dc:creator>pbacic</dc:creator>
  <cp:lastModifiedBy>Paško Bačić</cp:lastModifiedBy>
  <cp:lastPrinted>2016-12-02T13:59:00Z</cp:lastPrinted>
  <dcterms:modified xmlns:xsi="http://www.w3.org/2001/XMLSchema-instance" xsi:type="dcterms:W3CDTF">2017-07-26T08:25:00Z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