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f72f" w14:paraId="5cbf72f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6B3789" w:rsidP="006B3789" w:rsidR="006B3789">
      <w:pPr>
        <w:jc w:val="right"/>
      </w:pPr>
      <w:r>
        <w:t>40</w:t>
      </w:r>
      <w:r>
        <w:rPr>
          <w:b/>
        </w:rPr>
        <w:t xml:space="preserve">. </w:t>
      </w:r>
      <w:r>
        <w:t>St-1181/17</w:t>
      </w:r>
    </w:p>
    <w:p w:rsidRDefault="006B3789" w:rsidP="009D4181" w:rsidR="006B3789">
      <w:pPr>
        <w:tabs>
          <w:tab w:pos="9072" w:val="right"/>
        </w:tabs>
        <w:jc w:val="center"/>
        <w:rPr>
          <w:sz w:val="24"/>
          <w:szCs w:val="24"/>
        </w:rPr>
      </w:pPr>
    </w:p>
    <w:p w:rsidRDefault="009D4181" w:rsidP="009D4181" w:rsidR="009D4181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9D4181" w:rsidP="009D4181" w:rsidR="009D418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9D4181" w:rsidP="009D4181" w:rsidR="009D4181" w:rsidRPr="00F96540">
      <w:pPr>
        <w:jc w:val="center"/>
        <w:rPr>
          <w:sz w:val="24"/>
          <w:szCs w:val="24"/>
        </w:rPr>
      </w:pPr>
    </w:p>
    <w:p w:rsidRDefault="009D4181" w:rsidP="009D4181" w:rsidR="00656723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>TRGOVAČKI SUD U ZAGREBU po sucu tog suda</w:t>
      </w:r>
      <w:r w:rsidR="00E82FB5" w:rsidRPr="00F96540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 xml:space="preserve">Anti Galiću, kao sucu pojedincu, u stečajnom postupku nad dužnikom </w:t>
      </w:r>
      <w:r w:rsidR="006B3789" w:rsidRPr="00F96540">
        <w:rPr>
          <w:sz w:val="24"/>
          <w:szCs w:val="24"/>
        </w:rPr>
        <w:t>VIADUKT d.d. u stečaju, Zagreb, Kranjčevićeva 2, OIB 74794390096., dana 6.veljače 201</w:t>
      </w:r>
      <w:r w:rsidR="002372D5">
        <w:rPr>
          <w:sz w:val="24"/>
          <w:szCs w:val="24"/>
        </w:rPr>
        <w:t>8</w:t>
      </w:r>
      <w:r w:rsidR="006B3789" w:rsidRPr="00F96540">
        <w:rPr>
          <w:sz w:val="24"/>
          <w:szCs w:val="24"/>
        </w:rPr>
        <w:t>.</w:t>
      </w:r>
    </w:p>
    <w:p w:rsidRDefault="006B3789" w:rsidP="009D4181" w:rsidR="006B3789" w:rsidRPr="00F96540">
      <w:pPr>
        <w:ind w:firstLine="720"/>
        <w:jc w:val="both"/>
        <w:rPr>
          <w:sz w:val="24"/>
          <w:szCs w:val="24"/>
        </w:rPr>
      </w:pPr>
    </w:p>
    <w:p w:rsidRDefault="008606C6" w:rsidP="00EE39E8" w:rsidR="008606C6" w:rsidRPr="00F96540">
      <w:pPr>
        <w:jc w:val="center"/>
        <w:rPr>
          <w:b/>
          <w:sz w:val="24"/>
          <w:szCs w:val="24"/>
        </w:rPr>
      </w:pPr>
      <w:r w:rsidRPr="00F96540">
        <w:rPr>
          <w:b/>
          <w:sz w:val="24"/>
          <w:szCs w:val="24"/>
        </w:rPr>
        <w:t>r i j e š i o     j e</w:t>
      </w:r>
    </w:p>
    <w:p w:rsidRDefault="00F83CED" w:rsidP="00EE39E8" w:rsidR="00F83CED" w:rsidRPr="00F96540">
      <w:pPr>
        <w:jc w:val="center"/>
        <w:rPr>
          <w:b/>
          <w:sz w:val="24"/>
          <w:szCs w:val="24"/>
        </w:rPr>
      </w:pPr>
    </w:p>
    <w:p w:rsidRDefault="00FE04E5" w:rsidP="00B7389E" w:rsidR="00FE04E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>Odbacuje se dio prijave tražbine vjerovnika BORIS ŽEŽELIĆ, vl. obrta "Dizalice Žeželić", ČAVLE,</w:t>
      </w:r>
      <w:r w:rsidR="003C3023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 xml:space="preserve">Črišnjevac 1, Cernik, </w:t>
      </w:r>
      <w:r w:rsidR="00B7389E" w:rsidRPr="00F96540">
        <w:rPr>
          <w:sz w:val="24"/>
          <w:szCs w:val="24"/>
        </w:rPr>
        <w:t xml:space="preserve">OIB 23490634849 u iznosu od </w:t>
      </w:r>
      <w:r w:rsidRPr="00F96540">
        <w:rPr>
          <w:sz w:val="24"/>
          <w:szCs w:val="24"/>
        </w:rPr>
        <w:t>1.658,96</w:t>
      </w:r>
      <w:r w:rsidR="00B7389E" w:rsidRPr="00F96540">
        <w:rPr>
          <w:sz w:val="24"/>
          <w:szCs w:val="24"/>
        </w:rPr>
        <w:t xml:space="preserve"> </w:t>
      </w:r>
      <w:r w:rsidR="00F96540" w:rsidRPr="00F96540">
        <w:rPr>
          <w:sz w:val="24"/>
          <w:szCs w:val="24"/>
        </w:rPr>
        <w:t>k</w:t>
      </w:r>
      <w:r w:rsidR="00B7389E" w:rsidRPr="00F96540">
        <w:rPr>
          <w:sz w:val="24"/>
          <w:szCs w:val="24"/>
        </w:rPr>
        <w:t>a</w:t>
      </w:r>
      <w:r w:rsidRPr="00F96540">
        <w:rPr>
          <w:sz w:val="24"/>
          <w:szCs w:val="24"/>
        </w:rPr>
        <w:t xml:space="preserve">, </w:t>
      </w:r>
      <w:r w:rsidR="00B7389E" w:rsidRPr="00F96540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 xml:space="preserve">na ime </w:t>
      </w:r>
      <w:r w:rsidR="00B7389E" w:rsidRPr="00F96540">
        <w:rPr>
          <w:sz w:val="24"/>
          <w:szCs w:val="24"/>
        </w:rPr>
        <w:t>troška prijave tražbine</w:t>
      </w:r>
      <w:r w:rsidRPr="00F96540">
        <w:rPr>
          <w:sz w:val="24"/>
          <w:szCs w:val="24"/>
        </w:rPr>
        <w:t>, kao nedopuštena.</w:t>
      </w:r>
    </w:p>
    <w:p w:rsidRDefault="00FE04E5" w:rsidP="00FE04E5" w:rsidR="00FE04E5">
      <w:pPr>
        <w:ind w:firstLine="720"/>
        <w:jc w:val="both"/>
        <w:rPr>
          <w:sz w:val="24"/>
          <w:szCs w:val="24"/>
        </w:rPr>
      </w:pPr>
    </w:p>
    <w:p w:rsidRDefault="00FE04E5" w:rsidP="00FE04E5" w:rsidR="00FE04E5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FE04E5" w:rsidP="00FE04E5" w:rsidR="00FE04E5">
      <w:pPr>
        <w:jc w:val="both"/>
        <w:rPr>
          <w:sz w:val="24"/>
          <w:szCs w:val="24"/>
        </w:rPr>
      </w:pPr>
    </w:p>
    <w:p w:rsidRDefault="00FE04E5" w:rsidP="00FE04E5" w:rsidR="00FE04E5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>
        <w:rPr>
          <w:sz w:val="24"/>
          <w:szCs w:val="24"/>
        </w:rPr>
        <w:t>U izreci naznačeni v</w:t>
      </w:r>
      <w:r w:rsidRPr="00C51A14">
        <w:rPr>
          <w:sz w:val="24"/>
          <w:szCs w:val="24"/>
        </w:rPr>
        <w:t>jerovnik</w:t>
      </w:r>
      <w:r>
        <w:rPr>
          <w:sz w:val="24"/>
          <w:szCs w:val="24"/>
        </w:rPr>
        <w:t>, podnio je st</w:t>
      </w:r>
      <w:r w:rsidRPr="00C51A14">
        <w:rPr>
          <w:sz w:val="24"/>
          <w:szCs w:val="24"/>
        </w:rPr>
        <w:t>ečajnom upravitelju prijavu tražbine u</w:t>
      </w:r>
      <w:r>
        <w:rPr>
          <w:sz w:val="24"/>
          <w:szCs w:val="24"/>
        </w:rPr>
        <w:t xml:space="preserve"> iznosu od </w:t>
      </w:r>
      <w:r w:rsidR="00F96540">
        <w:rPr>
          <w:sz w:val="24"/>
          <w:szCs w:val="24"/>
        </w:rPr>
        <w:t>1.658,96 kn</w:t>
      </w:r>
      <w:r>
        <w:rPr>
          <w:sz w:val="24"/>
          <w:szCs w:val="24"/>
        </w:rPr>
        <w:t xml:space="preserve">, na  troška </w:t>
      </w:r>
      <w:r w:rsidR="00F96540">
        <w:rPr>
          <w:sz w:val="24"/>
          <w:szCs w:val="24"/>
        </w:rPr>
        <w:t>prijave tražbine</w:t>
      </w:r>
      <w:r>
        <w:rPr>
          <w:sz w:val="24"/>
          <w:szCs w:val="24"/>
        </w:rPr>
        <w:t xml:space="preserve">. </w:t>
      </w:r>
    </w:p>
    <w:p w:rsidRDefault="00FE04E5" w:rsidP="00FE04E5" w:rsidR="00FE04E5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>Prema odredbi članka 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FE04E5" w:rsidP="00FE04E5" w:rsidR="00FE04E5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>
        <w:rPr>
          <w:sz w:val="24"/>
          <w:szCs w:val="24"/>
        </w:rPr>
        <w:t>na poziv suda.</w:t>
      </w:r>
    </w:p>
    <w:p w:rsidRDefault="00FE04E5" w:rsidP="00FE04E5" w:rsidR="00FE04E5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FE04E5" w:rsidP="00FE04E5" w:rsidR="00FE04E5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FE04E5" w:rsidP="00FE04E5" w:rsidR="00FE04E5">
      <w:pPr>
        <w:jc w:val="both"/>
        <w:rPr>
          <w:sz w:val="24"/>
          <w:szCs w:val="24"/>
        </w:rPr>
      </w:pPr>
    </w:p>
    <w:p w:rsidRDefault="00FE04E5" w:rsidP="00FE04E5" w:rsidR="00FE04E5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>
        <w:rPr>
          <w:sz w:val="24"/>
          <w:szCs w:val="24"/>
        </w:rPr>
        <w:t>6.veljače 201</w:t>
      </w:r>
      <w:r w:rsidR="002372D5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FE04E5" w:rsidP="00FE04E5" w:rsidR="00FE04E5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FE04E5" w:rsidP="00FE04E5" w:rsidR="00FE04E5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B372E6">
        <w:rPr>
          <w:sz w:val="24"/>
          <w:szCs w:val="24"/>
        </w:rPr>
        <w:t>v.r.</w:t>
      </w:r>
    </w:p>
    <w:p w:rsidRDefault="00FE04E5" w:rsidP="00FE04E5" w:rsidR="00FE04E5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FE04E5" w:rsidP="00FE04E5" w:rsidR="00FE04E5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FE04E5" w:rsidP="00FE04E5" w:rsidR="00FE04E5">
      <w:pPr>
        <w:rPr>
          <w:sz w:val="24"/>
          <w:szCs w:val="24"/>
        </w:rPr>
      </w:pPr>
    </w:p>
    <w:p w:rsidRDefault="00B372E6" w:rsidP="00B372E6" w:rsidR="00B372E6">
      <w:pPr>
        <w:ind w:firstLine="720" w:left="3600"/>
        <w:jc w:val="both"/>
      </w:pPr>
      <w:r>
        <w:t>Za točnost otpravka, ovlašteni službenik:</w:t>
      </w:r>
    </w:p>
    <w:p w:rsidRDefault="00B372E6" w:rsidP="00422EE0" w:rsidR="00B372E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E04E5" w:rsidP="00B372E6" w:rsidR="00FE04E5">
      <w:pPr>
        <w:ind w:left="720"/>
        <w:rPr>
          <w:sz w:val="24"/>
          <w:szCs w:val="24"/>
        </w:rPr>
      </w:pPr>
    </w:p>
    <w:sectPr w:rsidSect="00F97BFF" w:rsidR="00FE04E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2A2" w:rsidR="003C62A2">
      <w:r>
        <w:separator/>
      </w:r>
    </w:p>
  </w:endnote>
  <w:endnote w:id="0" w:type="continuationSeparator">
    <w:p w:rsidRDefault="003C62A2" w:rsidR="003C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2A2" w:rsidR="003C62A2">
      <w:r>
        <w:separator/>
      </w:r>
    </w:p>
  </w:footnote>
  <w:footnote w:id="0" w:type="continuationSeparator">
    <w:p w:rsidRDefault="003C62A2" w:rsidR="003C6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2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372D5"/>
    <w:rsid w:val="00240CD2"/>
    <w:rsid w:val="00283BDF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3C3023"/>
    <w:rsid w:val="003C62A2"/>
    <w:rsid w:val="0041182C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76D4C"/>
    <w:rsid w:val="00584DA1"/>
    <w:rsid w:val="00587027"/>
    <w:rsid w:val="005C216D"/>
    <w:rsid w:val="005F250B"/>
    <w:rsid w:val="005F3F12"/>
    <w:rsid w:val="006068E8"/>
    <w:rsid w:val="00616DC1"/>
    <w:rsid w:val="00632EFD"/>
    <w:rsid w:val="00656723"/>
    <w:rsid w:val="006A130A"/>
    <w:rsid w:val="006B3789"/>
    <w:rsid w:val="007040B0"/>
    <w:rsid w:val="00706451"/>
    <w:rsid w:val="00726377"/>
    <w:rsid w:val="00726464"/>
    <w:rsid w:val="0073650D"/>
    <w:rsid w:val="00744B8C"/>
    <w:rsid w:val="007553B1"/>
    <w:rsid w:val="0076549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372E6"/>
    <w:rsid w:val="00B51375"/>
    <w:rsid w:val="00B538F2"/>
    <w:rsid w:val="00B63BDF"/>
    <w:rsid w:val="00B71C5F"/>
    <w:rsid w:val="00B7389E"/>
    <w:rsid w:val="00B75093"/>
    <w:rsid w:val="00BB43B9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45FEB"/>
    <w:rsid w:val="00F5424A"/>
    <w:rsid w:val="00F70D0A"/>
    <w:rsid w:val="00F83CED"/>
    <w:rsid w:val="00F90F6E"/>
    <w:rsid w:val="00F96540"/>
    <w:rsid w:val="00F97BFF"/>
    <w:rsid w:val="00FE04E5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2E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2E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271</properties:Words>
  <properties:Characters>1525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2018-02-06T13:37:00Z</dcterms:created>
  <dc:creator>Ante</dc:creator>
  <cp:lastModifiedBy>Valentina Delač</cp:lastModifiedBy>
  <cp:lastPrinted>2017-04-06T08:05:00Z</cp:lastPrinted>
  <dcterms:modified xmlns:xsi="http://www.w3.org/2001/XMLSchema-instance" xsi:type="dcterms:W3CDTF">2018-02-06T13:38:00Z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