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28cc" w14:paraId="2f128c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80587">
        <w:t>897</w:t>
      </w:r>
      <w:r w:rsidR="00492EFB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23406">
        <w:t>25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80587" w:rsidRPr="00FA7081">
        <w:t>UDRUGA OVISNIKOVO D</w:t>
      </w:r>
      <w:r w:rsidR="00D80587">
        <w:t>I</w:t>
      </w:r>
      <w:r w:rsidR="00D80587" w:rsidRPr="00FA7081">
        <w:t>JETE</w:t>
      </w:r>
      <w:r w:rsidR="00D80587">
        <w:t>, Zagreb, Erdodyeva 14, Registarski broj: 21004420, OIB: 06737404317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80587">
        <w:t>5.465,52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23406">
        <w:t>2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D7AA8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12221"/>
    <w:rsid w:val="00B82F18"/>
    <w:rsid w:val="00BB396F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OVISNIKOVO DJETE zastupanog po punomoćniku Dragica Čop</izvorni_sadrzaj>
    <derivirana_varijabla naziv="DomainObject.Predmet.ProtustrankaFormated_1">  UDRUGA OVISNIKOVO DJETE zastupanog po punomoćniku Dragica Čop</derivirana_varijabla>
  </DomainObject.Predmet.ProtustrankaFormated>
  <DomainObject.Predmet.ProtustrankaFormatedOIB>
    <izvorni_sadrzaj>  UDRUGA OVISNIKOVO DJETE, OIB 06737404317 zastupanog po punomoćniku Dragica Čop</izvorni_sadrzaj>
    <derivirana_varijabla naziv="DomainObject.Predmet.ProtustrankaFormatedOIB_1">  UDRUGA OVISNIKOVO DJETE, OIB 06737404317 zastupanog po punomoćniku Dragica Čop</derivirana_varijabla>
  </DomainObject.Predmet.ProtustrankaFormatedOIB>
  <DomainObject.Predmet.ProtustrankaFormatedWithAdress>
    <izvorni_sadrzaj> UDRUGA OVISNIKOVO DJETE, Erdodyeva 14, 10000 Zagreb zastupanog po punomoćniku Dragica Čop</izvorni_sadrzaj>
    <derivirana_varijabla naziv="DomainObject.Predmet.ProtustrankaFormatedWithAdress_1"> UDRUGA OVISNIKOVO DJETE, Erdodyeva 14, 10000 Zagreb zastupanog po punomoćniku Dragica Čop</derivirana_varijabla>
  </DomainObject.Predmet.ProtustrankaFormatedWithAdress>
  <DomainObject.Predmet.ProtustrankaFormatedWithAdressOIB>
    <izvorni_sadrzaj> UDRUGA OVISNIKOVO DJETE, OIB 06737404317, Erdodyeva 14, 10000 Zagreb zastupanog po punomoćniku Dragica Čop</izvorni_sadrzaj>
    <derivirana_varijabla naziv="DomainObject.Predmet.ProtustrankaFormatedWithAdressOIB_1"> UDRUGA OVISNIKOVO DJETE, OIB 06737404317, Erdodyeva 14, 10000 Zagreb zastupanog po punomoćniku Dragica Čop</derivirana_varijabla>
  </DomainObject.Predmet.ProtustrankaFormatedWithAdressOIB>
  <DomainObject.Predmet.ProtustrankaWithAdress>
    <izvorni_sadrzaj>UDRUGA OVISNIKOVO DJETE Erdodyeva 14, 10000 Zagreb</izvorni_sadrzaj>
    <derivirana_varijabla naziv="DomainObject.Predmet.ProtustrankaWithAdress_1">UDRUGA OVISNIKOVO DJETE Erdodyeva 14, 10000 Zagreb</derivirana_varijabla>
  </DomainObject.Predmet.ProtustrankaWithAdress>
  <DomainObject.Predmet.ProtustrankaWithAdressOIB>
    <izvorni_sadrzaj>UDRUGA OVISNIKOVO DJETE, OIB 06737404317, Erdodyeva 14, 10000 Zagreb</izvorni_sadrzaj>
    <derivirana_varijabla naziv="DomainObject.Predmet.ProtustrankaWithAdressOIB_1">UDRUGA OVISNIKOVO DJETE, OIB 06737404317, Erdodyeva 14, 10000 Zagreb</derivirana_varijabla>
  </DomainObject.Predmet.ProtustrankaWithAdressOIB>
  <DomainObject.Predmet.ProtustrankaNazivFormated>
    <izvorni_sadrzaj>UDRUGA OVISNIKOVO DJETE</izvorni_sadrzaj>
    <derivirana_varijabla naziv="DomainObject.Predmet.ProtustrankaNazivFormated_1">UDRUGA OVISNIKOVO DJETE</derivirana_varijabla>
  </DomainObject.Predmet.ProtustrankaNazivFormated>
  <DomainObject.Predmet.ProtustrankaNazivFormatedOIB>
    <izvorni_sadrzaj>UDRUGA OVISNIKOVO DJETE, OIB 06737404317</izvorni_sadrzaj>
    <derivirana_varijabla naziv="DomainObject.Predmet.ProtustrankaNazivFormatedOIB_1">UDRUGA OVISNIKOVO DJETE, OIB 06737404317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OVISNIKOVO DJETE zastupanog po punomoćniku Dragica Čop</item>
    </izvorni_sadrzaj>
    <derivirana_varijabla naziv="DomainObject.Predmet.ProtuStrankaListFormated_1">
      <item>UDRUGA OVISNIKOVO DJETE zastupanog po punomoćniku Dragica Čop</item>
    </derivirana_varijabla>
  </DomainObject.Predmet.ProtuStrankaListFormated>
  <DomainObject.Predmet.ProtuStrankaListFormatedOIB>
    <izvorni_sadrzaj>
      <item>UDRUGA OVISNIKOVO DJETE, OIB 06737404317 zastupanog po punomoćniku Dragica Čop</item>
    </izvorni_sadrzaj>
    <derivirana_varijabla naziv="DomainObject.Predmet.ProtuStrankaListFormatedOIB_1">
      <item>UDRUGA OVISNIKOVO DJETE, OIB 06737404317 zastupanog po punomoćniku Dragica Čop</item>
    </derivirana_varijabla>
  </DomainObject.Predmet.ProtuStrankaListFormatedOIB>
  <DomainObject.Predmet.ProtuStrankaListFormatedWithAdress>
    <izvorni_sadrzaj>
      <item>UDRUGA OVISNIKOVO DJETE, Erdodyeva 14, 10000 Zagreb zastupanog po punomoćniku Dragica Čop</item>
    </izvorni_sadrzaj>
    <derivirana_varijabla naziv="DomainObject.Predmet.ProtuStrankaListFormatedWithAdress_1">
      <item>UDRUGA OVISNIKOVO DJETE, Erdodyeva 14, 10000 Zagreb zastupanog po punomoćniku Dragica Čop</item>
    </derivirana_varijabla>
  </DomainObject.Predmet.ProtuStrankaListFormatedWithAdress>
  <DomainObject.Predmet.ProtuStrankaListFormatedWithAdressOIB>
    <izvorni_sadrzaj>
      <item>UDRUGA OVISNIKOVO DJETE, OIB 06737404317, Erdodyeva 14, 10000 Zagreb zastupanog po punomoćniku Dragica Čop</item>
    </izvorni_sadrzaj>
    <derivirana_varijabla naziv="DomainObject.Predmet.ProtuStrankaListFormatedWithAdressOIB_1">
      <item>UDRUGA OVISNIKOVO DJETE, OIB 06737404317, Erdodyeva 14, 10000 Zagreb zastupanog po punomoćniku Dragica Čop</item>
    </derivirana_varijabla>
  </DomainObject.Predmet.ProtuStrankaListFormatedWithAdressOIB>
  <DomainObject.Predmet.ProtuStrankaListNazivFormated>
    <izvorni_sadrzaj>
      <item>UDRUGA OVISNIKOVO DJETE</item>
    </izvorni_sadrzaj>
    <derivirana_varijabla naziv="DomainObject.Predmet.ProtuStrankaListNazivFormated_1">
      <item>UDRUGA OVISNIKOVO DJETE</item>
    </derivirana_varijabla>
  </DomainObject.Predmet.ProtuStrankaListNazivFormated>
  <DomainObject.Predmet.ProtuStrankaListNazivFormatedOIB>
    <izvorni_sadrzaj>
      <item>UDRUGA OVISNIKOVO DJETE, OIB 06737404317</item>
    </izvorni_sadrzaj>
    <derivirana_varijabla naziv="DomainObject.Predmet.ProtuStrankaListNazivFormatedOIB_1">
      <item>UDRUGA OVISNIKOVO DJETE, OIB 06737404317</item>
    </derivirana_varijabla>
  </DomainObject.Predmet.ProtuStrankaListNazivFormatedOIB>
  <DomainObject.Predmet.OstaliListFormated>
    <izvorni_sadrzaj>
      <item>Dragica Čop punomoćnik sudionika u postupku UDRUGA OVISNIKOVO DJETE</item>
    </izvorni_sadrzaj>
    <derivirana_varijabla naziv="DomainObject.Predmet.OstaliListFormated_1">
      <item>Dragica Čop punomoćnik sudionika u postupku UDRUGA OVISNIKOVO DJETE</item>
    </derivirana_varijabla>
  </DomainObject.Predmet.OstaliListFormated>
  <DomainObject.Predmet.OstaliListFormatedOIB>
    <izvorni_sadrzaj>
      <item>Dragica Čop, OIB 63464937210 punomoćnik sudionika u postupku UDRUGA OVISNIKOVO DJETE</item>
    </izvorni_sadrzaj>
    <derivirana_varijabla naziv="DomainObject.Predmet.OstaliListFormatedOIB_1">
      <item>Dragica Čop, OIB 63464937210 punomoćnik sudionika u postupku UDRUGA OVISNIKOVO DJETE</item>
    </derivirana_varijabla>
  </DomainObject.Predmet.OstaliListFormatedOIB>
  <DomainObject.Predmet.OstaliListFormatedWithAdress>
    <izvorni_sadrzaj>
      <item>Dragica Čop, Ulica Petra I Tome Erdoedyja 14, 10000 Zagreb punomoćnik sudionika u postupku UDRUGA OVISNIKOVO DJETE</item>
    </izvorni_sadrzaj>
    <derivirana_varijabla naziv="DomainObject.Predmet.OstaliListFormatedWithAdress_1">
      <item>Dragica Čop, Ulica Petra I Tome Erdoedyja 14, 10000 Zagreb punomoćnik sudionika u postupku UDRUGA OVISNIKOVO DJETE</item>
    </derivirana_varijabla>
  </DomainObject.Predmet.OstaliListFormatedWithAdress>
  <DomainObject.Predmet.OstaliListFormatedWithAdressOIB>
    <izvorni_sadrzaj>
      <item>Dragica Čop, OIB 63464937210, Ulica Petra I Tome Erdoedyja 14, 10000 Zagreb punomoćnik sudionika u postupku UDRUGA OVISNIKOVO DJETE</item>
    </izvorni_sadrzaj>
    <derivirana_varijabla naziv="DomainObject.Predmet.OstaliListFormatedWithAdressOIB_1">
      <item>Dragica Čop, OIB 63464937210, Ulica Petra I Tome Erdoedyja 14, 10000 Zagreb punomoćnik sudionika u postupku UDRUGA OVISNIKOVO DJETE</item>
    </derivirana_varijabla>
  </DomainObject.Predmet.OstaliListFormatedWithAdressOIB>
  <DomainObject.Predmet.OstaliListNazivFormated>
    <izvorni_sadrzaj>
      <item>Dragica Čop</item>
    </izvorni_sadrzaj>
    <derivirana_varijabla naziv="DomainObject.Predmet.OstaliListNazivFormated_1">
      <item>Dragica Čop</item>
    </derivirana_varijabla>
  </DomainObject.Predmet.OstaliListNazivFormated>
  <DomainObject.Predmet.OstaliListNazivFormatedOIB>
    <izvorni_sadrzaj>
      <item>Dragica Čop, OIB 63464937210</item>
    </izvorni_sadrzaj>
    <derivirana_varijabla naziv="DomainObject.Predmet.OstaliListNazivFormatedOIB_1">
      <item>Dragica Čop, OIB 63464937210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OVISNIKOVO DJETE</izvorni_sadrzaj>
    <derivirana_varijabla naziv="DomainObject.Predmet.ProtustrankaIDrugi_1">UDRUGA OVISNIKOVO DJETE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OVISNIKOVO DJETE, OIB 06737404317, Erdodyeva 14, 10000 Zagreb</izvorni_sadrzaj>
    <derivirana_varijabla naziv="DomainObject.Predmet.ProtustrankaIDrugiAdressOIB_1">UDRUGA OVISNIKOVO DJETE, OIB 06737404317, Erdodyeva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OVISNIKOVO DJETE</item>
      <item>Dragica Čop</item>
    </izvorni_sadrzaj>
    <derivirana_varijabla naziv="DomainObject.Predmet.SudioniciListNaziv_1">
      <item>FINA Regionalni centar Zagreb</item>
      <item>UDRUGA OVISNIKOVO DJETE</item>
      <item>Dragica Čop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OVISNIKOVO DJETE, OIB 06737404317, Erdodyeva 14,10000 Zagreb</item>
      <item>Dragica Čop, OIB 63464937210, Ulica Petra I Tome Erdoedyja 14,10000 Zagreb</item>
    </izvorni_sadrzaj>
    <derivirana_varijabla naziv="DomainObject.Predmet.SudioniciListAdressOIB_1">
      <item>FINA Regionalni centar Zagreb, OIB 85821130368, Trg svibanjskih žrtava 1995. br. 1,10000 Zagreb</item>
      <item>UDRUGA OVISNIKOVO DJETE, OIB 06737404317, Erdodyeva 14,10000 Zagreb</item>
      <item>Dragica Čop, OIB 63464937210, Ulica Petra I Tome Erdoedyja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06737404317</item>
      <item>, OIB 63464937210</item>
    </izvorni_sadrzaj>
    <derivirana_varijabla naziv="DomainObject.Predmet.SudioniciListNazivOIB_1">
      <item>, OIB 85821130368</item>
      <item>, OIB 06737404317</item>
      <item>, OIB 63464937210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2016-02-24T14:18:00Z</dcterms:created>
  <dc:creator>ilukac</dc:creator>
  <cp:lastModifiedBy>Marija Kojić</cp:lastModifiedBy>
  <cp:lastPrinted>2016-02-05T13:12:00Z</cp:lastPrinted>
  <dcterms:modified xmlns:xsi="http://www.w3.org/2001/XMLSchema-instance" xsi:type="dcterms:W3CDTF">2016-02-25T12:21:00Z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