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f4cc5" w14:paraId="ecf4cc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D46A7B">
        <w:t>2160</w:t>
      </w:r>
      <w:r w:rsidR="001101D0">
        <w:t>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101D0">
        <w:t>02</w:t>
      </w:r>
      <w:r w:rsidR="00AC4528">
        <w:t>.</w:t>
      </w:r>
      <w:r w:rsidR="001101D0">
        <w:t>listopad</w:t>
      </w:r>
      <w:r w:rsidR="00AC4528">
        <w:t>a</w:t>
      </w:r>
      <w:r w:rsidR="001101D0">
        <w:t xml:space="preserve"> 2017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D46A7B">
        <w:t xml:space="preserve">ŠANTEK UGOSTITELJSTVO j.d.o.o., Markuševečka Trnava 46, Zagreb </w:t>
      </w:r>
      <w:r w:rsidR="008C3477">
        <w:t>(</w:t>
      </w:r>
      <w:r w:rsidR="00D46A7B">
        <w:t>OIB:96456045926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D46A7B">
        <w:t>41.490,16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1101D0">
        <w:t>02.listopad</w:t>
      </w:r>
      <w:r w:rsidR="008155EE">
        <w:t>a</w:t>
      </w:r>
      <w:r w:rsidR="001101D0">
        <w:t xml:space="preserve"> 2017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A10266">
        <w:t>,v.r.</w:t>
      </w:r>
      <w:r w:rsidR="00572798">
        <w:t xml:space="preserve"> </w:t>
      </w:r>
    </w:p>
    <w:p w:rsidRDefault="00E46BE6" w:rsidP="00E46BE6" w:rsidR="00E46BE6"/>
    <w:p w:rsidRDefault="00A10266" w:rsidP="00A10266" w:rsidR="00E46BE6">
      <w:pPr>
        <w:tabs>
          <w:tab w:pos="6912" w:val="left"/>
        </w:tabs>
      </w:pPr>
      <w:r>
        <w:tab/>
        <w:t>Za točnost opravka:</w:t>
      </w:r>
    </w:p>
    <w:p w:rsidRDefault="00A10266" w:rsidP="00A10266" w:rsidR="00A10266" w:rsidRPr="00E46BE6">
      <w:pPr>
        <w:tabs>
          <w:tab w:pos="6912" w:val="left"/>
        </w:tabs>
      </w:pPr>
      <w:r>
        <w:tab/>
        <w:t>Marina Ulamec</w:t>
      </w:r>
    </w:p>
    <w:sectPr w:rsidSect="00ED6AA8" w:rsidR="00A1026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28CB" w:rsidR="00AE28CB">
      <w:r>
        <w:separator/>
      </w:r>
    </w:p>
  </w:endnote>
  <w:endnote w:id="0" w:type="continuationSeparator">
    <w:p w:rsidRDefault="00AE28CB" w:rsidR="00AE2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28CB" w:rsidR="00AE28CB">
      <w:r>
        <w:separator/>
      </w:r>
    </w:p>
  </w:footnote>
  <w:footnote w:id="0" w:type="continuationSeparator">
    <w:p w:rsidRDefault="00AE28CB" w:rsidR="00AE28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94677"/>
    <w:rsid w:val="000A7F03"/>
    <w:rsid w:val="000F1042"/>
    <w:rsid w:val="000F2630"/>
    <w:rsid w:val="001101D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0067B"/>
    <w:rsid w:val="00315F86"/>
    <w:rsid w:val="00317FAE"/>
    <w:rsid w:val="00320149"/>
    <w:rsid w:val="00325398"/>
    <w:rsid w:val="0038246E"/>
    <w:rsid w:val="003D35F9"/>
    <w:rsid w:val="003E3A15"/>
    <w:rsid w:val="00413F4C"/>
    <w:rsid w:val="00450EA9"/>
    <w:rsid w:val="0046155D"/>
    <w:rsid w:val="00464EA3"/>
    <w:rsid w:val="00465979"/>
    <w:rsid w:val="00497098"/>
    <w:rsid w:val="004B337A"/>
    <w:rsid w:val="004D7B0E"/>
    <w:rsid w:val="004F31BE"/>
    <w:rsid w:val="004F3962"/>
    <w:rsid w:val="005255E4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6C2F7B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851B2"/>
    <w:rsid w:val="008A67D0"/>
    <w:rsid w:val="008C0E32"/>
    <w:rsid w:val="008C3477"/>
    <w:rsid w:val="008D21E6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0266"/>
    <w:rsid w:val="00A15265"/>
    <w:rsid w:val="00A37A72"/>
    <w:rsid w:val="00A50527"/>
    <w:rsid w:val="00A5298F"/>
    <w:rsid w:val="00A71431"/>
    <w:rsid w:val="00A82922"/>
    <w:rsid w:val="00A96016"/>
    <w:rsid w:val="00AC4528"/>
    <w:rsid w:val="00AC7E42"/>
    <w:rsid w:val="00AD027A"/>
    <w:rsid w:val="00AE28CB"/>
    <w:rsid w:val="00B30C38"/>
    <w:rsid w:val="00B82153"/>
    <w:rsid w:val="00B82F18"/>
    <w:rsid w:val="00B91784"/>
    <w:rsid w:val="00BD2EC6"/>
    <w:rsid w:val="00BE06CC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46A7B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  <w:rsid w:val="00FF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02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2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02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02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02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02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02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02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02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02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2160</izvorni_sadrzaj>
    <derivirana_varijabla naziv="DomainObject.Predmet.Broj_1">2160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St-2160/2017</izvorni_sadrzaj>
    <derivirana_varijabla naziv="DomainObject.Predmet.OznakaBroj_1">St-2160/2017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ŠANTEK UGOSTITELJSTVO j.d.o.o. zastupanog po punomoćniku Zoran Juraj Šantek</izvorni_sadrzaj>
    <derivirana_varijabla naziv="DomainObject.Predmet.ProtustrankaFormated_1">  ŠANTEK UGOSTITELJSTVO j.d.o.o. zastupanog po punomoćniku Zoran Juraj Šantek</derivirana_varijabla>
  </DomainObject.Predmet.ProtustrankaFormated>
  <DomainObject.Predmet.ProtustrankaFormatedOIB>
    <izvorni_sadrzaj>  ŠANTEK UGOSTITELJSTVO j.d.o.o., OIB 96456045926 zastupanog po punomoćniku Zoran Juraj Šantek</izvorni_sadrzaj>
    <derivirana_varijabla naziv="DomainObject.Predmet.ProtustrankaFormatedOIB_1">  ŠANTEK UGOSTITELJSTVO j.d.o.o., OIB 96456045926 zastupanog po punomoćniku Zoran Juraj Šantek</derivirana_varijabla>
  </DomainObject.Predmet.ProtustrankaFormatedOIB>
  <DomainObject.Predmet.ProtustrankaFormatedWithAdress>
    <izvorni_sadrzaj> ŠANTEK UGOSTITELJSTVO j.d.o.o., Markuševečka Trnava 46, 10000 Zagreb zastupanog po punomoćniku Zoran Juraj Šantek</izvorni_sadrzaj>
    <derivirana_varijabla naziv="DomainObject.Predmet.ProtustrankaFormatedWithAdress_1"> ŠANTEK UGOSTITELJSTVO j.d.o.o., Markuševečka Trnava 46, 10000 Zagreb zastupanog po punomoćniku Zoran Juraj Šantek</derivirana_varijabla>
  </DomainObject.Predmet.ProtustrankaFormatedWithAdress>
  <DomainObject.Predmet.ProtustrankaFormatedWithAdressOIB>
    <izvorni_sadrzaj> ŠANTEK UGOSTITELJSTVO j.d.o.o., OIB 96456045926, Markuševečka Trnava 46, 10000 Zagreb zastupanog po punomoćniku Zoran Juraj Šantek</izvorni_sadrzaj>
    <derivirana_varijabla naziv="DomainObject.Predmet.ProtustrankaFormatedWithAdressOIB_1"> ŠANTEK UGOSTITELJSTVO j.d.o.o., OIB 96456045926, Markuševečka Trnava 46, 10000 Zagreb zastupanog po punomoćniku Zoran Juraj Šantek</derivirana_varijabla>
  </DomainObject.Predmet.ProtustrankaFormatedWithAdressOIB>
  <DomainObject.Predmet.ProtustrankaWithAdress>
    <izvorni_sadrzaj>ŠANTEK UGOSTITELJSTVO j.d.o.o. Markuševečka Trnava 46, 10000 Zagreb</izvorni_sadrzaj>
    <derivirana_varijabla naziv="DomainObject.Predmet.ProtustrankaWithAdress_1">ŠANTEK UGOSTITELJSTVO j.d.o.o. Markuševečka Trnava 46, 10000 Zagreb</derivirana_varijabla>
  </DomainObject.Predmet.ProtustrankaWithAdress>
  <DomainObject.Predmet.ProtustrankaWithAdressOIB>
    <izvorni_sadrzaj>ŠANTEK UGOSTITELJSTVO j.d.o.o., OIB 96456045926, Markuševečka Trnava 46, 10000 Zagreb</izvorni_sadrzaj>
    <derivirana_varijabla naziv="DomainObject.Predmet.ProtustrankaWithAdressOIB_1">ŠANTEK UGOSTITELJSTVO j.d.o.o., OIB 96456045926, Markuševečka Trnava 46, 10000 Zagreb</derivirana_varijabla>
  </DomainObject.Predmet.ProtustrankaWithAdressOIB>
  <DomainObject.Predmet.ProtustrankaNazivFormated>
    <izvorni_sadrzaj>ŠANTEK UGOSTITELJSTVO j.d.o.o.</izvorni_sadrzaj>
    <derivirana_varijabla naziv="DomainObject.Predmet.ProtustrankaNazivFormated_1">ŠANTEK UGOSTITELJSTVO j.d.o.o.</derivirana_varijabla>
  </DomainObject.Predmet.ProtustrankaNazivFormated>
  <DomainObject.Predmet.ProtustrankaNazivFormatedOIB>
    <izvorni_sadrzaj>ŠANTEK UGOSTITELJSTVO j.d.o.o., OIB 96456045926</izvorni_sadrzaj>
    <derivirana_varijabla naziv="DomainObject.Predmet.ProtustrankaNazivFormatedOIB_1">ŠANTEK UGOSTITELJSTVO j.d.o.o., OIB 96456045926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ŠANTEK UGOSTITELJSTVO j.d.o.o. zastupanog po punomoćniku Zoran Juraj Šantek</item>
    </izvorni_sadrzaj>
    <derivirana_varijabla naziv="DomainObject.Predmet.ProtuStrankaListFormated_1">
      <item>ŠANTEK UGOSTITELJSTVO j.d.o.o. zastupanog po punomoćniku Zoran Juraj Šantek</item>
    </derivirana_varijabla>
  </DomainObject.Predmet.ProtuStrankaListFormated>
  <DomainObject.Predmet.ProtuStrankaListFormatedOIB>
    <izvorni_sadrzaj>
      <item>ŠANTEK UGOSTITELJSTVO j.d.o.o., OIB 96456045926 zastupanog po punomoćniku Zoran Juraj Šantek</item>
    </izvorni_sadrzaj>
    <derivirana_varijabla naziv="DomainObject.Predmet.ProtuStrankaListFormatedOIB_1">
      <item>ŠANTEK UGOSTITELJSTVO j.d.o.o., OIB 96456045926 zastupanog po punomoćniku Zoran Juraj Šantek</item>
    </derivirana_varijabla>
  </DomainObject.Predmet.ProtuStrankaListFormatedOIB>
  <DomainObject.Predmet.ProtuStrankaListFormatedWithAdress>
    <izvorni_sadrzaj>
      <item>ŠANTEK UGOSTITELJSTVO j.d.o.o., Markuševečka Trnava 46, 10000 Zagreb zastupanog po punomoćniku Zoran Juraj Šantek</item>
    </izvorni_sadrzaj>
    <derivirana_varijabla naziv="DomainObject.Predmet.ProtuStrankaListFormatedWithAdress_1">
      <item>ŠANTEK UGOSTITELJSTVO j.d.o.o., Markuševečka Trnava 46, 10000 Zagreb zastupanog po punomoćniku Zoran Juraj Šantek</item>
    </derivirana_varijabla>
  </DomainObject.Predmet.ProtuStrankaListFormatedWithAdress>
  <DomainObject.Predmet.ProtuStrankaListFormatedWithAdressOIB>
    <izvorni_sadrzaj>
      <item>ŠANTEK UGOSTITELJSTVO j.d.o.o., OIB 96456045926, Markuševečka Trnava 46, 10000 Zagreb zastupanog po punomoćniku Zoran Juraj Šantek</item>
    </izvorni_sadrzaj>
    <derivirana_varijabla naziv="DomainObject.Predmet.ProtuStrankaListFormatedWithAdressOIB_1">
      <item>ŠANTEK UGOSTITELJSTVO j.d.o.o., OIB 96456045926, Markuševečka Trnava 46, 10000 Zagreb zastupanog po punomoćniku Zoran Juraj Šantek</item>
    </derivirana_varijabla>
  </DomainObject.Predmet.ProtuStrankaListFormatedWithAdressOIB>
  <DomainObject.Predmet.ProtuStrankaListNazivFormated>
    <izvorni_sadrzaj>
      <item>ŠANTEK UGOSTITELJSTVO j.d.o.o.</item>
    </izvorni_sadrzaj>
    <derivirana_varijabla naziv="DomainObject.Predmet.ProtuStrankaListNazivFormated_1">
      <item>ŠANTEK UGOSTITELJSTVO j.d.o.o.</item>
    </derivirana_varijabla>
  </DomainObject.Predmet.ProtuStrankaListNazivFormated>
  <DomainObject.Predmet.ProtuStrankaListNazivFormatedOIB>
    <izvorni_sadrzaj>
      <item>ŠANTEK UGOSTITELJSTVO j.d.o.o., OIB 96456045926</item>
    </izvorni_sadrzaj>
    <derivirana_varijabla naziv="DomainObject.Predmet.ProtuStrankaListNazivFormatedOIB_1">
      <item>ŠANTEK UGOSTITELJSTVO j.d.o.o., OIB 96456045926</item>
    </derivirana_varijabla>
  </DomainObject.Predmet.ProtuStrankaListNazivFormatedOIB>
  <DomainObject.Predmet.OstaliListFormated>
    <izvorni_sadrzaj>
      <item>Zoran Juraj Šantek punomoćnik sudionika u postupku ŠANTEK UGOSTITELJSTVO j.d.o.o.</item>
    </izvorni_sadrzaj>
    <derivirana_varijabla naziv="DomainObject.Predmet.OstaliListFormated_1">
      <item>Zoran Juraj Šantek punomoćnik sudionika u postupku ŠANTEK UGOSTITELJSTVO j.d.o.o.</item>
    </derivirana_varijabla>
  </DomainObject.Predmet.OstaliListFormated>
  <DomainObject.Predmet.OstaliListFormatedOIB>
    <izvorni_sadrzaj>
      <item>Zoran Juraj Šantek, OIB 57273821955 punomoćnik sudionika u postupku ŠANTEK UGOSTITELJSTVO j.d.o.o.</item>
    </izvorni_sadrzaj>
    <derivirana_varijabla naziv="DomainObject.Predmet.OstaliListFormatedOIB_1">
      <item>Zoran Juraj Šantek, OIB 57273821955 punomoćnik sudionika u postupku ŠANTEK UGOSTITELJSTVO j.d.o.o.</item>
    </derivirana_varijabla>
  </DomainObject.Predmet.OstaliListFormatedOIB>
  <DomainObject.Predmet.OstaliListFormatedWithAdress>
    <izvorni_sadrzaj>
      <item>Zoran Juraj Šantek, Markuševečka Trnava 46, 10000 Zagreb punomoćnik sudionika u postupku ŠANTEK UGOSTITELJSTVO j.d.o.o.</item>
    </izvorni_sadrzaj>
    <derivirana_varijabla naziv="DomainObject.Predmet.OstaliListFormatedWithAdress_1">
      <item>Zoran Juraj Šantek, Markuševečka Trnava 46, 10000 Zagreb punomoćnik sudionika u postupku ŠANTEK UGOSTITELJSTVO j.d.o.o.</item>
    </derivirana_varijabla>
  </DomainObject.Predmet.OstaliListFormatedWithAdress>
  <DomainObject.Predmet.OstaliListFormatedWithAdressOIB>
    <izvorni_sadrzaj>
      <item>Zoran Juraj Šantek, OIB 57273821955, Markuševečka Trnava 46, 10000 Zagreb punomoćnik sudionika u postupku ŠANTEK UGOSTITELJSTVO j.d.o.o.</item>
    </izvorni_sadrzaj>
    <derivirana_varijabla naziv="DomainObject.Predmet.OstaliListFormatedWithAdressOIB_1">
      <item>Zoran Juraj Šantek, OIB 57273821955, Markuševečka Trnava 46, 10000 Zagreb punomoćnik sudionika u postupku ŠANTEK UGOSTITELJSTVO j.d.o.o.</item>
    </derivirana_varijabla>
  </DomainObject.Predmet.OstaliListFormatedWithAdressOIB>
  <DomainObject.Predmet.OstaliListNazivFormated>
    <izvorni_sadrzaj>
      <item>Zoran Juraj Šantek</item>
    </izvorni_sadrzaj>
    <derivirana_varijabla naziv="DomainObject.Predmet.OstaliListNazivFormated_1">
      <item>Zoran Juraj Šantek</item>
    </derivirana_varijabla>
  </DomainObject.Predmet.OstaliListNazivFormated>
  <DomainObject.Predmet.OstaliListNazivFormatedOIB>
    <izvorni_sadrzaj>
      <item>Zoran Juraj Šantek, OIB 57273821955</item>
    </izvorni_sadrzaj>
    <derivirana_varijabla naziv="DomainObject.Predmet.OstaliListNazivFormatedOIB_1">
      <item>Zoran Juraj Šantek, OIB 57273821955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ŠANTEK UGOSTITELJSTVO j.d.o.o.</izvorni_sadrzaj>
    <derivirana_varijabla naziv="DomainObject.Predmet.ProtustrankaIDrugi_1">ŠANTEK UGOSTITELJSTVO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ŠANTEK UGOSTITELJSTVO j.d.o.o., OIB 96456045926, Markuševečka Trnava 46, 10000 Zagreb</izvorni_sadrzaj>
    <derivirana_varijabla naziv="DomainObject.Predmet.ProtustrankaIDrugiAdressOIB_1">ŠANTEK UGOSTITELJSTVO j.d.o.o., OIB 96456045926, Markuševečka Trnava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ŠANTEK UGOSTITELJSTVO j.d.o.o.</item>
      <item>FINA Regionalni centar Zagreb</item>
      <item>Zoran Juraj Šantek</item>
    </izvorni_sadrzaj>
    <derivirana_varijabla naziv="DomainObject.Predmet.SudioniciListNaziv_1">
      <item>ŠANTEK UGOSTITELJSTVO j.d.o.o.</item>
      <item>FINA Regionalni centar Zagreb</item>
      <item>Zoran Juraj Šantek</item>
    </derivirana_varijabla>
  </DomainObject.Predmet.SudioniciListNaziv>
  <DomainObject.Predmet.SudioniciListAdressOIB>
    <izvorni_sadrzaj>
      <item>ŠANTEK UGOSTITELJSTVO j.d.o.o., OIB 96456045926, Markuševečka Trnava 46,10000 Zagreb</item>
      <item>FINA Regionalni centar Zagreb, OIB 85821130368, Trg svibanjskih žrtava 1995. 1,10000 Zagreb</item>
      <item>Zoran Juraj Šantek, OIB 57273821955, Markuševečka Trnava 46,10000 Zagreb</item>
    </izvorni_sadrzaj>
    <derivirana_varijabla naziv="DomainObject.Predmet.SudioniciListAdressOIB_1">
      <item>ŠANTEK UGOSTITELJSTVO j.d.o.o., OIB 96456045926, Markuševečka Trnava 46,10000 Zagreb</item>
      <item>FINA Regionalni centar Zagreb, OIB 85821130368, Trg svibanjskih žrtava 1995. 1,10000 Zagreb</item>
      <item>Zoran Juraj Šantek, OIB 57273821955, Markuševečka Trnava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96456045926</item>
      <item>, OIB 85821130368</item>
      <item>, OIB 57273821955</item>
    </izvorni_sadrzaj>
    <derivirana_varijabla naziv="DomainObject.Predmet.SudioniciListNazivOIB_1">
      <item>, OIB 96456045926</item>
      <item>, OIB 85821130368</item>
      <item>, OIB 57273821955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1328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2017-10-02T09:04:00Z</dcterms:created>
  <dc:creator>ilukac</dc:creator>
  <cp:lastModifiedBy>Marina Gojić</cp:lastModifiedBy>
  <cp:lastPrinted>2017-10-04T11:24:00Z</cp:lastPrinted>
  <dcterms:modified xmlns:xsi="http://www.w3.org/2001/XMLSchema-instance" xsi:type="dcterms:W3CDTF">2017-10-04T11:25:00Z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